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3D9" w:rsidRDefault="007B5E39" w:rsidP="00F643D9">
      <w:r>
        <w:rPr>
          <w:noProof/>
          <w:lang w:eastAsia="de-D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0;margin-top:-6.4pt;width:432.3pt;height:117.1pt;z-index:251621888;mso-position-horizontal-relative:margin;v-text-anchor:bottom" filled="f" stroked="f">
            <v:textbox inset="12.5mm,0,0,0">
              <w:txbxContent>
                <w:p w:rsidR="001E6E58" w:rsidRPr="00CD3D51" w:rsidRDefault="001E6E58" w:rsidP="00877E5C">
                  <w:pPr>
                    <w:rPr>
                      <w:sz w:val="24"/>
                    </w:rPr>
                  </w:pPr>
                  <w:r w:rsidRPr="00CD3D51">
                    <w:rPr>
                      <w:sz w:val="24"/>
                    </w:rPr>
                    <w:t>SupplyOn AirSupply Supplier EDI Information</w:t>
                  </w:r>
                </w:p>
                <w:p w:rsidR="001E6E58" w:rsidRDefault="001E6E58" w:rsidP="00877E5C">
                  <w:pPr>
                    <w:rPr>
                      <w:sz w:val="28"/>
                    </w:rPr>
                  </w:pPr>
                  <w:r>
                    <w:rPr>
                      <w:sz w:val="24"/>
                    </w:rPr>
                    <w:t>TECHNICAL</w:t>
                  </w:r>
                  <w:r w:rsidRPr="00CD3D51">
                    <w:rPr>
                      <w:sz w:val="24"/>
                    </w:rPr>
                    <w:t xml:space="preserve"> GUIDE for a</w:t>
                  </w:r>
                  <w:r w:rsidR="00CA535E">
                    <w:rPr>
                      <w:sz w:val="24"/>
                    </w:rPr>
                    <w:t xml:space="preserve"> M2M</w:t>
                  </w:r>
                  <w:r w:rsidRPr="00CD3D51">
                    <w:rPr>
                      <w:sz w:val="24"/>
                    </w:rPr>
                    <w:t xml:space="preserve"> connection to SupplyOn</w:t>
                  </w:r>
                </w:p>
                <w:p w:rsidR="001E6E58" w:rsidRDefault="001E6E58" w:rsidP="00877E5C">
                  <w:pPr>
                    <w:rPr>
                      <w:sz w:val="28"/>
                    </w:rPr>
                  </w:pPr>
                </w:p>
              </w:txbxContent>
            </v:textbox>
            <w10:wrap anchorx="margin"/>
          </v:shape>
        </w:pict>
      </w:r>
    </w:p>
    <w:p w:rsidR="00F643D9" w:rsidRDefault="00F643D9" w:rsidP="00F643D9"/>
    <w:p w:rsidR="00F643D9" w:rsidRDefault="00F643D9" w:rsidP="00F643D9"/>
    <w:p w:rsidR="007404DD" w:rsidRDefault="007404DD" w:rsidP="00F643D9"/>
    <w:p w:rsidR="007404DD" w:rsidRDefault="007404DD" w:rsidP="00F643D9"/>
    <w:p w:rsidR="007404DD" w:rsidRDefault="007404DD" w:rsidP="00F643D9"/>
    <w:p w:rsidR="007404DD" w:rsidRDefault="007404DD" w:rsidP="00F643D9"/>
    <w:p w:rsidR="007404DD" w:rsidRPr="00416560" w:rsidRDefault="007404DD" w:rsidP="00F643D9"/>
    <w:p w:rsidR="00F643D9" w:rsidRDefault="00F643D9" w:rsidP="00F643D9"/>
    <w:p w:rsidR="007404DD" w:rsidRDefault="00C40FD8" w:rsidP="00F643D9">
      <w:r>
        <w:rPr>
          <w:noProof/>
          <w:lang w:eastAsia="zh-TW"/>
        </w:rPr>
        <w:drawing>
          <wp:anchor distT="0" distB="0" distL="114300" distR="114300" simplePos="0" relativeHeight="269034496" behindDoc="0" locked="0" layoutInCell="1" allowOverlap="1" wp14:anchorId="0E83BF8E" wp14:editId="6F586F4B">
            <wp:simplePos x="0" y="0"/>
            <wp:positionH relativeFrom="column">
              <wp:posOffset>221615</wp:posOffset>
            </wp:positionH>
            <wp:positionV relativeFrom="paragraph">
              <wp:posOffset>-2858</wp:posOffset>
            </wp:positionV>
            <wp:extent cx="5504815" cy="4436745"/>
            <wp:effectExtent l="0" t="0" r="0" b="0"/>
            <wp:wrapNone/>
            <wp:docPr id="2294" name="Picture 17" descr="Beschreibung: iStock_000006019597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4" name="Picture 17" descr="Beschreibung: iStock_000006019597Larg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150" t="11964" r="21803" b="256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815" cy="443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de-DE"/>
        </w:rPr>
        <w:pict>
          <v:rect id="_x0000_s1026" style="position:absolute;margin-left:70.9pt;margin-top:0;width:467.7pt;height:552.7pt;z-index:251618816;mso-position-horizontal-relative:page;mso-position-vertical-relative:text" fillcolor="#dadada" stroked="f">
            <w10:wrap anchorx="page"/>
          </v:rect>
        </w:pict>
      </w:r>
    </w:p>
    <w:p w:rsidR="00A41AE4" w:rsidRDefault="007B5E39" w:rsidP="00A41AE4">
      <w:pPr>
        <w:rPr>
          <w:b/>
          <w:sz w:val="24"/>
        </w:rPr>
      </w:pPr>
      <w:r>
        <w:rPr>
          <w:noProof/>
          <w:lang w:eastAsia="de-DE"/>
        </w:rPr>
        <w:pict>
          <v:shape id="_x0000_s1028" type="#_x0000_t202" style="position:absolute;margin-left:22.45pt;margin-top:360.2pt;width:396.85pt;height:186.3pt;z-index:251620864;mso-position-horizontal-relative:margin" filled="f" stroked="f">
            <v:textbox inset="0,,0">
              <w:txbxContent>
                <w:p w:rsidR="00CA535E" w:rsidRDefault="00CA535E" w:rsidP="00CA535E">
                  <w:pPr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BoostAeroXML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V2.10 message format</w:t>
                  </w:r>
                </w:p>
                <w:p w:rsidR="00CA535E" w:rsidRPr="00877E5C" w:rsidRDefault="00CA535E" w:rsidP="00CA535E">
                  <w:r>
                    <w:rPr>
                      <w:b/>
                      <w:sz w:val="28"/>
                    </w:rPr>
                    <w:t>VMI Self Billing Invoice</w:t>
                  </w:r>
                </w:p>
                <w:p w:rsidR="00CA535E" w:rsidRDefault="00CA535E" w:rsidP="00287640">
                  <w:pPr>
                    <w:tabs>
                      <w:tab w:val="left" w:pos="1418"/>
                    </w:tabs>
                    <w:rPr>
                      <w:b/>
                      <w:sz w:val="24"/>
                    </w:rPr>
                  </w:pPr>
                </w:p>
                <w:p w:rsidR="00CA535E" w:rsidRPr="00A1584A" w:rsidRDefault="00CA535E" w:rsidP="00CA535E">
                  <w:pPr>
                    <w:tabs>
                      <w:tab w:val="left" w:pos="1418"/>
                    </w:tabs>
                    <w:rPr>
                      <w:sz w:val="22"/>
                    </w:rPr>
                  </w:pPr>
                  <w:r w:rsidRPr="00A1584A">
                    <w:rPr>
                      <w:sz w:val="22"/>
                    </w:rPr>
                    <w:t xml:space="preserve">AirSupply GUI Scheduler Message Type: </w:t>
                  </w:r>
                </w:p>
                <w:p w:rsidR="00CA535E" w:rsidRDefault="00CA535E" w:rsidP="00CA535E">
                  <w:pPr>
                    <w:tabs>
                      <w:tab w:val="left" w:pos="1418"/>
                    </w:tabs>
                    <w:rPr>
                      <w:sz w:val="22"/>
                    </w:rPr>
                  </w:pPr>
                  <w:r w:rsidRPr="00CA535E">
                    <w:rPr>
                      <w:sz w:val="22"/>
                    </w:rPr>
                    <w:t>50 SBI / Self Billing</w:t>
                  </w:r>
                </w:p>
                <w:p w:rsidR="00CA535E" w:rsidRPr="00A1584A" w:rsidRDefault="00CA535E" w:rsidP="00CA535E">
                  <w:pPr>
                    <w:tabs>
                      <w:tab w:val="left" w:pos="1418"/>
                    </w:tabs>
                    <w:rPr>
                      <w:szCs w:val="20"/>
                    </w:rPr>
                  </w:pPr>
                </w:p>
                <w:p w:rsidR="00CA535E" w:rsidRPr="007C58C4" w:rsidRDefault="00CA535E" w:rsidP="00CA535E">
                  <w:pPr>
                    <w:tabs>
                      <w:tab w:val="left" w:pos="1418"/>
                    </w:tabs>
                    <w:rPr>
                      <w:szCs w:val="20"/>
                    </w:rPr>
                  </w:pPr>
                  <w:r w:rsidRPr="007C58C4">
                    <w:rPr>
                      <w:szCs w:val="20"/>
                    </w:rPr>
                    <w:t>Document Owner:</w:t>
                  </w:r>
                  <w:r w:rsidRPr="007C58C4">
                    <w:rPr>
                      <w:b/>
                      <w:szCs w:val="20"/>
                    </w:rPr>
                    <w:t xml:space="preserve"> </w:t>
                  </w:r>
                  <w:r w:rsidRPr="00A34511">
                    <w:rPr>
                      <w:szCs w:val="20"/>
                    </w:rPr>
                    <w:t>SupplyOn PM SCM Aero</w:t>
                  </w:r>
                </w:p>
                <w:p w:rsidR="00CA535E" w:rsidRPr="007C58C4" w:rsidRDefault="00CA535E" w:rsidP="00CA535E">
                  <w:pPr>
                    <w:rPr>
                      <w:szCs w:val="20"/>
                    </w:rPr>
                  </w:pPr>
                  <w:r w:rsidRPr="007C58C4">
                    <w:rPr>
                      <w:szCs w:val="20"/>
                    </w:rPr>
                    <w:t>Version: 1.</w:t>
                  </w:r>
                  <w:r>
                    <w:rPr>
                      <w:szCs w:val="20"/>
                    </w:rPr>
                    <w:t>2</w:t>
                  </w:r>
                  <w:r w:rsidRPr="007C58C4">
                    <w:rPr>
                      <w:szCs w:val="20"/>
                    </w:rPr>
                    <w:t xml:space="preserve"> </w:t>
                  </w:r>
                </w:p>
                <w:p w:rsidR="00CA535E" w:rsidRPr="007C58C4" w:rsidRDefault="00CA535E" w:rsidP="00CA535E">
                  <w:pPr>
                    <w:rPr>
                      <w:szCs w:val="20"/>
                    </w:rPr>
                  </w:pPr>
                  <w:r w:rsidRPr="007C58C4">
                    <w:rPr>
                      <w:szCs w:val="20"/>
                    </w:rPr>
                    <w:t xml:space="preserve">Date: </w:t>
                  </w:r>
                  <w:r>
                    <w:rPr>
                      <w:szCs w:val="20"/>
                    </w:rPr>
                    <w:t>17.01</w:t>
                  </w:r>
                  <w:r w:rsidRPr="007C58C4">
                    <w:rPr>
                      <w:szCs w:val="20"/>
                    </w:rPr>
                    <w:t>.201</w:t>
                  </w:r>
                  <w:r>
                    <w:rPr>
                      <w:szCs w:val="20"/>
                    </w:rPr>
                    <w:t>3</w:t>
                  </w:r>
                </w:p>
                <w:p w:rsidR="00CA535E" w:rsidRPr="004B0984" w:rsidRDefault="00CA535E" w:rsidP="00CA535E">
                  <w:pPr>
                    <w:rPr>
                      <w:szCs w:val="20"/>
                    </w:rPr>
                  </w:pPr>
                </w:p>
                <w:p w:rsidR="00CA535E" w:rsidRPr="004B0984" w:rsidRDefault="00CA535E" w:rsidP="00CA535E">
                  <w:pPr>
                    <w:rPr>
                      <w:szCs w:val="20"/>
                    </w:rPr>
                  </w:pPr>
                  <w:r w:rsidRPr="004B0984">
                    <w:rPr>
                      <w:szCs w:val="20"/>
                    </w:rPr>
                    <w:t>Document available in English (only)</w:t>
                  </w:r>
                </w:p>
                <w:p w:rsidR="00CA535E" w:rsidRDefault="00CA535E" w:rsidP="00287640">
                  <w:pPr>
                    <w:tabs>
                      <w:tab w:val="left" w:pos="1418"/>
                    </w:tabs>
                    <w:rPr>
                      <w:b/>
                      <w:sz w:val="24"/>
                    </w:rPr>
                  </w:pPr>
                </w:p>
                <w:p w:rsidR="001E6E58" w:rsidRPr="00416560" w:rsidRDefault="001E6E58" w:rsidP="00416560">
                  <w:pPr>
                    <w:tabs>
                      <w:tab w:val="left" w:pos="1418"/>
                    </w:tabs>
                    <w:rPr>
                      <w:b/>
                      <w:sz w:val="24"/>
                    </w:rPr>
                  </w:pPr>
                </w:p>
              </w:txbxContent>
            </v:textbox>
            <w10:wrap anchorx="margin"/>
          </v:shape>
        </w:pict>
      </w:r>
      <w:r w:rsidR="00F643D9">
        <w:br w:type="page"/>
      </w:r>
      <w:bookmarkStart w:id="0" w:name="_Toc390493230"/>
      <w:r w:rsidR="00A41AE4" w:rsidRPr="00A41AE4">
        <w:rPr>
          <w:b/>
          <w:sz w:val="24"/>
        </w:rPr>
        <w:lastRenderedPageBreak/>
        <w:t>History</w:t>
      </w:r>
    </w:p>
    <w:p w:rsidR="00A41AE4" w:rsidRPr="00645A5E" w:rsidRDefault="00A41AE4" w:rsidP="00A41AE4">
      <w:pPr>
        <w:rPr>
          <w:rFonts w:cs="Arial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1575"/>
        <w:gridCol w:w="2025"/>
        <w:gridCol w:w="4003"/>
      </w:tblGrid>
      <w:tr w:rsidR="00A41AE4" w:rsidRPr="00645A5E" w:rsidTr="00C11DEE">
        <w:trPr>
          <w:trHeight w:val="565"/>
        </w:trPr>
        <w:tc>
          <w:tcPr>
            <w:tcW w:w="97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vAlign w:val="center"/>
          </w:tcPr>
          <w:p w:rsidR="00A41AE4" w:rsidRPr="00645A5E" w:rsidRDefault="00A41AE4" w:rsidP="00C11DEE">
            <w:pPr>
              <w:rPr>
                <w:rFonts w:cs="Arial"/>
              </w:rPr>
            </w:pPr>
            <w:r w:rsidRPr="00645A5E">
              <w:rPr>
                <w:rFonts w:cs="Arial"/>
              </w:rPr>
              <w:t>Version</w:t>
            </w:r>
          </w:p>
        </w:tc>
        <w:tc>
          <w:tcPr>
            <w:tcW w:w="15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vAlign w:val="center"/>
          </w:tcPr>
          <w:p w:rsidR="00A41AE4" w:rsidRPr="00645A5E" w:rsidRDefault="00A41AE4" w:rsidP="00C11DEE">
            <w:pPr>
              <w:rPr>
                <w:rFonts w:cs="Arial"/>
              </w:rPr>
            </w:pPr>
            <w:r w:rsidRPr="00645A5E">
              <w:rPr>
                <w:rFonts w:cs="Arial"/>
              </w:rPr>
              <w:t>Date</w:t>
            </w:r>
          </w:p>
        </w:tc>
        <w:tc>
          <w:tcPr>
            <w:tcW w:w="20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vAlign w:val="center"/>
          </w:tcPr>
          <w:p w:rsidR="00A41AE4" w:rsidRPr="00645A5E" w:rsidRDefault="00A41AE4" w:rsidP="00C11DEE">
            <w:pPr>
              <w:rPr>
                <w:rFonts w:cs="Arial"/>
              </w:rPr>
            </w:pPr>
            <w:r w:rsidRPr="00645A5E">
              <w:rPr>
                <w:rFonts w:cs="Arial"/>
              </w:rPr>
              <w:t>Author</w:t>
            </w:r>
          </w:p>
        </w:tc>
        <w:tc>
          <w:tcPr>
            <w:tcW w:w="40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vAlign w:val="center"/>
          </w:tcPr>
          <w:p w:rsidR="00A41AE4" w:rsidRPr="00645A5E" w:rsidRDefault="00A41AE4" w:rsidP="00C11DEE">
            <w:pPr>
              <w:rPr>
                <w:rFonts w:cs="Arial"/>
              </w:rPr>
            </w:pPr>
            <w:r w:rsidRPr="00645A5E">
              <w:rPr>
                <w:rFonts w:cs="Arial"/>
              </w:rPr>
              <w:t>Change Log</w:t>
            </w:r>
          </w:p>
        </w:tc>
      </w:tr>
      <w:tr w:rsidR="00A41AE4" w:rsidRPr="003044C3" w:rsidTr="00C11DEE">
        <w:tc>
          <w:tcPr>
            <w:tcW w:w="970" w:type="dxa"/>
            <w:tcBorders>
              <w:top w:val="single" w:sz="12" w:space="0" w:color="auto"/>
              <w:bottom w:val="single" w:sz="12" w:space="0" w:color="auto"/>
            </w:tcBorders>
          </w:tcPr>
          <w:p w:rsidR="00A41AE4" w:rsidRPr="00645A5E" w:rsidRDefault="00A41AE4" w:rsidP="00287640">
            <w:r w:rsidRPr="00287640">
              <w:rPr>
                <w:rFonts w:cs="Arial"/>
              </w:rPr>
              <w:t>1.0</w:t>
            </w:r>
          </w:p>
        </w:tc>
        <w:tc>
          <w:tcPr>
            <w:tcW w:w="1575" w:type="dxa"/>
            <w:tcBorders>
              <w:top w:val="single" w:sz="12" w:space="0" w:color="auto"/>
              <w:bottom w:val="single" w:sz="12" w:space="0" w:color="auto"/>
            </w:tcBorders>
          </w:tcPr>
          <w:p w:rsidR="00A41AE4" w:rsidRPr="00645A5E" w:rsidRDefault="000E63CF" w:rsidP="000E63CF">
            <w:pPr>
              <w:rPr>
                <w:rFonts w:cs="Arial"/>
              </w:rPr>
            </w:pPr>
            <w:r>
              <w:rPr>
                <w:rFonts w:cs="Arial"/>
              </w:rPr>
              <w:t>16</w:t>
            </w:r>
            <w:r w:rsidR="00E85F3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Mai</w:t>
            </w:r>
            <w:r w:rsidR="00A41AE4">
              <w:rPr>
                <w:rFonts w:cs="Arial"/>
              </w:rPr>
              <w:t xml:space="preserve"> 201</w:t>
            </w:r>
            <w:r w:rsidR="00B1590C">
              <w:rPr>
                <w:rFonts w:cs="Arial"/>
              </w:rPr>
              <w:t>1</w:t>
            </w:r>
          </w:p>
        </w:tc>
        <w:tc>
          <w:tcPr>
            <w:tcW w:w="2025" w:type="dxa"/>
            <w:tcBorders>
              <w:top w:val="single" w:sz="12" w:space="0" w:color="auto"/>
              <w:bottom w:val="single" w:sz="12" w:space="0" w:color="auto"/>
            </w:tcBorders>
          </w:tcPr>
          <w:p w:rsidR="00A41AE4" w:rsidRDefault="00F94339" w:rsidP="00C11DEE">
            <w:pPr>
              <w:rPr>
                <w:rFonts w:cs="Arial"/>
              </w:rPr>
            </w:pPr>
            <w:r>
              <w:rPr>
                <w:rFonts w:cs="Arial"/>
              </w:rPr>
              <w:t>Danny</w:t>
            </w:r>
            <w:r w:rsidR="00A41AE4">
              <w:rPr>
                <w:rFonts w:cs="Arial"/>
              </w:rPr>
              <w:t xml:space="preserve"> Badur</w:t>
            </w:r>
          </w:p>
          <w:p w:rsidR="00AE064B" w:rsidRPr="00645A5E" w:rsidRDefault="00AE064B" w:rsidP="00C11DEE">
            <w:pPr>
              <w:rPr>
                <w:rFonts w:cs="Arial"/>
              </w:rPr>
            </w:pPr>
            <w:r>
              <w:rPr>
                <w:rFonts w:cs="Arial"/>
              </w:rPr>
              <w:t>Georg Büxel</w:t>
            </w:r>
          </w:p>
        </w:tc>
        <w:tc>
          <w:tcPr>
            <w:tcW w:w="4003" w:type="dxa"/>
            <w:tcBorders>
              <w:top w:val="single" w:sz="12" w:space="0" w:color="auto"/>
              <w:bottom w:val="single" w:sz="12" w:space="0" w:color="auto"/>
            </w:tcBorders>
          </w:tcPr>
          <w:p w:rsidR="00A41AE4" w:rsidRPr="00645A5E" w:rsidRDefault="00A41AE4" w:rsidP="00C11DEE">
            <w:pPr>
              <w:rPr>
                <w:rFonts w:cs="Arial"/>
              </w:rPr>
            </w:pPr>
            <w:r w:rsidRPr="00645A5E">
              <w:rPr>
                <w:rFonts w:cs="Arial"/>
              </w:rPr>
              <w:t>First version</w:t>
            </w:r>
          </w:p>
        </w:tc>
      </w:tr>
      <w:tr w:rsidR="00F44CBC" w:rsidRPr="003044C3" w:rsidTr="00C11DEE">
        <w:tc>
          <w:tcPr>
            <w:tcW w:w="970" w:type="dxa"/>
            <w:tcBorders>
              <w:top w:val="single" w:sz="12" w:space="0" w:color="auto"/>
              <w:bottom w:val="single" w:sz="12" w:space="0" w:color="auto"/>
            </w:tcBorders>
          </w:tcPr>
          <w:p w:rsidR="00F44CBC" w:rsidRDefault="00F44CBC" w:rsidP="00284D46">
            <w:pPr>
              <w:rPr>
                <w:rFonts w:cs="Arial"/>
              </w:rPr>
            </w:pPr>
            <w:r>
              <w:rPr>
                <w:rFonts w:cs="Arial"/>
              </w:rPr>
              <w:t>1.1</w:t>
            </w:r>
          </w:p>
        </w:tc>
        <w:tc>
          <w:tcPr>
            <w:tcW w:w="1575" w:type="dxa"/>
            <w:tcBorders>
              <w:top w:val="single" w:sz="12" w:space="0" w:color="auto"/>
              <w:bottom w:val="single" w:sz="12" w:space="0" w:color="auto"/>
            </w:tcBorders>
          </w:tcPr>
          <w:p w:rsidR="00F44CBC" w:rsidRPr="005B6BDE" w:rsidRDefault="00F44CBC" w:rsidP="00284D46">
            <w:pPr>
              <w:rPr>
                <w:rFonts w:cs="Arial"/>
              </w:rPr>
            </w:pPr>
            <w:r>
              <w:rPr>
                <w:rFonts w:cs="Arial"/>
              </w:rPr>
              <w:t xml:space="preserve">04 </w:t>
            </w:r>
            <w:proofErr w:type="spellStart"/>
            <w:r w:rsidRPr="005B6BDE">
              <w:rPr>
                <w:rFonts w:cs="Arial"/>
              </w:rPr>
              <w:t>Juli</w:t>
            </w:r>
            <w:proofErr w:type="spellEnd"/>
            <w:r>
              <w:rPr>
                <w:rFonts w:cs="Arial"/>
              </w:rPr>
              <w:t xml:space="preserve"> </w:t>
            </w:r>
            <w:r w:rsidRPr="005B6BDE">
              <w:rPr>
                <w:rFonts w:cs="Arial"/>
              </w:rPr>
              <w:t xml:space="preserve"> 2011</w:t>
            </w:r>
          </w:p>
        </w:tc>
        <w:tc>
          <w:tcPr>
            <w:tcW w:w="2025" w:type="dxa"/>
            <w:tcBorders>
              <w:top w:val="single" w:sz="12" w:space="0" w:color="auto"/>
              <w:bottom w:val="single" w:sz="12" w:space="0" w:color="auto"/>
            </w:tcBorders>
          </w:tcPr>
          <w:p w:rsidR="00F44CBC" w:rsidRDefault="00F44CBC" w:rsidP="00284D46">
            <w:pPr>
              <w:rPr>
                <w:rFonts w:cs="Arial"/>
              </w:rPr>
            </w:pPr>
            <w:r>
              <w:rPr>
                <w:rFonts w:cs="Arial"/>
              </w:rPr>
              <w:t>Georg Büxel</w:t>
            </w:r>
          </w:p>
        </w:tc>
        <w:tc>
          <w:tcPr>
            <w:tcW w:w="4003" w:type="dxa"/>
            <w:tcBorders>
              <w:top w:val="single" w:sz="12" w:space="0" w:color="auto"/>
              <w:bottom w:val="single" w:sz="12" w:space="0" w:color="auto"/>
            </w:tcBorders>
          </w:tcPr>
          <w:p w:rsidR="00F44CBC" w:rsidRDefault="00F44CBC" w:rsidP="00284D46">
            <w:pPr>
              <w:spacing w:line="240" w:lineRule="auto"/>
              <w:ind w:left="-70"/>
            </w:pPr>
            <w:r>
              <w:t xml:space="preserve">  2</w:t>
            </w:r>
          </w:p>
          <w:p w:rsidR="00F44CBC" w:rsidRDefault="00F44CBC" w:rsidP="00284D46">
            <w:pPr>
              <w:spacing w:line="240" w:lineRule="auto"/>
            </w:pPr>
            <w:r>
              <w:t xml:space="preserve">- Changed </w:t>
            </w:r>
            <w:r w:rsidRPr="00E77428">
              <w:t>field length</w:t>
            </w:r>
            <w:r>
              <w:t xml:space="preserve"> of </w:t>
            </w:r>
            <w:proofErr w:type="spellStart"/>
            <w:r w:rsidRPr="008B3F53">
              <w:t>asram:</w:t>
            </w:r>
            <w:r w:rsidRPr="00437191">
              <w:rPr>
                <w:rFonts w:cs="Arial"/>
                <w:bCs/>
                <w:szCs w:val="20"/>
              </w:rPr>
              <w:t>SpecifiedTransactionIdentifier</w:t>
            </w:r>
            <w:proofErr w:type="spellEnd"/>
          </w:p>
          <w:p w:rsidR="00F44CBC" w:rsidRDefault="00F44CBC" w:rsidP="00F44CBC">
            <w:pPr>
              <w:spacing w:line="240" w:lineRule="auto"/>
              <w:ind w:left="-70"/>
            </w:pPr>
            <w:r>
              <w:t xml:space="preserve">  </w:t>
            </w:r>
          </w:p>
        </w:tc>
      </w:tr>
      <w:tr w:rsidR="00C40FD8" w:rsidRPr="003044C3" w:rsidTr="00C11DEE">
        <w:tc>
          <w:tcPr>
            <w:tcW w:w="970" w:type="dxa"/>
            <w:tcBorders>
              <w:top w:val="single" w:sz="12" w:space="0" w:color="auto"/>
              <w:bottom w:val="single" w:sz="12" w:space="0" w:color="auto"/>
            </w:tcBorders>
          </w:tcPr>
          <w:p w:rsidR="00C40FD8" w:rsidRDefault="00C40FD8" w:rsidP="00284D46">
            <w:pPr>
              <w:rPr>
                <w:rFonts w:cs="Arial"/>
              </w:rPr>
            </w:pPr>
            <w:r>
              <w:rPr>
                <w:rFonts w:cs="Arial"/>
              </w:rPr>
              <w:t>1.2</w:t>
            </w:r>
          </w:p>
        </w:tc>
        <w:tc>
          <w:tcPr>
            <w:tcW w:w="1575" w:type="dxa"/>
            <w:tcBorders>
              <w:top w:val="single" w:sz="12" w:space="0" w:color="auto"/>
              <w:bottom w:val="single" w:sz="12" w:space="0" w:color="auto"/>
            </w:tcBorders>
          </w:tcPr>
          <w:p w:rsidR="00C40FD8" w:rsidRDefault="00C40FD8" w:rsidP="00284D46">
            <w:pPr>
              <w:rPr>
                <w:rFonts w:cs="Arial"/>
              </w:rPr>
            </w:pPr>
            <w:r>
              <w:rPr>
                <w:rFonts w:cs="Arial"/>
              </w:rPr>
              <w:t>17.01.2013</w:t>
            </w:r>
          </w:p>
        </w:tc>
        <w:tc>
          <w:tcPr>
            <w:tcW w:w="2025" w:type="dxa"/>
            <w:tcBorders>
              <w:top w:val="single" w:sz="12" w:space="0" w:color="auto"/>
              <w:bottom w:val="single" w:sz="12" w:space="0" w:color="auto"/>
            </w:tcBorders>
          </w:tcPr>
          <w:p w:rsidR="00C40FD8" w:rsidRDefault="00C40FD8" w:rsidP="001A4EEB">
            <w:pPr>
              <w:rPr>
                <w:rFonts w:cs="Arial"/>
              </w:rPr>
            </w:pPr>
            <w:r>
              <w:rPr>
                <w:rFonts w:cs="Arial"/>
              </w:rPr>
              <w:t>PM SupplyOn AG</w:t>
            </w:r>
          </w:p>
        </w:tc>
        <w:tc>
          <w:tcPr>
            <w:tcW w:w="4003" w:type="dxa"/>
            <w:tcBorders>
              <w:top w:val="single" w:sz="12" w:space="0" w:color="auto"/>
              <w:bottom w:val="single" w:sz="12" w:space="0" w:color="auto"/>
            </w:tcBorders>
          </w:tcPr>
          <w:p w:rsidR="00C40FD8" w:rsidRPr="0005229B" w:rsidRDefault="00C40FD8" w:rsidP="00C40FD8">
            <w:r>
              <w:t xml:space="preserve">Section 1 Preface added </w:t>
            </w:r>
            <w:bookmarkStart w:id="1" w:name="_GoBack"/>
            <w:bookmarkEnd w:id="1"/>
          </w:p>
        </w:tc>
      </w:tr>
      <w:bookmarkEnd w:id="0"/>
    </w:tbl>
    <w:p w:rsidR="00F643D9" w:rsidRDefault="00F643D9">
      <w:pPr>
        <w:spacing w:after="200"/>
      </w:pPr>
    </w:p>
    <w:p w:rsidR="00C447AE" w:rsidRDefault="005610FE" w:rsidP="008A0571">
      <w:pPr>
        <w:rPr>
          <w:b/>
          <w:sz w:val="24"/>
        </w:rPr>
      </w:pPr>
      <w:r>
        <w:rPr>
          <w:b/>
          <w:sz w:val="24"/>
        </w:rPr>
        <w:t>Index</w:t>
      </w:r>
    </w:p>
    <w:p w:rsidR="008A0571" w:rsidRDefault="008A0571" w:rsidP="008A0571"/>
    <w:p w:rsidR="008A0571" w:rsidRDefault="008A0571" w:rsidP="008A0571"/>
    <w:p w:rsidR="00CA535E" w:rsidRDefault="00E1569B">
      <w:pPr>
        <w:pStyle w:val="Verzeichnis1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r>
        <w:fldChar w:fldCharType="begin"/>
      </w:r>
      <w:r w:rsidR="009F06B7">
        <w:instrText xml:space="preserve"> TOC \o "1-5" \h \z \u </w:instrText>
      </w:r>
      <w:r>
        <w:fldChar w:fldCharType="separate"/>
      </w:r>
      <w:hyperlink w:anchor="_Toc349132588" w:history="1">
        <w:r w:rsidR="00CA535E" w:rsidRPr="000825BD">
          <w:rPr>
            <w:rStyle w:val="Hyperlink"/>
            <w:noProof/>
          </w:rPr>
          <w:t>1</w:t>
        </w:r>
        <w:r w:rsidR="00CA535E"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="00CA535E" w:rsidRPr="000825BD">
          <w:rPr>
            <w:rStyle w:val="Hyperlink"/>
            <w:noProof/>
          </w:rPr>
          <w:t>Preface</w:t>
        </w:r>
        <w:r w:rsidR="00CA535E">
          <w:rPr>
            <w:noProof/>
            <w:webHidden/>
          </w:rPr>
          <w:tab/>
        </w:r>
        <w:r w:rsidR="00CA535E">
          <w:rPr>
            <w:noProof/>
            <w:webHidden/>
          </w:rPr>
          <w:fldChar w:fldCharType="begin"/>
        </w:r>
        <w:r w:rsidR="00CA535E">
          <w:rPr>
            <w:noProof/>
            <w:webHidden/>
          </w:rPr>
          <w:instrText xml:space="preserve"> PAGEREF _Toc349132588 \h </w:instrText>
        </w:r>
        <w:r w:rsidR="00CA535E">
          <w:rPr>
            <w:noProof/>
            <w:webHidden/>
          </w:rPr>
        </w:r>
        <w:r w:rsidR="00CA535E">
          <w:rPr>
            <w:noProof/>
            <w:webHidden/>
          </w:rPr>
          <w:fldChar w:fldCharType="separate"/>
        </w:r>
        <w:r w:rsidR="00CA535E">
          <w:rPr>
            <w:noProof/>
            <w:webHidden/>
          </w:rPr>
          <w:t>5</w:t>
        </w:r>
        <w:r w:rsidR="00CA535E"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1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589" w:history="1">
        <w:r w:rsidRPr="000825BD">
          <w:rPr>
            <w:rStyle w:val="Hyperlink"/>
            <w:noProof/>
            <w:lang w:val="de-DE"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Purpose of the document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_Toc349132589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2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590" w:history="1">
        <w:r w:rsidRPr="000825BD">
          <w:rPr>
            <w:rStyle w:val="Hyperlink"/>
            <w:noProof/>
            <w:lang w:val="de-DE"/>
          </w:rPr>
          <w:t>2.1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Self Billing Invoice Definition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_Toc349132590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2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591" w:history="1">
        <w:r w:rsidRPr="000825BD">
          <w:rPr>
            <w:rStyle w:val="Hyperlink"/>
            <w:noProof/>
            <w:lang w:val="de-DE"/>
          </w:rPr>
          <w:t>2.2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Preliminary Remarks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_Toc349132591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2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592" w:history="1">
        <w:r w:rsidRPr="000825BD">
          <w:rPr>
            <w:rStyle w:val="Hyperlink"/>
            <w:noProof/>
            <w:lang w:val="de-DE"/>
          </w:rPr>
          <w:t>2.3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Composition of the specification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_Toc349132592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2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593" w:history="1">
        <w:r w:rsidRPr="000825BD">
          <w:rPr>
            <w:rStyle w:val="Hyperlink"/>
            <w:noProof/>
          </w:rPr>
          <w:t>2.4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Composition of the XML message graphics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_Toc349132593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2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594" w:history="1">
        <w:r w:rsidRPr="000825BD">
          <w:rPr>
            <w:rStyle w:val="Hyperlink"/>
            <w:noProof/>
          </w:rPr>
          <w:t>2.5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BoostAero Attribut Codes Lists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_Toc349132594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2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595" w:history="1">
        <w:r w:rsidRPr="000825BD">
          <w:rPr>
            <w:rStyle w:val="Hyperlink"/>
            <w:noProof/>
          </w:rPr>
          <w:t>2.6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Glossary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_Toc349132595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1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596" w:history="1">
        <w:r w:rsidRPr="000825BD">
          <w:rPr>
            <w:rStyle w:val="Hyperlink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as:CIExchangedDocumentContext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_Toc349132596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2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597" w:history="1">
        <w:r w:rsidRPr="000825BD">
          <w:rPr>
            <w:rStyle w:val="Hyperlink"/>
            <w:noProof/>
            <w:lang w:val="de-DE"/>
          </w:rPr>
          <w:t>3.1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asram:ApplicationSpecifiedCIDocumentContextParameter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_Toc349132597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3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598" w:history="1">
        <w:r w:rsidRPr="000825BD">
          <w:rPr>
            <w:rStyle w:val="Hyperlink"/>
            <w:noProof/>
          </w:rPr>
          <w:t>3.1.1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asram:SpecifiedCIDocumentVersion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_Toc349132598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1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00" w:history="1">
        <w:r w:rsidRPr="000825BD">
          <w:rPr>
            <w:rStyle w:val="Hyperlink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as:CIBISupplyChainTradeTransaction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2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01" w:history="1">
        <w:r w:rsidRPr="000825BD">
          <w:rPr>
            <w:rStyle w:val="Hyperlink"/>
            <w:noProof/>
            <w:lang w:val="de-DE"/>
          </w:rPr>
          <w:t>4.1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asram:ApplicableCIBIHSupplyChainTradeAgreement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3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02" w:history="1">
        <w:r w:rsidRPr="000825BD">
          <w:rPr>
            <w:rStyle w:val="Hyperlink"/>
            <w:noProof/>
          </w:rPr>
          <w:t>4.1.1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asram:BuyerCITradeParty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4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03" w:history="1">
        <w:r w:rsidRPr="000825BD">
          <w:rPr>
            <w:rStyle w:val="Hyperlink"/>
            <w:noProof/>
          </w:rPr>
          <w:t>4.1.1.1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asram:SpecifiedCITaxRegistration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5"/>
        <w:tabs>
          <w:tab w:val="left" w:pos="1798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04" w:history="1">
        <w:r w:rsidRPr="000825BD">
          <w:rPr>
            <w:rStyle w:val="Hyperlink"/>
            <w:noProof/>
          </w:rPr>
          <w:t>4.1.1.1.1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VATIdentNo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5"/>
        <w:tabs>
          <w:tab w:val="left" w:pos="1798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05" w:history="1">
        <w:r w:rsidRPr="000825BD">
          <w:rPr>
            <w:rStyle w:val="Hyperlink"/>
            <w:noProof/>
          </w:rPr>
          <w:t>4.1.1.1.2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TaxNumber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4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06" w:history="1">
        <w:r w:rsidRPr="000825BD">
          <w:rPr>
            <w:rStyle w:val="Hyperlink"/>
            <w:noProof/>
          </w:rPr>
          <w:t>4.1.1.2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asram:PostalCITradeAddress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5"/>
        <w:tabs>
          <w:tab w:val="left" w:pos="1798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07" w:history="1">
        <w:r w:rsidRPr="000825BD">
          <w:rPr>
            <w:rStyle w:val="Hyperlink"/>
            <w:noProof/>
          </w:rPr>
          <w:t>4.1.1.2.1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asram:Geo-CoordinateIdentificationCIGeographicalCoordinate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4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08" w:history="1">
        <w:r w:rsidRPr="000825BD">
          <w:rPr>
            <w:rStyle w:val="Hyperlink"/>
            <w:noProof/>
          </w:rPr>
          <w:t>4.1.1.3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asram:DefinedCITradeContact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5"/>
        <w:tabs>
          <w:tab w:val="left" w:pos="1798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09" w:history="1">
        <w:r w:rsidRPr="000825BD">
          <w:rPr>
            <w:rStyle w:val="Hyperlink"/>
            <w:noProof/>
          </w:rPr>
          <w:t>4.1.1.3.1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asram:EmailURICIUniversalCommunication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5"/>
        <w:tabs>
          <w:tab w:val="left" w:pos="1798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10" w:history="1">
        <w:r w:rsidRPr="000825BD">
          <w:rPr>
            <w:rStyle w:val="Hyperlink"/>
            <w:noProof/>
          </w:rPr>
          <w:t>4.1.1.3.2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bCs/>
            <w:noProof/>
          </w:rPr>
          <w:t>asram:FaxCIUniversalCommunication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5"/>
        <w:tabs>
          <w:tab w:val="left" w:pos="1798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11" w:history="1">
        <w:r w:rsidRPr="000825BD">
          <w:rPr>
            <w:rStyle w:val="Hyperlink"/>
            <w:noProof/>
          </w:rPr>
          <w:t>4.1.1.3.3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asram:TelephoneCIUniversalCommunication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3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12" w:history="1">
        <w:r w:rsidRPr="000825BD">
          <w:rPr>
            <w:rStyle w:val="Hyperlink"/>
            <w:noProof/>
          </w:rPr>
          <w:t>4.1.2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asram:SellerCITradeParty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4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13" w:history="1">
        <w:r w:rsidRPr="000825BD">
          <w:rPr>
            <w:rStyle w:val="Hyperlink"/>
            <w:noProof/>
          </w:rPr>
          <w:t>4.1.2.1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asram:SpecifiedCITaxRegistration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5"/>
        <w:tabs>
          <w:tab w:val="left" w:pos="1798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14" w:history="1">
        <w:r w:rsidRPr="000825BD">
          <w:rPr>
            <w:rStyle w:val="Hyperlink"/>
            <w:noProof/>
          </w:rPr>
          <w:t>4.1.2.1.1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VATIdentNo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5"/>
        <w:tabs>
          <w:tab w:val="left" w:pos="1798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15" w:history="1">
        <w:r w:rsidRPr="000825BD">
          <w:rPr>
            <w:rStyle w:val="Hyperlink"/>
            <w:noProof/>
          </w:rPr>
          <w:t>4.1.2.1.2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TaxNumber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4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16" w:history="1">
        <w:r w:rsidRPr="000825BD">
          <w:rPr>
            <w:rStyle w:val="Hyperlink"/>
            <w:noProof/>
          </w:rPr>
          <w:t>4.1.2.2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asram:PostalCITradeAddress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5"/>
        <w:tabs>
          <w:tab w:val="left" w:pos="1798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17" w:history="1">
        <w:r w:rsidRPr="000825BD">
          <w:rPr>
            <w:rStyle w:val="Hyperlink"/>
            <w:noProof/>
          </w:rPr>
          <w:t>4.1.2.2.1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asram:Geo-CoordinateIdentificationCIGeographicalCoordinate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4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18" w:history="1">
        <w:r w:rsidRPr="000825BD">
          <w:rPr>
            <w:rStyle w:val="Hyperlink"/>
            <w:noProof/>
          </w:rPr>
          <w:t>4.1.2.3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asram:DefinedCITradeContact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5"/>
        <w:tabs>
          <w:tab w:val="left" w:pos="1798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19" w:history="1">
        <w:r w:rsidRPr="000825BD">
          <w:rPr>
            <w:rStyle w:val="Hyperlink"/>
            <w:noProof/>
          </w:rPr>
          <w:t>4.1.2.3.1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asram:EmailURICIUniversalCommunication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5"/>
        <w:tabs>
          <w:tab w:val="left" w:pos="1798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20" w:history="1">
        <w:r w:rsidRPr="000825BD">
          <w:rPr>
            <w:rStyle w:val="Hyperlink"/>
            <w:noProof/>
          </w:rPr>
          <w:t>4.1.2.3.2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bCs/>
            <w:noProof/>
          </w:rPr>
          <w:t>asram:FaxCIUniversalCommunication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5"/>
        <w:tabs>
          <w:tab w:val="left" w:pos="1798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21" w:history="1">
        <w:r w:rsidRPr="000825BD">
          <w:rPr>
            <w:rStyle w:val="Hyperlink"/>
            <w:noProof/>
          </w:rPr>
          <w:t>4.1.2.3.3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asram:TelephoneCIUniversalCommunication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2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22" w:history="1">
        <w:r w:rsidRPr="000825BD">
          <w:rPr>
            <w:rStyle w:val="Hyperlink"/>
            <w:noProof/>
            <w:lang w:val="de-DE"/>
          </w:rPr>
          <w:t>4.2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asram:ApplicableCIBIHSupplyChainTradeSettlement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3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23" w:history="1">
        <w:r w:rsidRPr="000825BD">
          <w:rPr>
            <w:rStyle w:val="Hyperlink"/>
            <w:noProof/>
          </w:rPr>
          <w:t>4.2.1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asram:AcceptanceReferencedCIReferencedDocument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3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24" w:history="1">
        <w:r w:rsidRPr="000825BD">
          <w:rPr>
            <w:rStyle w:val="Hyperlink"/>
            <w:noProof/>
          </w:rPr>
          <w:t>4.2.2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asram:InvoiceeCITradeParty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4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25" w:history="1">
        <w:r w:rsidRPr="000825BD">
          <w:rPr>
            <w:rStyle w:val="Hyperlink"/>
            <w:noProof/>
          </w:rPr>
          <w:t>4.2.2.1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asram:SpecifiedCITaxRegistration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5"/>
        <w:tabs>
          <w:tab w:val="left" w:pos="1798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26" w:history="1">
        <w:r w:rsidRPr="000825BD">
          <w:rPr>
            <w:rStyle w:val="Hyperlink"/>
            <w:noProof/>
          </w:rPr>
          <w:t>4.2.2.1.1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VATIdentNo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5"/>
        <w:tabs>
          <w:tab w:val="left" w:pos="1798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27" w:history="1">
        <w:r w:rsidRPr="000825BD">
          <w:rPr>
            <w:rStyle w:val="Hyperlink"/>
            <w:noProof/>
          </w:rPr>
          <w:t>4.2.2.1.2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TaxNumber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4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28" w:history="1">
        <w:r w:rsidRPr="000825BD">
          <w:rPr>
            <w:rStyle w:val="Hyperlink"/>
            <w:noProof/>
          </w:rPr>
          <w:t>4.2.2.2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asram:PostalCITradeAddress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5"/>
        <w:tabs>
          <w:tab w:val="left" w:pos="1798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29" w:history="1">
        <w:r w:rsidRPr="000825BD">
          <w:rPr>
            <w:rStyle w:val="Hyperlink"/>
            <w:noProof/>
          </w:rPr>
          <w:t>4.2.2.2.1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asram:Geo-CoordinateIdentificationCIGeographicalCoordinate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4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30" w:history="1">
        <w:r w:rsidRPr="000825BD">
          <w:rPr>
            <w:rStyle w:val="Hyperlink"/>
            <w:noProof/>
          </w:rPr>
          <w:t>4.2.2.3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asram:DefinedCITradeContact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5"/>
        <w:tabs>
          <w:tab w:val="left" w:pos="1798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31" w:history="1">
        <w:r w:rsidRPr="000825BD">
          <w:rPr>
            <w:rStyle w:val="Hyperlink"/>
            <w:noProof/>
          </w:rPr>
          <w:t>4.2.2.3.1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asram:EmailURICIUniversalCommunication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5"/>
        <w:tabs>
          <w:tab w:val="left" w:pos="1798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32" w:history="1">
        <w:r w:rsidRPr="000825BD">
          <w:rPr>
            <w:rStyle w:val="Hyperlink"/>
            <w:noProof/>
          </w:rPr>
          <w:t>4.2.2.3.2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asram:FaxCIUniversalCommunication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5"/>
        <w:tabs>
          <w:tab w:val="left" w:pos="1798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33" w:history="1">
        <w:r w:rsidRPr="000825BD">
          <w:rPr>
            <w:rStyle w:val="Hyperlink"/>
            <w:noProof/>
          </w:rPr>
          <w:t>4.2.2.3.3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asram:TelephoneCIUniversalCommunication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3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34" w:history="1">
        <w:r w:rsidRPr="000825BD">
          <w:rPr>
            <w:rStyle w:val="Hyperlink"/>
            <w:noProof/>
          </w:rPr>
          <w:t>4.2.3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asram:PayeeCITradeParty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4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35" w:history="1">
        <w:r w:rsidRPr="000825BD">
          <w:rPr>
            <w:rStyle w:val="Hyperlink"/>
            <w:noProof/>
          </w:rPr>
          <w:t>4.2.3.1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asram:SpecifiedCITaxRegistration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5"/>
        <w:tabs>
          <w:tab w:val="left" w:pos="1798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36" w:history="1">
        <w:r w:rsidRPr="000825BD">
          <w:rPr>
            <w:rStyle w:val="Hyperlink"/>
            <w:noProof/>
          </w:rPr>
          <w:t>4.2.3.1.1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VATIdentNo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5"/>
        <w:tabs>
          <w:tab w:val="left" w:pos="1798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37" w:history="1">
        <w:r w:rsidRPr="000825BD">
          <w:rPr>
            <w:rStyle w:val="Hyperlink"/>
            <w:noProof/>
          </w:rPr>
          <w:t>4.2.3.1.2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TaxNumber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4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38" w:history="1">
        <w:r w:rsidRPr="000825BD">
          <w:rPr>
            <w:rStyle w:val="Hyperlink"/>
            <w:noProof/>
          </w:rPr>
          <w:t>4.2.3.2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asram:PostalCITradeAddress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5"/>
        <w:tabs>
          <w:tab w:val="left" w:pos="1798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39" w:history="1">
        <w:r w:rsidRPr="000825BD">
          <w:rPr>
            <w:rStyle w:val="Hyperlink"/>
            <w:noProof/>
          </w:rPr>
          <w:t>4.2.3.2.1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asram:Geo-CoordinateIdentificationCIGeographicalCoordinate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4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40" w:history="1">
        <w:r w:rsidRPr="000825BD">
          <w:rPr>
            <w:rStyle w:val="Hyperlink"/>
            <w:noProof/>
          </w:rPr>
          <w:t>4.2.3.3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asram:DefinedCITradeContact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5"/>
        <w:tabs>
          <w:tab w:val="left" w:pos="1798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41" w:history="1">
        <w:r w:rsidRPr="000825BD">
          <w:rPr>
            <w:rStyle w:val="Hyperlink"/>
            <w:noProof/>
          </w:rPr>
          <w:t>4.2.3.3.1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asram:EmailURICIUniversalCommunication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5"/>
        <w:tabs>
          <w:tab w:val="left" w:pos="1798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42" w:history="1">
        <w:r w:rsidRPr="000825BD">
          <w:rPr>
            <w:rStyle w:val="Hyperlink"/>
            <w:noProof/>
          </w:rPr>
          <w:t>4.2.3.3.2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asram:FaxCIUniversalCommunication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5"/>
        <w:tabs>
          <w:tab w:val="left" w:pos="1798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43" w:history="1">
        <w:r w:rsidRPr="000825BD">
          <w:rPr>
            <w:rStyle w:val="Hyperlink"/>
            <w:noProof/>
          </w:rPr>
          <w:t>4.2.3.3.3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asram:TelephoneCIUniversalCommunication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3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44" w:history="1">
        <w:r w:rsidRPr="000825BD">
          <w:rPr>
            <w:rStyle w:val="Hyperlink"/>
            <w:noProof/>
          </w:rPr>
          <w:t>4.2.4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asram:SpecifiedCITradePaymentTerms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3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45" w:history="1">
        <w:r w:rsidRPr="000825BD">
          <w:rPr>
            <w:rStyle w:val="Hyperlink"/>
            <w:noProof/>
          </w:rPr>
          <w:t>4.2.5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asram:SubtotalCalculatedCITradeTax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2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46" w:history="1">
        <w:r w:rsidRPr="000825BD">
          <w:rPr>
            <w:rStyle w:val="Hyperlink"/>
            <w:noProof/>
            <w:lang w:val="de-DE"/>
          </w:rPr>
          <w:t>4.3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asram:IncludedCIBILSupplyChainTradeLineItem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3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47" w:history="1">
        <w:r w:rsidRPr="000825BD">
          <w:rPr>
            <w:rStyle w:val="Hyperlink"/>
            <w:noProof/>
          </w:rPr>
          <w:t>4.3.1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asram:SpecifiedCITradeProduct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4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48" w:history="1">
        <w:r w:rsidRPr="000825BD">
          <w:rPr>
            <w:rStyle w:val="Hyperlink"/>
            <w:noProof/>
          </w:rPr>
          <w:t>4.3.1.1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asram:InformationCINote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4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49" w:history="1">
        <w:r w:rsidRPr="000825BD">
          <w:rPr>
            <w:rStyle w:val="Hyperlink"/>
            <w:noProof/>
          </w:rPr>
          <w:t>4.3.1.2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asram:IndividualCITradeProductInstance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3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50" w:history="1">
        <w:r w:rsidRPr="000825BD">
          <w:rPr>
            <w:rStyle w:val="Hyperlink"/>
            <w:noProof/>
          </w:rPr>
          <w:t>4.3.2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asram:SpecifiedCIBILSupplyChainTradeAgreement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4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51" w:history="1">
        <w:r w:rsidRPr="000825BD">
          <w:rPr>
            <w:rStyle w:val="Hyperlink"/>
            <w:noProof/>
          </w:rPr>
          <w:t>4.3.2.1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asram:ProgramCIMissionProject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4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52" w:history="1">
        <w:r w:rsidRPr="000825BD">
          <w:rPr>
            <w:rStyle w:val="Hyperlink"/>
            <w:noProof/>
          </w:rPr>
          <w:t>4.3.2.2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asram:AdditionalReferencedCIReferencedDocument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4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53" w:history="1">
        <w:r w:rsidRPr="000825BD">
          <w:rPr>
            <w:rStyle w:val="Hyperlink"/>
            <w:noProof/>
          </w:rPr>
          <w:t>4.3.2.3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asram:BuyerCITradeParty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5"/>
        <w:tabs>
          <w:tab w:val="left" w:pos="1798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54" w:history="1">
        <w:r w:rsidRPr="000825BD">
          <w:rPr>
            <w:rStyle w:val="Hyperlink"/>
            <w:noProof/>
          </w:rPr>
          <w:t>4.3.2.3.1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asram:SpecifiedCILegalOrganization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5"/>
        <w:tabs>
          <w:tab w:val="left" w:pos="1798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55" w:history="1">
        <w:r w:rsidRPr="000825BD">
          <w:rPr>
            <w:rStyle w:val="Hyperlink"/>
            <w:noProof/>
          </w:rPr>
          <w:t>4.3.2.3.2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asram:DefinedCITradeContact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4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56" w:history="1">
        <w:r w:rsidRPr="000825BD">
          <w:rPr>
            <w:rStyle w:val="Hyperlink"/>
            <w:noProof/>
          </w:rPr>
          <w:t>4.3.2.4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asram:SellerCITradeParty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5"/>
        <w:tabs>
          <w:tab w:val="left" w:pos="1798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57" w:history="1">
        <w:r w:rsidRPr="000825BD">
          <w:rPr>
            <w:rStyle w:val="Hyperlink"/>
            <w:noProof/>
          </w:rPr>
          <w:t>4.3.2.4.1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asram:DefinedCITradeContact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4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58" w:history="1">
        <w:r w:rsidRPr="000825BD">
          <w:rPr>
            <w:rStyle w:val="Hyperlink"/>
            <w:noProof/>
          </w:rPr>
          <w:t>4.3.2.5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asram:AgreedPriceProductCITradePrice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3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59" w:history="1">
        <w:r w:rsidRPr="000825BD">
          <w:rPr>
            <w:rStyle w:val="Hyperlink"/>
            <w:noProof/>
          </w:rPr>
          <w:t>4.3.3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asram:SpecifiedCIBILSupplyChainTradeDelivery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4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60" w:history="1">
        <w:r w:rsidRPr="000825BD">
          <w:rPr>
            <w:rStyle w:val="Hyperlink"/>
            <w:noProof/>
          </w:rPr>
          <w:t>4.3.3.1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asram:InformationCINote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4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61" w:history="1">
        <w:r w:rsidRPr="000825BD">
          <w:rPr>
            <w:rStyle w:val="Hyperlink"/>
            <w:noProof/>
          </w:rPr>
          <w:t>4.3.3.2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asram:DespatchAdviceReferencedCIReferencedDocument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4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62" w:history="1">
        <w:r w:rsidRPr="000825BD">
          <w:rPr>
            <w:rStyle w:val="Hyperlink"/>
            <w:noProof/>
          </w:rPr>
          <w:t>4.3.3.3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asram:ConsumptionCISupplyChainSchedule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5"/>
        <w:tabs>
          <w:tab w:val="left" w:pos="1798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63" w:history="1">
        <w:r w:rsidRPr="000825BD">
          <w:rPr>
            <w:rStyle w:val="Hyperlink"/>
            <w:noProof/>
          </w:rPr>
          <w:t>4.3.3.3.1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asram:ActualCISupplyChainEvent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4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64" w:history="1">
        <w:r w:rsidRPr="000825BD">
          <w:rPr>
            <w:rStyle w:val="Hyperlink"/>
            <w:noProof/>
          </w:rPr>
          <w:t>4.3.3.4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asram:ShipToCITradeParty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3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65" w:history="1">
        <w:r w:rsidRPr="000825BD">
          <w:rPr>
            <w:rStyle w:val="Hyperlink"/>
            <w:noProof/>
          </w:rPr>
          <w:t>4.3.4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asram:SpecifiedCIBILSupplyChainTradeSettlement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4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66" w:history="1">
        <w:r w:rsidRPr="000825BD">
          <w:rPr>
            <w:rStyle w:val="Hyperlink"/>
            <w:noProof/>
          </w:rPr>
          <w:t>4.3.4.1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asram:SpecifiedCITradeSettlementMonetarySummation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4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67" w:history="1">
        <w:r w:rsidRPr="000825BD">
          <w:rPr>
            <w:rStyle w:val="Hyperlink"/>
            <w:noProof/>
          </w:rPr>
          <w:t>4.3.4.2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asram:SpecifiedCITradeAllowanceCharge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4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68" w:history="1">
        <w:r w:rsidRPr="000825BD">
          <w:rPr>
            <w:rStyle w:val="Hyperlink"/>
            <w:noProof/>
          </w:rPr>
          <w:t>4.3.4.3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asram:ApplicableCITradeTax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1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69" w:history="1">
        <w:r w:rsidRPr="000825BD">
          <w:rPr>
            <w:rStyle w:val="Hyperlink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as:CIIExchangedDocument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2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70" w:history="1">
        <w:r w:rsidRPr="000825BD">
          <w:rPr>
            <w:rStyle w:val="Hyperlink"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asram:RecipientCITradeParty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64</w:t>
        </w:r>
        <w:r>
          <w:rPr>
            <w:noProof/>
            <w:webHidden/>
          </w:rPr>
          <w:fldChar w:fldCharType="end"/>
        </w:r>
      </w:hyperlink>
    </w:p>
    <w:p w:rsidR="00CA535E" w:rsidRDefault="00CA535E">
      <w:pPr>
        <w:pStyle w:val="Verzeichnis2"/>
        <w:rPr>
          <w:rFonts w:asciiTheme="minorHAnsi" w:eastAsiaTheme="minorEastAsia" w:hAnsiTheme="minorHAnsi" w:cstheme="minorBidi"/>
          <w:noProof/>
          <w:sz w:val="22"/>
          <w:lang w:eastAsia="zh-TW"/>
        </w:rPr>
      </w:pPr>
      <w:hyperlink w:anchor="_Toc349132671" w:history="1">
        <w:r w:rsidRPr="000825BD">
          <w:rPr>
            <w:rStyle w:val="Hyperlink"/>
            <w:noProof/>
          </w:rPr>
          <w:t>5.2</w:t>
        </w:r>
        <w:r>
          <w:rPr>
            <w:rFonts w:asciiTheme="minorHAnsi" w:eastAsiaTheme="minorEastAsia" w:hAnsiTheme="minorHAnsi" w:cstheme="minorBidi"/>
            <w:noProof/>
            <w:sz w:val="22"/>
            <w:lang w:eastAsia="zh-TW"/>
          </w:rPr>
          <w:tab/>
        </w:r>
        <w:r w:rsidRPr="000825BD">
          <w:rPr>
            <w:rStyle w:val="Hyperlink"/>
            <w:noProof/>
          </w:rPr>
          <w:t>asram:SenderCITradeParty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_Toc349132671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:rsidR="00796F22" w:rsidRDefault="00E1569B" w:rsidP="00796F22">
      <w:pPr>
        <w:pStyle w:val="berschrift1"/>
        <w:numPr>
          <w:ilvl w:val="0"/>
          <w:numId w:val="0"/>
        </w:numPr>
        <w:spacing w:after="200"/>
        <w:ind w:left="432"/>
      </w:pPr>
      <w:r>
        <w:fldChar w:fldCharType="end"/>
      </w:r>
    </w:p>
    <w:p w:rsidR="00C66221" w:rsidRDefault="00C66221" w:rsidP="00C66221"/>
    <w:p w:rsidR="00C66221" w:rsidRDefault="00C66221" w:rsidP="00C66221"/>
    <w:p w:rsidR="00C66221" w:rsidRDefault="00C66221" w:rsidP="00C66221"/>
    <w:p w:rsidR="00C66221" w:rsidRDefault="00C66221" w:rsidP="00C66221"/>
    <w:p w:rsidR="00C9448A" w:rsidRDefault="00C9448A" w:rsidP="00C66221"/>
    <w:p w:rsidR="00C9448A" w:rsidRDefault="00C9448A" w:rsidP="00C66221"/>
    <w:p w:rsidR="00C9448A" w:rsidRDefault="00C9448A" w:rsidP="00C66221"/>
    <w:p w:rsidR="00C9448A" w:rsidRDefault="00C9448A" w:rsidP="00C66221"/>
    <w:p w:rsidR="00C9448A" w:rsidRDefault="00C9448A" w:rsidP="00C66221"/>
    <w:p w:rsidR="00C9448A" w:rsidRDefault="00C9448A" w:rsidP="00C66221"/>
    <w:p w:rsidR="00C9448A" w:rsidRDefault="00C9448A" w:rsidP="00C66221"/>
    <w:p w:rsidR="00C9448A" w:rsidRDefault="00C9448A" w:rsidP="00C66221"/>
    <w:p w:rsidR="00C9448A" w:rsidRDefault="00C9448A" w:rsidP="00C66221"/>
    <w:p w:rsidR="00C9448A" w:rsidRDefault="00C9448A" w:rsidP="00C66221"/>
    <w:p w:rsidR="00C9448A" w:rsidRDefault="00C9448A" w:rsidP="00C66221"/>
    <w:p w:rsidR="00C9448A" w:rsidRDefault="00C9448A" w:rsidP="00C66221"/>
    <w:p w:rsidR="00C9448A" w:rsidRDefault="00C9448A" w:rsidP="00C66221"/>
    <w:p w:rsidR="00C9448A" w:rsidRDefault="00C9448A" w:rsidP="00C66221"/>
    <w:p w:rsidR="00C9448A" w:rsidRDefault="00C9448A" w:rsidP="00C66221"/>
    <w:p w:rsidR="00C9448A" w:rsidRDefault="00C9448A" w:rsidP="00C66221"/>
    <w:p w:rsidR="00C9448A" w:rsidRDefault="00C9448A" w:rsidP="00C66221"/>
    <w:p w:rsidR="00C9448A" w:rsidRDefault="00C9448A" w:rsidP="00C66221"/>
    <w:p w:rsidR="00C9448A" w:rsidRDefault="00C9448A" w:rsidP="00C66221"/>
    <w:p w:rsidR="00C9448A" w:rsidRDefault="00C9448A" w:rsidP="00C66221"/>
    <w:p w:rsidR="00C9448A" w:rsidRDefault="00C9448A" w:rsidP="00C66221"/>
    <w:p w:rsidR="00C9448A" w:rsidRDefault="00C9448A" w:rsidP="00C66221"/>
    <w:p w:rsidR="00C9448A" w:rsidRDefault="00C9448A" w:rsidP="00C66221"/>
    <w:p w:rsidR="00C9448A" w:rsidRDefault="00C9448A" w:rsidP="00C66221"/>
    <w:p w:rsidR="00C9448A" w:rsidRDefault="00C9448A" w:rsidP="00C66221"/>
    <w:p w:rsidR="00C9448A" w:rsidRDefault="00C9448A" w:rsidP="00C66221"/>
    <w:p w:rsidR="00CA535E" w:rsidRPr="00CA535E" w:rsidRDefault="00CA535E" w:rsidP="00CA535E">
      <w:pPr>
        <w:pStyle w:val="berschrift1"/>
        <w:rPr>
          <w:b w:val="0"/>
          <w:sz w:val="36"/>
          <w:szCs w:val="36"/>
        </w:rPr>
      </w:pPr>
      <w:bookmarkStart w:id="2" w:name="_Toc347488240"/>
      <w:bookmarkStart w:id="3" w:name="_Toc349132588"/>
      <w:r w:rsidRPr="00CA535E">
        <w:rPr>
          <w:b w:val="0"/>
          <w:sz w:val="36"/>
          <w:szCs w:val="36"/>
        </w:rPr>
        <w:t>Preface</w:t>
      </w:r>
      <w:bookmarkEnd w:id="2"/>
      <w:bookmarkEnd w:id="3"/>
    </w:p>
    <w:p w:rsidR="00CA535E" w:rsidRPr="007E4A86" w:rsidRDefault="00CA535E" w:rsidP="00CA535E">
      <w:pPr>
        <w:rPr>
          <w:lang w:val="en-GB"/>
        </w:rPr>
      </w:pPr>
      <w:r w:rsidRPr="00CA535E">
        <w:rPr>
          <w:sz w:val="24"/>
          <w:szCs w:val="24"/>
        </w:rPr>
        <w:t xml:space="preserve">It is strongly recommended to read the document “Read Me first – </w:t>
      </w:r>
      <w:proofErr w:type="spellStart"/>
      <w:r w:rsidRPr="00CA535E">
        <w:rPr>
          <w:sz w:val="24"/>
          <w:szCs w:val="24"/>
        </w:rPr>
        <w:t>BoostAero</w:t>
      </w:r>
      <w:proofErr w:type="spellEnd"/>
      <w:r w:rsidRPr="00CA535E">
        <w:rPr>
          <w:sz w:val="24"/>
          <w:szCs w:val="24"/>
        </w:rPr>
        <w:t xml:space="preserve"> General </w:t>
      </w:r>
      <w:proofErr w:type="gramStart"/>
      <w:r w:rsidRPr="00CA535E">
        <w:rPr>
          <w:sz w:val="24"/>
          <w:szCs w:val="24"/>
        </w:rPr>
        <w:t>information</w:t>
      </w:r>
      <w:proofErr w:type="gramEnd"/>
      <w:r w:rsidRPr="00CA535E">
        <w:rPr>
          <w:sz w:val="24"/>
          <w:szCs w:val="24"/>
        </w:rPr>
        <w:t xml:space="preserve">” first, especially if you are a </w:t>
      </w:r>
      <w:proofErr w:type="spellStart"/>
      <w:r w:rsidRPr="00CA535E">
        <w:rPr>
          <w:sz w:val="24"/>
          <w:szCs w:val="24"/>
        </w:rPr>
        <w:t>BoostAero</w:t>
      </w:r>
      <w:proofErr w:type="spellEnd"/>
      <w:r w:rsidRPr="00CA535E">
        <w:rPr>
          <w:sz w:val="24"/>
          <w:szCs w:val="24"/>
        </w:rPr>
        <w:t xml:space="preserve"> XML beginner. The document is available for download on the SupplyOn AirSupply M2M Guidelines Download Area</w:t>
      </w:r>
      <w:r w:rsidRPr="007E4A86">
        <w:rPr>
          <w:lang w:val="en-GB"/>
        </w:rPr>
        <w:t xml:space="preserve"> </w:t>
      </w:r>
      <w:r w:rsidRPr="00CA535E">
        <w:rPr>
          <w:sz w:val="24"/>
          <w:lang w:val="en-GB"/>
        </w:rPr>
        <w:t>(</w:t>
      </w:r>
      <w:hyperlink r:id="rId13" w:history="1">
        <w:r w:rsidRPr="00CA535E">
          <w:rPr>
            <w:rStyle w:val="Hyperlink"/>
            <w:sz w:val="24"/>
            <w:lang w:val="en-GB"/>
          </w:rPr>
          <w:t>http://www.supplyon.com/supplyon_download_area_m2m_guidelines.html</w:t>
        </w:r>
      </w:hyperlink>
      <w:r w:rsidRPr="00CA535E">
        <w:rPr>
          <w:sz w:val="24"/>
          <w:lang w:val="en-GB"/>
        </w:rPr>
        <w:t>).</w:t>
      </w:r>
    </w:p>
    <w:p w:rsidR="00C15798" w:rsidRPr="00CA535E" w:rsidRDefault="005F43B2" w:rsidP="00C15798">
      <w:pPr>
        <w:pStyle w:val="berschrift1"/>
        <w:spacing w:after="200"/>
        <w:rPr>
          <w:b w:val="0"/>
          <w:sz w:val="36"/>
          <w:szCs w:val="36"/>
          <w:lang w:val="de-DE"/>
        </w:rPr>
      </w:pPr>
      <w:bookmarkStart w:id="4" w:name="_Toc349132589"/>
      <w:r w:rsidRPr="00CA535E">
        <w:rPr>
          <w:b w:val="0"/>
          <w:sz w:val="36"/>
          <w:szCs w:val="36"/>
        </w:rPr>
        <w:t>Purpose of the document</w:t>
      </w:r>
      <w:bookmarkEnd w:id="4"/>
    </w:p>
    <w:p w:rsidR="004E2C03" w:rsidRDefault="00D43ACE" w:rsidP="00C15798">
      <w:pPr>
        <w:spacing w:after="200"/>
        <w:rPr>
          <w:sz w:val="24"/>
          <w:szCs w:val="24"/>
        </w:rPr>
      </w:pPr>
      <w:r>
        <w:rPr>
          <w:sz w:val="24"/>
          <w:szCs w:val="24"/>
        </w:rPr>
        <w:t>This document functions as a technical Guide for suppliers to connect to the new shared European aero</w:t>
      </w:r>
      <w:r w:rsidR="005B7E26">
        <w:rPr>
          <w:sz w:val="24"/>
          <w:szCs w:val="24"/>
        </w:rPr>
        <w:t xml:space="preserve">space Supply Chain Management </w:t>
      </w:r>
      <w:r w:rsidR="004E2C03">
        <w:rPr>
          <w:sz w:val="24"/>
          <w:szCs w:val="24"/>
        </w:rPr>
        <w:t>Pla</w:t>
      </w:r>
      <w:r>
        <w:rPr>
          <w:sz w:val="24"/>
          <w:szCs w:val="24"/>
        </w:rPr>
        <w:t>tfor</w:t>
      </w:r>
      <w:r w:rsidR="005B7E26">
        <w:rPr>
          <w:sz w:val="24"/>
          <w:szCs w:val="24"/>
        </w:rPr>
        <w:t xml:space="preserve">m via a Machine-to-Machine </w:t>
      </w:r>
      <w:r>
        <w:rPr>
          <w:sz w:val="24"/>
          <w:szCs w:val="24"/>
        </w:rPr>
        <w:t>connection. The technical Guide includes the XML structure definition for high level (business) context in order to provide suppliers with all necessary information.</w:t>
      </w:r>
    </w:p>
    <w:p w:rsidR="00D43ACE" w:rsidRDefault="004E2C03" w:rsidP="00C15798">
      <w:pPr>
        <w:spacing w:after="200"/>
        <w:rPr>
          <w:sz w:val="24"/>
          <w:szCs w:val="24"/>
        </w:rPr>
      </w:pPr>
      <w:r>
        <w:rPr>
          <w:sz w:val="24"/>
          <w:szCs w:val="24"/>
        </w:rPr>
        <w:t>M2M/EDI with the SCM Platform means EDI from/to a supplier to/from the SCM application; there is no direct EDI connection or direct message flow between a supplier and its customer without the SCM application.</w:t>
      </w:r>
      <w:r w:rsidR="00D43ACE">
        <w:rPr>
          <w:sz w:val="24"/>
          <w:szCs w:val="24"/>
        </w:rPr>
        <w:t xml:space="preserve"> </w:t>
      </w:r>
    </w:p>
    <w:p w:rsidR="00C15798" w:rsidRPr="009421E0" w:rsidRDefault="00C15798" w:rsidP="00C15798">
      <w:pPr>
        <w:spacing w:after="200"/>
        <w:rPr>
          <w:sz w:val="24"/>
          <w:szCs w:val="24"/>
        </w:rPr>
      </w:pPr>
      <w:r>
        <w:rPr>
          <w:sz w:val="24"/>
          <w:szCs w:val="24"/>
        </w:rPr>
        <w:t xml:space="preserve">Supplier integration of SupplyOn AirSupply data is possible via two formats: CSV and </w:t>
      </w:r>
      <w:proofErr w:type="spellStart"/>
      <w:r w:rsidRPr="009421E0">
        <w:rPr>
          <w:sz w:val="24"/>
          <w:szCs w:val="24"/>
        </w:rPr>
        <w:t>BoostAero</w:t>
      </w:r>
      <w:proofErr w:type="spellEnd"/>
      <w:r w:rsidRPr="009421E0">
        <w:rPr>
          <w:sz w:val="24"/>
          <w:szCs w:val="24"/>
        </w:rPr>
        <w:t xml:space="preserve"> XML V2.10 as a message format.</w:t>
      </w:r>
      <w:r>
        <w:rPr>
          <w:sz w:val="24"/>
          <w:szCs w:val="24"/>
        </w:rPr>
        <w:t xml:space="preserve"> In this document the XML format is documented.</w:t>
      </w:r>
    </w:p>
    <w:p w:rsidR="00C15798" w:rsidRDefault="00C15798" w:rsidP="00C15798">
      <w:pPr>
        <w:spacing w:after="200"/>
        <w:rPr>
          <w:sz w:val="24"/>
          <w:szCs w:val="24"/>
        </w:rPr>
      </w:pPr>
      <w:r w:rsidRPr="009421E0">
        <w:rPr>
          <w:sz w:val="24"/>
          <w:szCs w:val="24"/>
        </w:rPr>
        <w:t xml:space="preserve">Alongside with this </w:t>
      </w:r>
      <w:r>
        <w:rPr>
          <w:sz w:val="24"/>
          <w:szCs w:val="24"/>
        </w:rPr>
        <w:t>technical</w:t>
      </w:r>
      <w:r w:rsidRPr="009421E0">
        <w:rPr>
          <w:sz w:val="24"/>
          <w:szCs w:val="24"/>
        </w:rPr>
        <w:t xml:space="preserve"> guide you will receive the message format guidelines for </w:t>
      </w:r>
      <w:r w:rsidR="003E0C1B">
        <w:rPr>
          <w:sz w:val="24"/>
          <w:szCs w:val="24"/>
        </w:rPr>
        <w:t>the message type “</w:t>
      </w:r>
      <w:r w:rsidR="00FC0A99">
        <w:rPr>
          <w:sz w:val="24"/>
          <w:szCs w:val="24"/>
        </w:rPr>
        <w:t xml:space="preserve">VMI </w:t>
      </w:r>
      <w:r w:rsidR="00963119">
        <w:rPr>
          <w:sz w:val="24"/>
          <w:szCs w:val="24"/>
        </w:rPr>
        <w:t>SELF BILLING INVOICE</w:t>
      </w:r>
      <w:r>
        <w:rPr>
          <w:sz w:val="24"/>
          <w:szCs w:val="24"/>
        </w:rPr>
        <w:t>”</w:t>
      </w:r>
      <w:r w:rsidRPr="009421E0">
        <w:rPr>
          <w:sz w:val="24"/>
          <w:szCs w:val="24"/>
        </w:rPr>
        <w:t>.</w:t>
      </w:r>
    </w:p>
    <w:p w:rsidR="000B1CCF" w:rsidRPr="003D06CA" w:rsidRDefault="00963119" w:rsidP="000B1CCF">
      <w:pPr>
        <w:pStyle w:val="berschrift2"/>
        <w:spacing w:after="200"/>
        <w:rPr>
          <w:sz w:val="32"/>
          <w:szCs w:val="32"/>
          <w:lang w:val="de-DE"/>
        </w:rPr>
      </w:pPr>
      <w:bookmarkStart w:id="5" w:name="_Toc349132590"/>
      <w:proofErr w:type="spellStart"/>
      <w:r w:rsidRPr="00963119">
        <w:rPr>
          <w:sz w:val="32"/>
          <w:szCs w:val="32"/>
        </w:rPr>
        <w:t>Self Billing</w:t>
      </w:r>
      <w:proofErr w:type="spellEnd"/>
      <w:r w:rsidRPr="00963119">
        <w:rPr>
          <w:sz w:val="32"/>
          <w:szCs w:val="32"/>
        </w:rPr>
        <w:t xml:space="preserve"> Invoice</w:t>
      </w:r>
      <w:r w:rsidR="00C14688">
        <w:rPr>
          <w:sz w:val="32"/>
          <w:szCs w:val="32"/>
        </w:rPr>
        <w:t xml:space="preserve"> </w:t>
      </w:r>
      <w:r w:rsidR="000B1CCF">
        <w:rPr>
          <w:sz w:val="32"/>
          <w:szCs w:val="32"/>
        </w:rPr>
        <w:t>Definition</w:t>
      </w:r>
      <w:bookmarkEnd w:id="5"/>
    </w:p>
    <w:p w:rsidR="000B1CCF" w:rsidRDefault="00B65C21" w:rsidP="00C15798">
      <w:pPr>
        <w:spacing w:after="200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="00FC0A99">
        <w:rPr>
          <w:sz w:val="24"/>
          <w:szCs w:val="24"/>
        </w:rPr>
        <w:t xml:space="preserve">VMI </w:t>
      </w:r>
      <w:r w:rsidR="00963119" w:rsidRPr="00963119">
        <w:rPr>
          <w:sz w:val="24"/>
          <w:szCs w:val="24"/>
        </w:rPr>
        <w:t xml:space="preserve">Self Billing Invoice </w:t>
      </w:r>
      <w:r w:rsidR="00B02EE7">
        <w:rPr>
          <w:sz w:val="24"/>
          <w:szCs w:val="24"/>
        </w:rPr>
        <w:t>message</w:t>
      </w:r>
      <w:r w:rsidR="00C55109">
        <w:rPr>
          <w:sz w:val="24"/>
          <w:szCs w:val="24"/>
        </w:rPr>
        <w:t xml:space="preserve"> is a billing document prepared and sent by the customer. </w:t>
      </w:r>
      <w:r w:rsidR="00AA6618" w:rsidRPr="00AA6618">
        <w:rPr>
          <w:sz w:val="24"/>
          <w:szCs w:val="24"/>
        </w:rPr>
        <w:t>The customer sends in correction documents to correct qu</w:t>
      </w:r>
      <w:r w:rsidR="00AA6618">
        <w:rPr>
          <w:sz w:val="24"/>
          <w:szCs w:val="24"/>
        </w:rPr>
        <w:t>antities billed in the invoice o</w:t>
      </w:r>
      <w:r w:rsidR="00AA6618" w:rsidRPr="00AA6618">
        <w:rPr>
          <w:sz w:val="24"/>
          <w:szCs w:val="24"/>
        </w:rPr>
        <w:t>r retro-billing documents to adjust prices in the invoice</w:t>
      </w:r>
      <w:r w:rsidR="00AA6618">
        <w:rPr>
          <w:sz w:val="24"/>
          <w:szCs w:val="24"/>
        </w:rPr>
        <w:t>.</w:t>
      </w:r>
    </w:p>
    <w:p w:rsidR="005F43B2" w:rsidRPr="003D06CA" w:rsidRDefault="005F43B2" w:rsidP="005F43B2">
      <w:pPr>
        <w:pStyle w:val="berschrift2"/>
        <w:spacing w:after="200"/>
        <w:rPr>
          <w:sz w:val="32"/>
          <w:szCs w:val="32"/>
          <w:lang w:val="de-DE"/>
        </w:rPr>
      </w:pPr>
      <w:bookmarkStart w:id="6" w:name="_Toc349132591"/>
      <w:r>
        <w:rPr>
          <w:sz w:val="32"/>
          <w:szCs w:val="32"/>
        </w:rPr>
        <w:t>Preliminary Remarks</w:t>
      </w:r>
      <w:bookmarkEnd w:id="6"/>
    </w:p>
    <w:p w:rsidR="00C15798" w:rsidRPr="009421E0" w:rsidRDefault="00C15798" w:rsidP="00C15798">
      <w:pPr>
        <w:spacing w:after="200"/>
        <w:rPr>
          <w:sz w:val="24"/>
          <w:szCs w:val="24"/>
        </w:rPr>
      </w:pPr>
      <w:r w:rsidRPr="009421E0">
        <w:rPr>
          <w:sz w:val="24"/>
          <w:szCs w:val="24"/>
        </w:rPr>
        <w:t>The following rules apply to all messages (if no exception is specified within the respective field description):</w:t>
      </w:r>
    </w:p>
    <w:p w:rsidR="00C15798" w:rsidRPr="009421E0" w:rsidRDefault="00C15798" w:rsidP="00C15798">
      <w:pPr>
        <w:numPr>
          <w:ilvl w:val="0"/>
          <w:numId w:val="4"/>
        </w:numPr>
        <w:spacing w:after="200"/>
        <w:rPr>
          <w:sz w:val="24"/>
          <w:szCs w:val="24"/>
        </w:rPr>
      </w:pPr>
      <w:r w:rsidRPr="009421E0">
        <w:rPr>
          <w:sz w:val="24"/>
          <w:szCs w:val="24"/>
        </w:rPr>
        <w:tab/>
        <w:t>Negative numbers: The minus sign must be in front of the digits (e.g. -10).</w:t>
      </w:r>
    </w:p>
    <w:p w:rsidR="00C15798" w:rsidRDefault="00C15798" w:rsidP="00C15798">
      <w:pPr>
        <w:numPr>
          <w:ilvl w:val="0"/>
          <w:numId w:val="4"/>
        </w:numPr>
        <w:spacing w:after="200"/>
        <w:rPr>
          <w:sz w:val="24"/>
          <w:szCs w:val="24"/>
        </w:rPr>
      </w:pPr>
      <w:r w:rsidRPr="009421E0">
        <w:rPr>
          <w:sz w:val="24"/>
          <w:szCs w:val="24"/>
        </w:rPr>
        <w:tab/>
        <w:t xml:space="preserve">Decimal numbers: </w:t>
      </w:r>
    </w:p>
    <w:p w:rsidR="00C15798" w:rsidRDefault="00C15798" w:rsidP="00C15798">
      <w:pPr>
        <w:numPr>
          <w:ilvl w:val="1"/>
          <w:numId w:val="4"/>
        </w:numPr>
        <w:spacing w:after="200"/>
        <w:rPr>
          <w:sz w:val="24"/>
          <w:szCs w:val="24"/>
        </w:rPr>
      </w:pPr>
      <w:r>
        <w:rPr>
          <w:sz w:val="24"/>
          <w:szCs w:val="24"/>
        </w:rPr>
        <w:t>The delimiter is a point</w:t>
      </w:r>
    </w:p>
    <w:p w:rsidR="00C15798" w:rsidRDefault="00C15798" w:rsidP="00C15798">
      <w:pPr>
        <w:numPr>
          <w:ilvl w:val="1"/>
          <w:numId w:val="4"/>
        </w:numPr>
        <w:spacing w:after="200"/>
        <w:rPr>
          <w:sz w:val="24"/>
          <w:szCs w:val="24"/>
        </w:rPr>
      </w:pPr>
      <w:r w:rsidRPr="004C3FDC">
        <w:rPr>
          <w:sz w:val="24"/>
          <w:szCs w:val="24"/>
        </w:rPr>
        <w:t>Before</w:t>
      </w:r>
      <w:r>
        <w:rPr>
          <w:sz w:val="24"/>
          <w:szCs w:val="24"/>
        </w:rPr>
        <w:t xml:space="preserve"> the decimal </w:t>
      </w:r>
      <w:r w:rsidRPr="004C3FDC">
        <w:rPr>
          <w:sz w:val="24"/>
          <w:szCs w:val="24"/>
        </w:rPr>
        <w:t xml:space="preserve">point </w:t>
      </w:r>
      <w:r>
        <w:rPr>
          <w:sz w:val="24"/>
          <w:szCs w:val="24"/>
        </w:rPr>
        <w:t>m</w:t>
      </w:r>
      <w:r w:rsidRPr="004C3FDC">
        <w:rPr>
          <w:sz w:val="24"/>
          <w:szCs w:val="24"/>
        </w:rPr>
        <w:t>ax. 15 digits are allowed</w:t>
      </w:r>
    </w:p>
    <w:p w:rsidR="00C15798" w:rsidRPr="004C3FDC" w:rsidRDefault="00C15798" w:rsidP="00C15798">
      <w:pPr>
        <w:numPr>
          <w:ilvl w:val="1"/>
          <w:numId w:val="4"/>
        </w:numPr>
        <w:spacing w:after="200"/>
        <w:rPr>
          <w:sz w:val="24"/>
          <w:szCs w:val="24"/>
        </w:rPr>
      </w:pPr>
      <w:r>
        <w:rPr>
          <w:sz w:val="24"/>
          <w:szCs w:val="24"/>
        </w:rPr>
        <w:t>After the decimal point m</w:t>
      </w:r>
      <w:r w:rsidR="00E809BE">
        <w:rPr>
          <w:sz w:val="24"/>
          <w:szCs w:val="24"/>
        </w:rPr>
        <w:t xml:space="preserve">ax. </w:t>
      </w:r>
      <w:r w:rsidRPr="004C3FDC">
        <w:rPr>
          <w:sz w:val="24"/>
          <w:szCs w:val="24"/>
        </w:rPr>
        <w:t>5 digits are allowed</w:t>
      </w:r>
    </w:p>
    <w:p w:rsidR="00C15798" w:rsidRPr="009421E0" w:rsidRDefault="00C15798" w:rsidP="00C15798">
      <w:pPr>
        <w:numPr>
          <w:ilvl w:val="0"/>
          <w:numId w:val="4"/>
        </w:numPr>
        <w:spacing w:after="200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Date</w:t>
      </w:r>
      <w:r w:rsidRPr="009421E0">
        <w:rPr>
          <w:sz w:val="24"/>
          <w:szCs w:val="24"/>
        </w:rPr>
        <w:t xml:space="preserve"> format is CCYY</w:t>
      </w:r>
      <w:r>
        <w:rPr>
          <w:sz w:val="24"/>
          <w:szCs w:val="24"/>
        </w:rPr>
        <w:t>-</w:t>
      </w:r>
      <w:r w:rsidRPr="009421E0">
        <w:rPr>
          <w:sz w:val="24"/>
          <w:szCs w:val="24"/>
        </w:rPr>
        <w:t>MM</w:t>
      </w:r>
      <w:r>
        <w:rPr>
          <w:sz w:val="24"/>
          <w:szCs w:val="24"/>
        </w:rPr>
        <w:t>-</w:t>
      </w:r>
      <w:r w:rsidRPr="009421E0">
        <w:rPr>
          <w:sz w:val="24"/>
          <w:szCs w:val="24"/>
        </w:rPr>
        <w:t>DD.</w:t>
      </w:r>
    </w:p>
    <w:p w:rsidR="00C15798" w:rsidRDefault="00C15798" w:rsidP="00C15798">
      <w:pPr>
        <w:numPr>
          <w:ilvl w:val="0"/>
          <w:numId w:val="4"/>
        </w:numPr>
        <w:spacing w:after="200"/>
        <w:rPr>
          <w:sz w:val="24"/>
          <w:szCs w:val="24"/>
        </w:rPr>
      </w:pPr>
      <w:r w:rsidRPr="009421E0">
        <w:rPr>
          <w:sz w:val="24"/>
          <w:szCs w:val="24"/>
        </w:rPr>
        <w:tab/>
      </w:r>
      <w:r>
        <w:rPr>
          <w:sz w:val="24"/>
          <w:szCs w:val="24"/>
        </w:rPr>
        <w:t>DATETIME</w:t>
      </w:r>
      <w:r w:rsidRPr="009421E0">
        <w:rPr>
          <w:sz w:val="24"/>
          <w:szCs w:val="24"/>
        </w:rPr>
        <w:t xml:space="preserve"> format is</w:t>
      </w:r>
      <w:r>
        <w:rPr>
          <w:sz w:val="24"/>
          <w:szCs w:val="24"/>
        </w:rPr>
        <w:t xml:space="preserve"> </w:t>
      </w:r>
      <w:proofErr w:type="spellStart"/>
      <w:r w:rsidRPr="009421E0">
        <w:rPr>
          <w:sz w:val="24"/>
          <w:szCs w:val="24"/>
        </w:rPr>
        <w:t>CCYY</w:t>
      </w:r>
      <w:r>
        <w:rPr>
          <w:sz w:val="24"/>
          <w:szCs w:val="24"/>
        </w:rPr>
        <w:t>-</w:t>
      </w:r>
      <w:r w:rsidRPr="009421E0">
        <w:rPr>
          <w:sz w:val="24"/>
          <w:szCs w:val="24"/>
        </w:rPr>
        <w:t>MM</w:t>
      </w:r>
      <w:r>
        <w:rPr>
          <w:sz w:val="24"/>
          <w:szCs w:val="24"/>
        </w:rPr>
        <w:t>-DDThh:</w:t>
      </w:r>
      <w:r w:rsidRPr="009421E0">
        <w:rPr>
          <w:sz w:val="24"/>
          <w:szCs w:val="24"/>
        </w:rPr>
        <w:t>mm</w:t>
      </w:r>
      <w:r>
        <w:rPr>
          <w:sz w:val="24"/>
          <w:szCs w:val="24"/>
        </w:rPr>
        <w:t>:</w:t>
      </w:r>
      <w:r w:rsidRPr="009421E0">
        <w:rPr>
          <w:sz w:val="24"/>
          <w:szCs w:val="24"/>
        </w:rPr>
        <w:t>ss</w:t>
      </w:r>
      <w:proofErr w:type="spellEnd"/>
      <w:r w:rsidRPr="009421E0">
        <w:rPr>
          <w:sz w:val="24"/>
          <w:szCs w:val="24"/>
        </w:rPr>
        <w:t>.</w:t>
      </w:r>
    </w:p>
    <w:p w:rsidR="00C15798" w:rsidRDefault="00C15798" w:rsidP="00C15798">
      <w:pPr>
        <w:numPr>
          <w:ilvl w:val="0"/>
          <w:numId w:val="4"/>
        </w:numPr>
        <w:spacing w:after="200"/>
        <w:rPr>
          <w:sz w:val="24"/>
          <w:szCs w:val="24"/>
        </w:rPr>
      </w:pPr>
      <w:r>
        <w:rPr>
          <w:sz w:val="24"/>
          <w:szCs w:val="24"/>
        </w:rPr>
        <w:t xml:space="preserve">           BOOLEAN values must be “true” or “false”</w:t>
      </w:r>
    </w:p>
    <w:p w:rsidR="00C15798" w:rsidRPr="009421E0" w:rsidRDefault="00C15798" w:rsidP="00C15798">
      <w:pPr>
        <w:numPr>
          <w:ilvl w:val="0"/>
          <w:numId w:val="4"/>
        </w:numPr>
        <w:spacing w:after="200"/>
        <w:rPr>
          <w:sz w:val="24"/>
          <w:szCs w:val="24"/>
        </w:rPr>
      </w:pPr>
      <w:r>
        <w:rPr>
          <w:sz w:val="24"/>
          <w:szCs w:val="24"/>
        </w:rPr>
        <w:t xml:space="preserve">           INTEGER values must be whole numbers</w:t>
      </w:r>
      <w:r w:rsidR="00E809BE">
        <w:rPr>
          <w:sz w:val="24"/>
          <w:szCs w:val="24"/>
        </w:rPr>
        <w:t xml:space="preserve"> </w:t>
      </w:r>
    </w:p>
    <w:p w:rsidR="00C15798" w:rsidRDefault="00C15798" w:rsidP="00C15798">
      <w:pPr>
        <w:numPr>
          <w:ilvl w:val="0"/>
          <w:numId w:val="4"/>
        </w:numPr>
        <w:spacing w:after="200"/>
        <w:rPr>
          <w:sz w:val="24"/>
          <w:szCs w:val="24"/>
        </w:rPr>
      </w:pPr>
      <w:r w:rsidRPr="009421E0">
        <w:rPr>
          <w:sz w:val="24"/>
          <w:szCs w:val="24"/>
        </w:rPr>
        <w:tab/>
        <w:t>The currency will b</w:t>
      </w:r>
      <w:r>
        <w:rPr>
          <w:sz w:val="24"/>
          <w:szCs w:val="24"/>
        </w:rPr>
        <w:t>e described with 3 characters</w:t>
      </w:r>
    </w:p>
    <w:p w:rsidR="00C15798" w:rsidRPr="003D06CA" w:rsidRDefault="00C15798" w:rsidP="00C15798">
      <w:pPr>
        <w:pStyle w:val="berschrift2"/>
        <w:spacing w:after="200"/>
        <w:rPr>
          <w:sz w:val="32"/>
          <w:szCs w:val="32"/>
          <w:lang w:val="de-DE"/>
        </w:rPr>
      </w:pPr>
      <w:bookmarkStart w:id="7" w:name="_Toc349132592"/>
      <w:r w:rsidRPr="003D06CA">
        <w:rPr>
          <w:sz w:val="32"/>
          <w:szCs w:val="32"/>
        </w:rPr>
        <w:t>Composition of the specification</w:t>
      </w:r>
      <w:bookmarkEnd w:id="7"/>
    </w:p>
    <w:p w:rsidR="00C15798" w:rsidRDefault="00C15798" w:rsidP="00C15798">
      <w:pPr>
        <w:spacing w:after="200"/>
        <w:rPr>
          <w:sz w:val="24"/>
          <w:szCs w:val="24"/>
        </w:rPr>
      </w:pPr>
      <w:r>
        <w:rPr>
          <w:sz w:val="24"/>
          <w:szCs w:val="24"/>
        </w:rPr>
        <w:t xml:space="preserve">The data table describes the </w:t>
      </w:r>
      <w:proofErr w:type="spellStart"/>
      <w:r>
        <w:rPr>
          <w:sz w:val="24"/>
          <w:szCs w:val="24"/>
        </w:rPr>
        <w:t>underelements</w:t>
      </w:r>
      <w:proofErr w:type="spellEnd"/>
      <w:r>
        <w:rPr>
          <w:sz w:val="24"/>
          <w:szCs w:val="24"/>
        </w:rPr>
        <w:t xml:space="preserve"> of the affected element, which get listed </w:t>
      </w:r>
      <w:proofErr w:type="spellStart"/>
      <w:r>
        <w:rPr>
          <w:sz w:val="24"/>
          <w:szCs w:val="24"/>
        </w:rPr>
        <w:t>sequently</w:t>
      </w:r>
      <w:proofErr w:type="spellEnd"/>
      <w:r>
        <w:rPr>
          <w:sz w:val="24"/>
          <w:szCs w:val="24"/>
        </w:rPr>
        <w:t xml:space="preserve"> through the following columns:</w:t>
      </w:r>
    </w:p>
    <w:p w:rsidR="00C15798" w:rsidRDefault="00C15798" w:rsidP="00C15798">
      <w:pPr>
        <w:numPr>
          <w:ilvl w:val="0"/>
          <w:numId w:val="4"/>
        </w:numPr>
        <w:spacing w:after="200"/>
        <w:rPr>
          <w:sz w:val="24"/>
          <w:szCs w:val="24"/>
        </w:rPr>
      </w:pPr>
      <w:r>
        <w:rPr>
          <w:sz w:val="24"/>
          <w:szCs w:val="24"/>
        </w:rPr>
        <w:t>The first column contains the field name</w:t>
      </w:r>
    </w:p>
    <w:p w:rsidR="00C15798" w:rsidRDefault="00C15798" w:rsidP="00C15798">
      <w:pPr>
        <w:numPr>
          <w:ilvl w:val="0"/>
          <w:numId w:val="4"/>
        </w:numPr>
        <w:spacing w:after="200"/>
        <w:rPr>
          <w:sz w:val="24"/>
          <w:szCs w:val="24"/>
        </w:rPr>
      </w:pPr>
      <w:r>
        <w:rPr>
          <w:sz w:val="24"/>
          <w:szCs w:val="24"/>
        </w:rPr>
        <w:t>The second column describes the field type</w:t>
      </w:r>
    </w:p>
    <w:p w:rsidR="00C15798" w:rsidRDefault="00C15798" w:rsidP="00C15798">
      <w:pPr>
        <w:numPr>
          <w:ilvl w:val="0"/>
          <w:numId w:val="4"/>
        </w:numPr>
        <w:spacing w:after="200"/>
        <w:rPr>
          <w:sz w:val="24"/>
          <w:szCs w:val="24"/>
        </w:rPr>
      </w:pPr>
      <w:r>
        <w:rPr>
          <w:sz w:val="24"/>
          <w:szCs w:val="24"/>
        </w:rPr>
        <w:t>The column “length” describes the maximum character length of the element</w:t>
      </w:r>
    </w:p>
    <w:p w:rsidR="00C15798" w:rsidRDefault="00C15798" w:rsidP="00C15798">
      <w:pPr>
        <w:numPr>
          <w:ilvl w:val="0"/>
          <w:numId w:val="4"/>
        </w:numPr>
        <w:spacing w:after="200"/>
        <w:rPr>
          <w:sz w:val="24"/>
          <w:szCs w:val="24"/>
        </w:rPr>
      </w:pPr>
      <w:r>
        <w:rPr>
          <w:sz w:val="24"/>
          <w:szCs w:val="24"/>
        </w:rPr>
        <w:t>The column “level” describes the layer respectively position of the element within the message hierarchy levels. Please note, that the message hierarchy must not reflect the hierarchy</w:t>
      </w:r>
      <w:r w:rsidR="003E0C1B">
        <w:rPr>
          <w:sz w:val="24"/>
          <w:szCs w:val="24"/>
        </w:rPr>
        <w:t xml:space="preserve"> itself as we use the standard.</w:t>
      </w:r>
    </w:p>
    <w:p w:rsidR="00C15798" w:rsidRDefault="00C15798" w:rsidP="00C15798">
      <w:pPr>
        <w:numPr>
          <w:ilvl w:val="0"/>
          <w:numId w:val="4"/>
        </w:numPr>
        <w:spacing w:after="200"/>
        <w:rPr>
          <w:sz w:val="24"/>
          <w:szCs w:val="24"/>
        </w:rPr>
      </w:pPr>
      <w:r>
        <w:rPr>
          <w:sz w:val="24"/>
          <w:szCs w:val="24"/>
        </w:rPr>
        <w:t>The column “example” contains possible sample dates to the affected element</w:t>
      </w:r>
    </w:p>
    <w:p w:rsidR="00C15798" w:rsidRDefault="00C15798" w:rsidP="00C15798">
      <w:pPr>
        <w:numPr>
          <w:ilvl w:val="0"/>
          <w:numId w:val="4"/>
        </w:numPr>
        <w:spacing w:after="200"/>
        <w:rPr>
          <w:sz w:val="24"/>
          <w:szCs w:val="24"/>
        </w:rPr>
      </w:pPr>
      <w:r>
        <w:rPr>
          <w:sz w:val="24"/>
          <w:szCs w:val="24"/>
        </w:rPr>
        <w:t>The column “status” specifies whether the element must (M) get applied or whether the usage is optional (C)</w:t>
      </w:r>
    </w:p>
    <w:p w:rsidR="00C15798" w:rsidRDefault="00C15798" w:rsidP="00C15798">
      <w:pPr>
        <w:numPr>
          <w:ilvl w:val="0"/>
          <w:numId w:val="4"/>
        </w:numPr>
        <w:spacing w:after="200"/>
        <w:rPr>
          <w:sz w:val="24"/>
          <w:szCs w:val="24"/>
        </w:rPr>
      </w:pPr>
      <w:r>
        <w:rPr>
          <w:sz w:val="24"/>
          <w:szCs w:val="24"/>
        </w:rPr>
        <w:t xml:space="preserve">The row “description” defines the </w:t>
      </w:r>
      <w:r w:rsidR="00520590">
        <w:rPr>
          <w:sz w:val="24"/>
          <w:szCs w:val="24"/>
        </w:rPr>
        <w:t>assignment</w:t>
      </w:r>
      <w:r>
        <w:rPr>
          <w:sz w:val="24"/>
          <w:szCs w:val="24"/>
        </w:rPr>
        <w:t xml:space="preserve"> of the element</w:t>
      </w:r>
    </w:p>
    <w:p w:rsidR="00C15798" w:rsidRDefault="00C15798" w:rsidP="00C15798">
      <w:pPr>
        <w:spacing w:after="200"/>
        <w:ind w:left="720"/>
        <w:rPr>
          <w:sz w:val="24"/>
          <w:szCs w:val="24"/>
        </w:rPr>
      </w:pPr>
    </w:p>
    <w:p w:rsidR="00C15798" w:rsidRDefault="00C15798" w:rsidP="00C15798">
      <w:pPr>
        <w:pStyle w:val="berschrift2"/>
        <w:spacing w:after="200"/>
        <w:rPr>
          <w:sz w:val="32"/>
          <w:szCs w:val="32"/>
        </w:rPr>
      </w:pPr>
      <w:bookmarkStart w:id="8" w:name="_Toc349132593"/>
      <w:r w:rsidRPr="003D06CA">
        <w:rPr>
          <w:sz w:val="32"/>
          <w:szCs w:val="32"/>
        </w:rPr>
        <w:t>Composition of the XML message graphics</w:t>
      </w:r>
      <w:bookmarkEnd w:id="8"/>
    </w:p>
    <w:p w:rsidR="00411564" w:rsidRPr="00411564" w:rsidRDefault="00411564" w:rsidP="00411564"/>
    <w:p w:rsidR="00C15798" w:rsidRDefault="00C15798" w:rsidP="00C15798">
      <w:pPr>
        <w:spacing w:after="200"/>
        <w:rPr>
          <w:sz w:val="24"/>
          <w:szCs w:val="24"/>
        </w:rPr>
      </w:pPr>
      <w:r>
        <w:rPr>
          <w:sz w:val="24"/>
          <w:szCs w:val="24"/>
        </w:rPr>
        <w:t xml:space="preserve">The element, which gets described in the respective chapter, is marked blue and bold. Whether the element contains </w:t>
      </w:r>
      <w:r w:rsidRPr="00B373F1">
        <w:rPr>
          <w:sz w:val="24"/>
          <w:szCs w:val="24"/>
        </w:rPr>
        <w:t>continuative</w:t>
      </w:r>
      <w:r>
        <w:rPr>
          <w:sz w:val="24"/>
          <w:szCs w:val="24"/>
        </w:rPr>
        <w:t xml:space="preserve"> elements, it gets assigned with a plus sign.</w:t>
      </w:r>
    </w:p>
    <w:p w:rsidR="00C15798" w:rsidRDefault="00C15798" w:rsidP="00C15798">
      <w:pPr>
        <w:spacing w:after="200"/>
        <w:rPr>
          <w:sz w:val="24"/>
          <w:szCs w:val="24"/>
        </w:rPr>
      </w:pPr>
      <w:r>
        <w:rPr>
          <w:sz w:val="24"/>
          <w:szCs w:val="24"/>
        </w:rPr>
        <w:t>The elements have relations to each other, which has following values:</w:t>
      </w:r>
    </w:p>
    <w:p w:rsidR="00C15798" w:rsidRDefault="00C15798" w:rsidP="00C15798">
      <w:pPr>
        <w:spacing w:after="200"/>
        <w:ind w:left="1418" w:hanging="1418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sz w:val="24"/>
          <w:szCs w:val="24"/>
        </w:rPr>
        <w:tab/>
      </w:r>
      <w:r w:rsidR="000E63CF">
        <w:rPr>
          <w:sz w:val="24"/>
          <w:szCs w:val="24"/>
        </w:rPr>
        <w:t>Stand for mandatory elements or fields within the affected element, which could only occur once</w:t>
      </w:r>
    </w:p>
    <w:p w:rsidR="00C15798" w:rsidRDefault="00C15798" w:rsidP="00C15798">
      <w:pPr>
        <w:spacing w:after="200"/>
        <w:ind w:left="1425" w:hanging="1425"/>
        <w:rPr>
          <w:sz w:val="24"/>
          <w:szCs w:val="24"/>
        </w:rPr>
      </w:pPr>
      <w:r>
        <w:rPr>
          <w:sz w:val="24"/>
          <w:szCs w:val="24"/>
        </w:rPr>
        <w:t>0..1</w:t>
      </w:r>
      <w:r>
        <w:rPr>
          <w:sz w:val="24"/>
          <w:szCs w:val="24"/>
        </w:rPr>
        <w:tab/>
      </w:r>
      <w:r w:rsidR="000E63CF">
        <w:rPr>
          <w:sz w:val="24"/>
          <w:szCs w:val="24"/>
        </w:rPr>
        <w:t>Stand for conditional</w:t>
      </w:r>
      <w:r w:rsidR="000E63CF" w:rsidRPr="00006B6B">
        <w:rPr>
          <w:sz w:val="24"/>
          <w:szCs w:val="24"/>
        </w:rPr>
        <w:t xml:space="preserve"> </w:t>
      </w:r>
      <w:r w:rsidR="000E63CF">
        <w:rPr>
          <w:sz w:val="24"/>
          <w:szCs w:val="24"/>
        </w:rPr>
        <w:t>elements or fields within the affected element, which are not required and must not get repeated</w:t>
      </w:r>
    </w:p>
    <w:p w:rsidR="00C15798" w:rsidRDefault="00C15798" w:rsidP="00C15798">
      <w:pPr>
        <w:spacing w:after="200"/>
        <w:ind w:left="1425" w:hanging="1425"/>
        <w:rPr>
          <w:sz w:val="24"/>
          <w:szCs w:val="24"/>
        </w:rPr>
      </w:pPr>
      <w:r>
        <w:rPr>
          <w:sz w:val="24"/>
          <w:szCs w:val="24"/>
        </w:rPr>
        <w:t>0..*</w:t>
      </w:r>
      <w:r>
        <w:rPr>
          <w:sz w:val="24"/>
          <w:szCs w:val="24"/>
        </w:rPr>
        <w:tab/>
      </w:r>
      <w:r w:rsidR="000E63CF">
        <w:rPr>
          <w:sz w:val="24"/>
          <w:szCs w:val="24"/>
        </w:rPr>
        <w:t>Stand for conditional</w:t>
      </w:r>
      <w:r w:rsidR="000E63CF" w:rsidRPr="00006B6B">
        <w:rPr>
          <w:sz w:val="24"/>
          <w:szCs w:val="24"/>
        </w:rPr>
        <w:t xml:space="preserve"> </w:t>
      </w:r>
      <w:r w:rsidR="000E63CF">
        <w:rPr>
          <w:sz w:val="24"/>
          <w:szCs w:val="24"/>
        </w:rPr>
        <w:t>elements or fields within the affected element, which are not required and could get repeated</w:t>
      </w:r>
    </w:p>
    <w:p w:rsidR="00C15798" w:rsidRDefault="00C15798" w:rsidP="00C15798">
      <w:pPr>
        <w:spacing w:after="200"/>
        <w:ind w:left="1425" w:hanging="1425"/>
        <w:rPr>
          <w:sz w:val="24"/>
          <w:szCs w:val="24"/>
        </w:rPr>
      </w:pPr>
      <w:r>
        <w:rPr>
          <w:sz w:val="24"/>
          <w:szCs w:val="24"/>
        </w:rPr>
        <w:lastRenderedPageBreak/>
        <w:t>1..*</w:t>
      </w:r>
      <w:r>
        <w:rPr>
          <w:sz w:val="24"/>
          <w:szCs w:val="24"/>
        </w:rPr>
        <w:tab/>
      </w:r>
      <w:r w:rsidR="000E63CF">
        <w:rPr>
          <w:sz w:val="24"/>
          <w:szCs w:val="24"/>
        </w:rPr>
        <w:t>Stand for mandatory elements or fields within the affected element, which could occur several times</w:t>
      </w:r>
    </w:p>
    <w:p w:rsidR="00A67500" w:rsidRDefault="00A67500" w:rsidP="00C15798">
      <w:pPr>
        <w:spacing w:after="200"/>
        <w:ind w:left="1425" w:hanging="1425"/>
        <w:rPr>
          <w:sz w:val="24"/>
          <w:szCs w:val="24"/>
        </w:rPr>
      </w:pPr>
    </w:p>
    <w:p w:rsidR="00136A9E" w:rsidRDefault="00136A9E" w:rsidP="00C15798">
      <w:pPr>
        <w:spacing w:after="200"/>
        <w:ind w:left="1425" w:hanging="1425"/>
        <w:rPr>
          <w:sz w:val="24"/>
          <w:szCs w:val="24"/>
        </w:rPr>
      </w:pPr>
    </w:p>
    <w:p w:rsidR="00A67500" w:rsidRDefault="00A67500" w:rsidP="00C15798">
      <w:pPr>
        <w:spacing w:after="200"/>
        <w:ind w:left="1425" w:hanging="1425"/>
        <w:rPr>
          <w:sz w:val="24"/>
          <w:szCs w:val="24"/>
        </w:rPr>
      </w:pPr>
    </w:p>
    <w:p w:rsidR="006B2324" w:rsidRDefault="006B2324" w:rsidP="006B2324">
      <w:pPr>
        <w:pStyle w:val="berschrift2"/>
        <w:spacing w:after="200"/>
        <w:rPr>
          <w:sz w:val="32"/>
          <w:szCs w:val="32"/>
        </w:rPr>
      </w:pPr>
      <w:bookmarkStart w:id="9" w:name="_Toc349132594"/>
      <w:proofErr w:type="spellStart"/>
      <w:r w:rsidRPr="006B2324">
        <w:rPr>
          <w:sz w:val="32"/>
          <w:szCs w:val="32"/>
        </w:rPr>
        <w:t>BoostAero</w:t>
      </w:r>
      <w:proofErr w:type="spellEnd"/>
      <w:r w:rsidRPr="006B2324">
        <w:rPr>
          <w:sz w:val="32"/>
          <w:szCs w:val="32"/>
        </w:rPr>
        <w:t xml:space="preserve"> </w:t>
      </w:r>
      <w:proofErr w:type="spellStart"/>
      <w:r w:rsidRPr="006B2324">
        <w:rPr>
          <w:sz w:val="32"/>
          <w:szCs w:val="32"/>
        </w:rPr>
        <w:t>Attribut</w:t>
      </w:r>
      <w:proofErr w:type="spellEnd"/>
      <w:r w:rsidRPr="006B2324">
        <w:rPr>
          <w:sz w:val="32"/>
          <w:szCs w:val="32"/>
        </w:rPr>
        <w:t xml:space="preserve"> Codes Lists</w:t>
      </w:r>
      <w:bookmarkEnd w:id="9"/>
    </w:p>
    <w:p w:rsidR="006B2324" w:rsidRDefault="006B2324" w:rsidP="00C15798">
      <w:pPr>
        <w:spacing w:after="200"/>
        <w:ind w:left="1425" w:hanging="1425"/>
        <w:rPr>
          <w:sz w:val="24"/>
          <w:szCs w:val="24"/>
        </w:rPr>
      </w:pPr>
      <w:r>
        <w:rPr>
          <w:sz w:val="24"/>
          <w:szCs w:val="24"/>
        </w:rPr>
        <w:t xml:space="preserve">Within the document </w:t>
      </w:r>
      <w:r w:rsidRPr="006B2324">
        <w:rPr>
          <w:b/>
          <w:sz w:val="24"/>
          <w:szCs w:val="24"/>
        </w:rPr>
        <w:t>“BAI_Codes_Lists_V2 10_20110310.xls”</w:t>
      </w:r>
      <w:r>
        <w:rPr>
          <w:sz w:val="24"/>
          <w:szCs w:val="24"/>
        </w:rPr>
        <w:t xml:space="preserve">, the code lists for the </w:t>
      </w:r>
    </w:p>
    <w:p w:rsidR="006B2324" w:rsidRDefault="006B2324" w:rsidP="00C15798">
      <w:pPr>
        <w:spacing w:after="200"/>
        <w:ind w:left="1425" w:hanging="1425"/>
        <w:rPr>
          <w:sz w:val="24"/>
          <w:szCs w:val="24"/>
        </w:rPr>
      </w:pPr>
      <w:r>
        <w:rPr>
          <w:sz w:val="24"/>
          <w:szCs w:val="24"/>
        </w:rPr>
        <w:t>corresponding elements including possible values are attached.</w:t>
      </w:r>
    </w:p>
    <w:p w:rsidR="006B2324" w:rsidRDefault="00AE493A" w:rsidP="006B2324">
      <w:pPr>
        <w:spacing w:after="200"/>
        <w:ind w:left="1425" w:hanging="1425"/>
        <w:jc w:val="center"/>
        <w:rPr>
          <w:sz w:val="24"/>
          <w:szCs w:val="24"/>
        </w:rPr>
      </w:pPr>
      <w:r w:rsidRPr="004B3CD8">
        <w:rPr>
          <w:sz w:val="24"/>
          <w:szCs w:val="24"/>
        </w:rPr>
        <w:object w:dxaOrig="1539" w:dyaOrig="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4" o:title=""/>
          </v:shape>
          <o:OLEObject Type="Embed" ProgID="Excel.Sheet.8" ShapeID="_x0000_i1025" DrawAspect="Icon" ObjectID="_1422874809" r:id="rId15"/>
        </w:object>
      </w:r>
    </w:p>
    <w:p w:rsidR="00C15798" w:rsidRDefault="00C15798" w:rsidP="00C15798">
      <w:pPr>
        <w:pStyle w:val="berschrift2"/>
        <w:spacing w:after="200"/>
        <w:rPr>
          <w:sz w:val="32"/>
          <w:szCs w:val="32"/>
        </w:rPr>
      </w:pPr>
      <w:bookmarkStart w:id="10" w:name="_Toc349132595"/>
      <w:r w:rsidRPr="003D06CA">
        <w:rPr>
          <w:sz w:val="32"/>
          <w:szCs w:val="32"/>
        </w:rPr>
        <w:t>Glossary</w:t>
      </w:r>
      <w:bookmarkEnd w:id="10"/>
    </w:p>
    <w:p w:rsidR="00411564" w:rsidRDefault="00411564" w:rsidP="00411564"/>
    <w:p w:rsidR="007A11CE" w:rsidRPr="00006B6B" w:rsidRDefault="007A11CE" w:rsidP="007A11CE">
      <w:pPr>
        <w:spacing w:after="200"/>
        <w:ind w:left="1418" w:hanging="1418"/>
        <w:rPr>
          <w:sz w:val="24"/>
          <w:szCs w:val="24"/>
        </w:rPr>
      </w:pPr>
      <w:r>
        <w:rPr>
          <w:sz w:val="24"/>
          <w:szCs w:val="24"/>
        </w:rPr>
        <w:t>ARP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A</w:t>
      </w:r>
      <w:r>
        <w:rPr>
          <w:sz w:val="24"/>
          <w:szCs w:val="24"/>
        </w:rPr>
        <w:t>irbus</w:t>
      </w:r>
      <w:r w:rsidRPr="00440847">
        <w:rPr>
          <w:sz w:val="24"/>
          <w:szCs w:val="24"/>
        </w:rPr>
        <w:t xml:space="preserve"> </w:t>
      </w:r>
      <w:r w:rsidRPr="005F43B2">
        <w:rPr>
          <w:b/>
          <w:sz w:val="24"/>
          <w:szCs w:val="24"/>
        </w:rPr>
        <w:t>R</w:t>
      </w:r>
      <w:r w:rsidRPr="00440847">
        <w:rPr>
          <w:sz w:val="24"/>
          <w:szCs w:val="24"/>
        </w:rPr>
        <w:t xml:space="preserve">esource </w:t>
      </w:r>
      <w:r w:rsidRPr="005F43B2">
        <w:rPr>
          <w:b/>
          <w:sz w:val="24"/>
          <w:szCs w:val="24"/>
        </w:rPr>
        <w:t>P</w:t>
      </w:r>
      <w:r>
        <w:rPr>
          <w:sz w:val="24"/>
          <w:szCs w:val="24"/>
        </w:rPr>
        <w:t xml:space="preserve">lanning </w:t>
      </w:r>
      <w:r w:rsidRPr="00440847">
        <w:rPr>
          <w:sz w:val="24"/>
          <w:szCs w:val="24"/>
        </w:rPr>
        <w:t>integrates internal and external management information across an entire organization</w:t>
      </w:r>
    </w:p>
    <w:p w:rsidR="00C15798" w:rsidRDefault="00A61FC2" w:rsidP="00C15798">
      <w:pPr>
        <w:spacing w:after="200"/>
        <w:ind w:left="1418" w:hanging="1418"/>
        <w:rPr>
          <w:sz w:val="24"/>
          <w:szCs w:val="24"/>
        </w:rPr>
      </w:pPr>
      <w:r>
        <w:rPr>
          <w:sz w:val="24"/>
          <w:szCs w:val="24"/>
        </w:rPr>
        <w:t>ASRAM</w:t>
      </w:r>
      <w:r>
        <w:rPr>
          <w:sz w:val="24"/>
          <w:szCs w:val="24"/>
        </w:rPr>
        <w:tab/>
      </w:r>
      <w:r w:rsidR="00C15798">
        <w:rPr>
          <w:sz w:val="24"/>
          <w:szCs w:val="24"/>
        </w:rPr>
        <w:t>stands for</w:t>
      </w:r>
      <w:r w:rsidR="00C15798" w:rsidRPr="00330ADD">
        <w:rPr>
          <w:sz w:val="24"/>
          <w:szCs w:val="24"/>
        </w:rPr>
        <w:t xml:space="preserve"> </w:t>
      </w:r>
      <w:r w:rsidR="00C15798" w:rsidRPr="005E27D6">
        <w:rPr>
          <w:b/>
          <w:sz w:val="24"/>
          <w:szCs w:val="24"/>
        </w:rPr>
        <w:t>A</w:t>
      </w:r>
      <w:r w:rsidR="00C15798" w:rsidRPr="00330ADD">
        <w:rPr>
          <w:sz w:val="24"/>
          <w:szCs w:val="24"/>
        </w:rPr>
        <w:t xml:space="preserve">ero </w:t>
      </w:r>
      <w:r w:rsidR="00C15798" w:rsidRPr="005E27D6">
        <w:rPr>
          <w:b/>
          <w:sz w:val="24"/>
          <w:szCs w:val="24"/>
        </w:rPr>
        <w:t>S</w:t>
      </w:r>
      <w:r w:rsidR="00C15798" w:rsidRPr="00330ADD">
        <w:rPr>
          <w:sz w:val="24"/>
          <w:szCs w:val="24"/>
        </w:rPr>
        <w:t xml:space="preserve">patial (context) </w:t>
      </w:r>
      <w:r w:rsidR="00C15798" w:rsidRPr="004569FA">
        <w:rPr>
          <w:b/>
          <w:sz w:val="24"/>
          <w:szCs w:val="24"/>
        </w:rPr>
        <w:t>R</w:t>
      </w:r>
      <w:r w:rsidR="00C15798" w:rsidRPr="00330ADD">
        <w:rPr>
          <w:sz w:val="24"/>
          <w:szCs w:val="24"/>
        </w:rPr>
        <w:t xml:space="preserve">eusable </w:t>
      </w:r>
      <w:r w:rsidR="00C15798" w:rsidRPr="004569FA">
        <w:rPr>
          <w:b/>
          <w:sz w:val="24"/>
          <w:szCs w:val="24"/>
        </w:rPr>
        <w:t>A</w:t>
      </w:r>
      <w:r w:rsidR="00C15798" w:rsidRPr="00330ADD">
        <w:rPr>
          <w:sz w:val="24"/>
          <w:szCs w:val="24"/>
        </w:rPr>
        <w:t xml:space="preserve">ssembly </w:t>
      </w:r>
      <w:r w:rsidR="00C15798" w:rsidRPr="004569FA">
        <w:rPr>
          <w:b/>
          <w:sz w:val="24"/>
          <w:szCs w:val="24"/>
        </w:rPr>
        <w:t>M</w:t>
      </w:r>
      <w:r w:rsidR="00C15798">
        <w:rPr>
          <w:sz w:val="24"/>
          <w:szCs w:val="24"/>
        </w:rPr>
        <w:t>essages</w:t>
      </w:r>
      <w:r w:rsidR="00C15798" w:rsidRPr="00330ADD">
        <w:rPr>
          <w:sz w:val="24"/>
          <w:szCs w:val="24"/>
        </w:rPr>
        <w:t>.</w:t>
      </w:r>
      <w:r w:rsidR="00C15798">
        <w:rPr>
          <w:sz w:val="24"/>
          <w:szCs w:val="24"/>
        </w:rPr>
        <w:t xml:space="preserve"> </w:t>
      </w:r>
      <w:r w:rsidR="00C15798" w:rsidRPr="00330ADD">
        <w:rPr>
          <w:sz w:val="24"/>
          <w:szCs w:val="24"/>
        </w:rPr>
        <w:t xml:space="preserve">The UN/CEFACT NDR (XML Name and Design Rules) impose us to use </w:t>
      </w:r>
      <w:r w:rsidR="00C15798">
        <w:rPr>
          <w:sz w:val="24"/>
          <w:szCs w:val="24"/>
        </w:rPr>
        <w:t xml:space="preserve">this </w:t>
      </w:r>
      <w:r w:rsidR="00C15798" w:rsidRPr="00330ADD">
        <w:rPr>
          <w:sz w:val="24"/>
          <w:szCs w:val="24"/>
        </w:rPr>
        <w:t>namespace for all components.</w:t>
      </w:r>
      <w:r w:rsidR="00C15798">
        <w:rPr>
          <w:sz w:val="24"/>
          <w:szCs w:val="24"/>
        </w:rPr>
        <w:t xml:space="preserve"> </w:t>
      </w:r>
      <w:r w:rsidR="00C15798" w:rsidRPr="00330ADD">
        <w:rPr>
          <w:sz w:val="24"/>
          <w:szCs w:val="24"/>
        </w:rPr>
        <w:t>The namespace must have a minimum of 3 characters</w:t>
      </w:r>
      <w:r w:rsidR="00C15798">
        <w:rPr>
          <w:sz w:val="24"/>
          <w:szCs w:val="24"/>
        </w:rPr>
        <w:t xml:space="preserve"> (we use 5)</w:t>
      </w:r>
      <w:r w:rsidR="00C15798" w:rsidRPr="00330ADD">
        <w:rPr>
          <w:sz w:val="24"/>
          <w:szCs w:val="24"/>
        </w:rPr>
        <w:t xml:space="preserve"> and these characters must represent a clear acronym.</w:t>
      </w:r>
      <w:r w:rsidR="00C15798">
        <w:rPr>
          <w:sz w:val="24"/>
          <w:szCs w:val="24"/>
        </w:rPr>
        <w:t xml:space="preserve"> </w:t>
      </w:r>
    </w:p>
    <w:p w:rsidR="00C15798" w:rsidRDefault="00C15798" w:rsidP="00C15798">
      <w:pPr>
        <w:spacing w:after="200"/>
        <w:ind w:left="1418" w:hanging="1418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z w:val="24"/>
          <w:szCs w:val="24"/>
        </w:rPr>
        <w:tab/>
      </w:r>
      <w:r w:rsidRPr="00757FF9">
        <w:rPr>
          <w:b/>
          <w:sz w:val="24"/>
          <w:szCs w:val="24"/>
        </w:rPr>
        <w:t>A</w:t>
      </w:r>
      <w:r w:rsidRPr="00330ADD">
        <w:rPr>
          <w:sz w:val="24"/>
          <w:szCs w:val="24"/>
        </w:rPr>
        <w:t xml:space="preserve">ero </w:t>
      </w:r>
      <w:r w:rsidRPr="00757FF9">
        <w:rPr>
          <w:b/>
          <w:sz w:val="24"/>
          <w:szCs w:val="24"/>
        </w:rPr>
        <w:t>S</w:t>
      </w:r>
      <w:r w:rsidRPr="00330ADD">
        <w:rPr>
          <w:sz w:val="24"/>
          <w:szCs w:val="24"/>
        </w:rPr>
        <w:t>patial</w:t>
      </w:r>
    </w:p>
    <w:p w:rsidR="00C15798" w:rsidRDefault="00C15798" w:rsidP="00C15798">
      <w:pPr>
        <w:spacing w:after="200"/>
        <w:rPr>
          <w:sz w:val="24"/>
          <w:szCs w:val="24"/>
        </w:rPr>
      </w:pPr>
      <w:r w:rsidRPr="00006B6B">
        <w:rPr>
          <w:sz w:val="24"/>
          <w:szCs w:val="24"/>
        </w:rPr>
        <w:t>C</w:t>
      </w:r>
      <w:r w:rsidRPr="00006B6B">
        <w:rPr>
          <w:sz w:val="24"/>
          <w:szCs w:val="24"/>
        </w:rPr>
        <w:tab/>
      </w:r>
      <w:r>
        <w:rPr>
          <w:sz w:val="24"/>
          <w:szCs w:val="24"/>
        </w:rPr>
        <w:tab/>
        <w:t>Conditional</w:t>
      </w:r>
      <w:r w:rsidRPr="00006B6B">
        <w:rPr>
          <w:sz w:val="24"/>
          <w:szCs w:val="24"/>
        </w:rPr>
        <w:t xml:space="preserve"> field, which don´t requires the entry of any data</w:t>
      </w:r>
    </w:p>
    <w:p w:rsidR="004E2C03" w:rsidRPr="00006B6B" w:rsidRDefault="004E2C03" w:rsidP="004E2C03">
      <w:pPr>
        <w:spacing w:after="200"/>
        <w:rPr>
          <w:sz w:val="24"/>
          <w:szCs w:val="24"/>
        </w:rPr>
      </w:pPr>
      <w:r>
        <w:rPr>
          <w:sz w:val="24"/>
          <w:szCs w:val="24"/>
        </w:rPr>
        <w:t>CI</w:t>
      </w:r>
      <w:r w:rsidR="003C4C43">
        <w:rPr>
          <w:sz w:val="24"/>
          <w:szCs w:val="24"/>
        </w:rPr>
        <w:t>BI</w:t>
      </w:r>
      <w:r w:rsidRPr="00006B6B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F43B2">
        <w:rPr>
          <w:b/>
          <w:sz w:val="24"/>
          <w:szCs w:val="24"/>
        </w:rPr>
        <w:t>C</w:t>
      </w:r>
      <w:r>
        <w:rPr>
          <w:sz w:val="24"/>
          <w:szCs w:val="24"/>
        </w:rPr>
        <w:t xml:space="preserve">ross </w:t>
      </w:r>
      <w:r w:rsidRPr="005F43B2">
        <w:rPr>
          <w:b/>
          <w:sz w:val="24"/>
          <w:szCs w:val="24"/>
        </w:rPr>
        <w:t>I</w:t>
      </w:r>
      <w:r>
        <w:rPr>
          <w:sz w:val="24"/>
          <w:szCs w:val="24"/>
        </w:rPr>
        <w:t>ndustry</w:t>
      </w:r>
      <w:r w:rsidR="003C4C43">
        <w:rPr>
          <w:sz w:val="24"/>
          <w:szCs w:val="24"/>
        </w:rPr>
        <w:t xml:space="preserve"> </w:t>
      </w:r>
      <w:r w:rsidR="003C4C43" w:rsidRPr="003C4C43">
        <w:rPr>
          <w:b/>
          <w:sz w:val="24"/>
          <w:szCs w:val="24"/>
        </w:rPr>
        <w:t>B</w:t>
      </w:r>
      <w:r w:rsidR="003C4C43">
        <w:rPr>
          <w:sz w:val="24"/>
          <w:szCs w:val="24"/>
        </w:rPr>
        <w:t xml:space="preserve">illing </w:t>
      </w:r>
      <w:r w:rsidR="003C4C43" w:rsidRPr="003C4C43">
        <w:rPr>
          <w:b/>
          <w:sz w:val="24"/>
          <w:szCs w:val="24"/>
        </w:rPr>
        <w:t>I</w:t>
      </w:r>
      <w:r w:rsidR="003C4C43">
        <w:rPr>
          <w:sz w:val="24"/>
          <w:szCs w:val="24"/>
        </w:rPr>
        <w:t>nvoice</w:t>
      </w:r>
    </w:p>
    <w:p w:rsidR="004E2C03" w:rsidRDefault="003C4C43" w:rsidP="004E2C03">
      <w:pPr>
        <w:rPr>
          <w:sz w:val="24"/>
          <w:szCs w:val="24"/>
        </w:rPr>
      </w:pPr>
      <w:r>
        <w:rPr>
          <w:sz w:val="24"/>
          <w:szCs w:val="24"/>
        </w:rPr>
        <w:t>CII</w:t>
      </w:r>
      <w:r w:rsidR="004E2C03" w:rsidRPr="00C15798">
        <w:rPr>
          <w:sz w:val="24"/>
          <w:szCs w:val="24"/>
        </w:rPr>
        <w:tab/>
      </w:r>
      <w:r w:rsidR="004E2C03" w:rsidRPr="00C15798">
        <w:rPr>
          <w:sz w:val="24"/>
          <w:szCs w:val="24"/>
        </w:rPr>
        <w:tab/>
      </w:r>
      <w:r w:rsidR="004E2C03" w:rsidRPr="005F43B2">
        <w:rPr>
          <w:b/>
          <w:sz w:val="24"/>
          <w:szCs w:val="24"/>
        </w:rPr>
        <w:t>C</w:t>
      </w:r>
      <w:r w:rsidR="004E2C03" w:rsidRPr="00C15798">
        <w:rPr>
          <w:sz w:val="24"/>
          <w:szCs w:val="24"/>
        </w:rPr>
        <w:t xml:space="preserve">ross </w:t>
      </w:r>
      <w:r w:rsidR="004E2C03" w:rsidRPr="005F43B2">
        <w:rPr>
          <w:b/>
          <w:sz w:val="24"/>
          <w:szCs w:val="24"/>
        </w:rPr>
        <w:t>I</w:t>
      </w:r>
      <w:r w:rsidR="004E2C03" w:rsidRPr="00C15798">
        <w:rPr>
          <w:sz w:val="24"/>
          <w:szCs w:val="24"/>
        </w:rPr>
        <w:t xml:space="preserve">ndustry </w:t>
      </w:r>
      <w:r>
        <w:rPr>
          <w:b/>
          <w:sz w:val="24"/>
          <w:szCs w:val="24"/>
        </w:rPr>
        <w:t>I</w:t>
      </w:r>
      <w:r w:rsidRPr="003C4C43">
        <w:rPr>
          <w:sz w:val="24"/>
          <w:szCs w:val="24"/>
        </w:rPr>
        <w:t>nvoice</w:t>
      </w:r>
    </w:p>
    <w:p w:rsidR="005B7E26" w:rsidRDefault="005B7E26" w:rsidP="004E2C03">
      <w:pPr>
        <w:rPr>
          <w:sz w:val="24"/>
          <w:szCs w:val="24"/>
        </w:rPr>
      </w:pPr>
    </w:p>
    <w:p w:rsidR="005B7E26" w:rsidRDefault="005B7E26" w:rsidP="005B7E26">
      <w:pPr>
        <w:ind w:left="1418" w:hanging="1418"/>
        <w:rPr>
          <w:sz w:val="24"/>
          <w:szCs w:val="24"/>
        </w:rPr>
      </w:pPr>
      <w:r>
        <w:rPr>
          <w:sz w:val="24"/>
          <w:szCs w:val="24"/>
        </w:rPr>
        <w:t>EDI</w:t>
      </w:r>
      <w:r>
        <w:rPr>
          <w:sz w:val="24"/>
          <w:szCs w:val="24"/>
        </w:rPr>
        <w:tab/>
      </w:r>
      <w:r w:rsidRPr="005B7E26">
        <w:rPr>
          <w:b/>
          <w:sz w:val="24"/>
          <w:szCs w:val="24"/>
        </w:rPr>
        <w:t>E</w:t>
      </w:r>
      <w:r w:rsidRPr="005B7E26">
        <w:rPr>
          <w:sz w:val="24"/>
          <w:szCs w:val="24"/>
        </w:rPr>
        <w:t xml:space="preserve">lectronic </w:t>
      </w:r>
      <w:r w:rsidRPr="005B7E26">
        <w:rPr>
          <w:b/>
          <w:sz w:val="24"/>
          <w:szCs w:val="24"/>
        </w:rPr>
        <w:t>D</w:t>
      </w:r>
      <w:r w:rsidRPr="005B7E26">
        <w:rPr>
          <w:sz w:val="24"/>
          <w:szCs w:val="24"/>
        </w:rPr>
        <w:t xml:space="preserve">ata </w:t>
      </w:r>
      <w:r w:rsidRPr="005B7E26">
        <w:rPr>
          <w:b/>
          <w:sz w:val="24"/>
          <w:szCs w:val="24"/>
        </w:rPr>
        <w:t>I</w:t>
      </w:r>
      <w:r w:rsidRPr="005B7E26">
        <w:rPr>
          <w:sz w:val="24"/>
          <w:szCs w:val="24"/>
        </w:rPr>
        <w:t>nterchange: the computer-to-computer exchange of structured information, by agreed message standards, from one computer application to another by electronic means</w:t>
      </w:r>
    </w:p>
    <w:p w:rsidR="004E2C03" w:rsidRDefault="004E2C03" w:rsidP="004E2C03"/>
    <w:p w:rsidR="00C15798" w:rsidRDefault="00C15798" w:rsidP="00C15798">
      <w:pPr>
        <w:spacing w:after="200"/>
        <w:rPr>
          <w:sz w:val="24"/>
          <w:szCs w:val="24"/>
        </w:rPr>
      </w:pPr>
      <w:r w:rsidRPr="00006B6B">
        <w:rPr>
          <w:sz w:val="24"/>
          <w:szCs w:val="24"/>
        </w:rPr>
        <w:t>M</w:t>
      </w:r>
      <w:r w:rsidRPr="00006B6B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06B6B">
        <w:rPr>
          <w:sz w:val="24"/>
          <w:szCs w:val="24"/>
        </w:rPr>
        <w:t>Mandatory field is required and must get completed</w:t>
      </w:r>
      <w:r>
        <w:rPr>
          <w:sz w:val="24"/>
          <w:szCs w:val="24"/>
        </w:rPr>
        <w:t xml:space="preserve"> with data</w:t>
      </w:r>
    </w:p>
    <w:p w:rsidR="005B7E26" w:rsidRPr="00006B6B" w:rsidRDefault="005B7E26" w:rsidP="005B7E26">
      <w:pPr>
        <w:spacing w:after="200"/>
        <w:ind w:left="1418" w:hanging="1418"/>
        <w:rPr>
          <w:sz w:val="24"/>
          <w:szCs w:val="24"/>
        </w:rPr>
      </w:pPr>
      <w:r>
        <w:rPr>
          <w:sz w:val="24"/>
          <w:szCs w:val="24"/>
        </w:rPr>
        <w:t>M2M</w:t>
      </w:r>
      <w:r>
        <w:rPr>
          <w:sz w:val="24"/>
          <w:szCs w:val="24"/>
        </w:rPr>
        <w:tab/>
      </w:r>
      <w:r w:rsidRPr="005F43B2">
        <w:rPr>
          <w:b/>
          <w:sz w:val="24"/>
          <w:szCs w:val="24"/>
        </w:rPr>
        <w:t>M</w:t>
      </w:r>
      <w:r>
        <w:rPr>
          <w:sz w:val="24"/>
          <w:szCs w:val="24"/>
        </w:rPr>
        <w:t>achine-</w:t>
      </w:r>
      <w:r w:rsidRPr="005F43B2">
        <w:rPr>
          <w:b/>
          <w:sz w:val="24"/>
          <w:szCs w:val="24"/>
        </w:rPr>
        <w:t>t</w:t>
      </w:r>
      <w:r>
        <w:rPr>
          <w:sz w:val="24"/>
          <w:szCs w:val="24"/>
        </w:rPr>
        <w:t>o-</w:t>
      </w:r>
      <w:r w:rsidRPr="005F43B2">
        <w:rPr>
          <w:b/>
          <w:sz w:val="24"/>
          <w:szCs w:val="24"/>
        </w:rPr>
        <w:t>M</w:t>
      </w:r>
      <w:r>
        <w:rPr>
          <w:sz w:val="24"/>
          <w:szCs w:val="24"/>
        </w:rPr>
        <w:t xml:space="preserve">achine </w:t>
      </w:r>
      <w:r w:rsidRPr="005B7E26">
        <w:rPr>
          <w:sz w:val="24"/>
          <w:szCs w:val="24"/>
        </w:rPr>
        <w:t>is a term used to describe marketplace-to-marketplace connectivity which enables the creation of global e-business networks.</w:t>
      </w:r>
    </w:p>
    <w:p w:rsidR="00BF4C26" w:rsidRDefault="004E2C03" w:rsidP="00411564">
      <w:pPr>
        <w:spacing w:after="200"/>
        <w:ind w:left="1418" w:hanging="1418"/>
        <w:rPr>
          <w:sz w:val="24"/>
          <w:szCs w:val="24"/>
        </w:rPr>
      </w:pPr>
      <w:r>
        <w:rPr>
          <w:sz w:val="24"/>
          <w:szCs w:val="24"/>
        </w:rPr>
        <w:lastRenderedPageBreak/>
        <w:t>SCM</w:t>
      </w:r>
      <w:r w:rsidR="00BF4C26">
        <w:tab/>
      </w:r>
      <w:r w:rsidR="00BF4C26" w:rsidRPr="005F43B2">
        <w:rPr>
          <w:b/>
          <w:sz w:val="24"/>
          <w:szCs w:val="24"/>
        </w:rPr>
        <w:t>S</w:t>
      </w:r>
      <w:r w:rsidR="00BF4C26">
        <w:rPr>
          <w:sz w:val="24"/>
          <w:szCs w:val="24"/>
        </w:rPr>
        <w:t xml:space="preserve">upply </w:t>
      </w:r>
      <w:r w:rsidR="00BF4C26" w:rsidRPr="005F43B2">
        <w:rPr>
          <w:b/>
          <w:sz w:val="24"/>
          <w:szCs w:val="24"/>
        </w:rPr>
        <w:t>C</w:t>
      </w:r>
      <w:r w:rsidR="00BF4C26">
        <w:rPr>
          <w:sz w:val="24"/>
          <w:szCs w:val="24"/>
        </w:rPr>
        <w:t xml:space="preserve">hain </w:t>
      </w:r>
      <w:r w:rsidR="00BF4C26" w:rsidRPr="005F43B2">
        <w:rPr>
          <w:b/>
          <w:sz w:val="24"/>
          <w:szCs w:val="24"/>
        </w:rPr>
        <w:t>M</w:t>
      </w:r>
      <w:r w:rsidR="00BF4C26">
        <w:rPr>
          <w:sz w:val="24"/>
          <w:szCs w:val="24"/>
        </w:rPr>
        <w:t xml:space="preserve">anagement </w:t>
      </w:r>
      <w:r w:rsidR="00411564">
        <w:rPr>
          <w:sz w:val="24"/>
          <w:szCs w:val="24"/>
        </w:rPr>
        <w:t>is</w:t>
      </w:r>
      <w:r w:rsidR="00411564" w:rsidRPr="00411564">
        <w:rPr>
          <w:sz w:val="24"/>
          <w:szCs w:val="24"/>
        </w:rPr>
        <w:t xml:space="preserve"> the process of planning, implementing, and controlling the operations of the supply chain</w:t>
      </w:r>
      <w:r w:rsidR="00411564">
        <w:rPr>
          <w:sz w:val="24"/>
          <w:szCs w:val="24"/>
        </w:rPr>
        <w:t xml:space="preserve"> as </w:t>
      </w:r>
      <w:r w:rsidR="00411564" w:rsidRPr="00411564">
        <w:rPr>
          <w:sz w:val="24"/>
          <w:szCs w:val="24"/>
        </w:rPr>
        <w:t>efficiently as possible</w:t>
      </w:r>
    </w:p>
    <w:p w:rsidR="00A07FC2" w:rsidRPr="009D2359" w:rsidRDefault="00455A35" w:rsidP="00F142CB">
      <w:pPr>
        <w:spacing w:after="200"/>
      </w:pPr>
      <w:r>
        <w:br w:type="page"/>
      </w:r>
      <w:r w:rsidR="0056223A" w:rsidRPr="0056223A">
        <w:rPr>
          <w:b/>
          <w:sz w:val="40"/>
          <w:szCs w:val="40"/>
        </w:rPr>
        <w:lastRenderedPageBreak/>
        <w:t>CI_Self-BillingInvoice</w:t>
      </w:r>
    </w:p>
    <w:p w:rsidR="00A61DFD" w:rsidRDefault="00A61DFD" w:rsidP="00A61DFD">
      <w:pPr>
        <w:rPr>
          <w:noProof/>
          <w:lang w:eastAsia="de-DE"/>
        </w:rPr>
      </w:pPr>
      <w:r>
        <w:rPr>
          <w:noProof/>
          <w:lang w:eastAsia="de-DE"/>
        </w:rPr>
        <w:t xml:space="preserve">The header is specified by the item </w:t>
      </w:r>
      <w:r w:rsidR="0056223A" w:rsidRPr="0056223A">
        <w:rPr>
          <w:b/>
          <w:noProof/>
          <w:lang w:eastAsia="de-DE"/>
        </w:rPr>
        <w:t>CI_Self-BillingInvoice</w:t>
      </w:r>
      <w:r w:rsidR="0056223A">
        <w:rPr>
          <w:b/>
          <w:noProof/>
          <w:lang w:eastAsia="de-DE"/>
        </w:rPr>
        <w:t xml:space="preserve"> </w:t>
      </w:r>
      <w:r>
        <w:rPr>
          <w:noProof/>
          <w:lang w:eastAsia="de-DE"/>
        </w:rPr>
        <w:t xml:space="preserve">consists of following </w:t>
      </w:r>
      <w:r w:rsidR="00D5591C">
        <w:rPr>
          <w:noProof/>
          <w:lang w:eastAsia="de-DE"/>
        </w:rPr>
        <w:t>substructures</w:t>
      </w:r>
      <w:r>
        <w:rPr>
          <w:noProof/>
          <w:lang w:eastAsia="de-DE"/>
        </w:rPr>
        <w:t>:</w:t>
      </w:r>
    </w:p>
    <w:p w:rsidR="00A61DFD" w:rsidRDefault="00A61DFD" w:rsidP="00A61DFD">
      <w:pPr>
        <w:rPr>
          <w:noProof/>
          <w:lang w:eastAsia="de-DE"/>
        </w:rPr>
      </w:pPr>
    </w:p>
    <w:p w:rsidR="00E942BD" w:rsidRPr="00E942BD" w:rsidRDefault="00E942BD" w:rsidP="00A61DFD">
      <w:pPr>
        <w:pStyle w:val="Listenabsatz"/>
        <w:numPr>
          <w:ilvl w:val="0"/>
          <w:numId w:val="2"/>
        </w:numPr>
        <w:spacing w:after="200"/>
        <w:contextualSpacing w:val="0"/>
        <w:rPr>
          <w:vanish/>
        </w:rPr>
      </w:pPr>
    </w:p>
    <w:p w:rsidR="00C1691F" w:rsidRPr="00C1691F" w:rsidRDefault="007B5E39" w:rsidP="00C1691F">
      <w:pPr>
        <w:pStyle w:val="Listenabsatz"/>
        <w:numPr>
          <w:ilvl w:val="0"/>
          <w:numId w:val="2"/>
        </w:numPr>
        <w:spacing w:line="240" w:lineRule="auto"/>
        <w:rPr>
          <w:szCs w:val="20"/>
        </w:rPr>
      </w:pPr>
      <w:hyperlink w:anchor="_as:CIExchangedDocumentContext_1" w:history="1">
        <w:r w:rsidR="00C1691F" w:rsidRPr="00C1691F">
          <w:rPr>
            <w:rStyle w:val="Hyperlink"/>
            <w:rFonts w:cs="Arial"/>
            <w:bCs/>
            <w:szCs w:val="20"/>
          </w:rPr>
          <w:t>as:CIExchangedDocumentContext</w:t>
        </w:r>
      </w:hyperlink>
    </w:p>
    <w:p w:rsidR="00C1691F" w:rsidRPr="00C1691F" w:rsidRDefault="00C1691F" w:rsidP="00C1691F">
      <w:pPr>
        <w:pStyle w:val="Listenabsatz"/>
        <w:tabs>
          <w:tab w:val="left" w:pos="2746"/>
        </w:tabs>
        <w:spacing w:line="240" w:lineRule="auto"/>
        <w:ind w:left="1080"/>
        <w:rPr>
          <w:szCs w:val="20"/>
        </w:rPr>
      </w:pPr>
      <w:r>
        <w:rPr>
          <w:szCs w:val="20"/>
        </w:rPr>
        <w:tab/>
      </w:r>
    </w:p>
    <w:p w:rsidR="001753A8" w:rsidRPr="001753A8" w:rsidRDefault="007B5E39" w:rsidP="001753A8">
      <w:pPr>
        <w:pStyle w:val="Listenabsatz"/>
        <w:numPr>
          <w:ilvl w:val="0"/>
          <w:numId w:val="2"/>
        </w:numPr>
        <w:spacing w:line="240" w:lineRule="auto"/>
      </w:pPr>
      <w:hyperlink w:anchor="_as:CIBISupplyChainTradeTransaction" w:history="1">
        <w:r w:rsidR="001753A8" w:rsidRPr="00F152FA">
          <w:rPr>
            <w:rStyle w:val="Hyperlink"/>
            <w:rFonts w:cs="Arial"/>
            <w:bCs/>
            <w:szCs w:val="20"/>
          </w:rPr>
          <w:t>as:CIBISupplyChainTradeTransaction</w:t>
        </w:r>
      </w:hyperlink>
    </w:p>
    <w:p w:rsidR="001753A8" w:rsidRPr="00206B45" w:rsidRDefault="001753A8" w:rsidP="001753A8">
      <w:pPr>
        <w:spacing w:line="240" w:lineRule="auto"/>
      </w:pPr>
    </w:p>
    <w:p w:rsidR="001753A8" w:rsidRPr="00206B45" w:rsidRDefault="007B5E39" w:rsidP="001753A8">
      <w:pPr>
        <w:pStyle w:val="Listenabsatz"/>
        <w:numPr>
          <w:ilvl w:val="0"/>
          <w:numId w:val="2"/>
        </w:numPr>
        <w:spacing w:line="240" w:lineRule="auto"/>
      </w:pPr>
      <w:hyperlink w:anchor="_as:CIIExchangedDocument" w:history="1">
        <w:r w:rsidR="001753A8" w:rsidRPr="0064448B">
          <w:rPr>
            <w:rStyle w:val="Hyperlink"/>
            <w:rFonts w:cs="Arial"/>
            <w:bCs/>
            <w:szCs w:val="20"/>
            <w:lang w:val="de-DE"/>
          </w:rPr>
          <w:t>as:CIIExchangedDocument</w:t>
        </w:r>
      </w:hyperlink>
    </w:p>
    <w:p w:rsidR="001753A8" w:rsidRDefault="001753A8" w:rsidP="00A07FC2">
      <w:pPr>
        <w:rPr>
          <w:rFonts w:cs="Arial"/>
          <w:sz w:val="30"/>
          <w:szCs w:val="30"/>
        </w:rPr>
      </w:pPr>
    </w:p>
    <w:p w:rsidR="00A07FC2" w:rsidRDefault="007B5E39" w:rsidP="00A07FC2">
      <w:pPr>
        <w:rPr>
          <w:rFonts w:cs="Arial"/>
          <w:sz w:val="30"/>
          <w:szCs w:val="30"/>
        </w:rPr>
      </w:pPr>
      <w:r>
        <w:rPr>
          <w:rFonts w:cs="Arial"/>
          <w:noProof/>
          <w:sz w:val="30"/>
          <w:szCs w:val="30"/>
          <w:lang w:val="de-DE" w:eastAsia="de-DE"/>
        </w:rPr>
        <w:pict>
          <v:group id="_x0000_s10756" style="position:absolute;margin-left:-45.6pt;margin-top:16.5pt;width:409.85pt;height:127.25pt;z-index:267742208" coordorigin="506,4553" coordsize="8197,2545">
            <v:rect id="_x0000_s10754" style="position:absolute;left:4195;top:6636;width:357;height:462" stroked="f">
              <v:textbox style="mso-next-textbox:#_x0000_s10754">
                <w:txbxContent>
                  <w:p w:rsidR="001E6E58" w:rsidRPr="002F612C" w:rsidRDefault="001E6E58" w:rsidP="00B51D64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8097" style="position:absolute;left:506;top:5443;width:2793;height:543" fillcolor="#8db3e2" strokeweight="2pt">
              <v:textbox style="mso-next-textbox:#_x0000_s8097">
                <w:txbxContent>
                  <w:p w:rsidR="001E6E58" w:rsidRPr="009B20F5" w:rsidRDefault="001E6E58" w:rsidP="00166DF9">
                    <w:pPr>
                      <w:spacing w:line="240" w:lineRule="auto"/>
                      <w:rPr>
                        <w:szCs w:val="20"/>
                      </w:rPr>
                    </w:pPr>
                    <w:proofErr w:type="spellStart"/>
                    <w:proofErr w:type="gramStart"/>
                    <w:r>
                      <w:rPr>
                        <w:rFonts w:cs="Arial"/>
                        <w:b/>
                        <w:bCs/>
                        <w:szCs w:val="20"/>
                      </w:rPr>
                      <w:t>as:</w:t>
                    </w:r>
                    <w:proofErr w:type="gramEnd"/>
                    <w:r w:rsidRPr="0056223A">
                      <w:rPr>
                        <w:rFonts w:cs="Arial"/>
                        <w:b/>
                        <w:bCs/>
                        <w:szCs w:val="20"/>
                      </w:rPr>
                      <w:t>CI_Self-BillingInvoice</w:t>
                    </w:r>
                    <w:proofErr w:type="spellEnd"/>
                  </w:p>
                  <w:p w:rsidR="001E6E58" w:rsidRPr="00166DF9" w:rsidRDefault="001E6E58" w:rsidP="00166DF9">
                    <w:pPr>
                      <w:rPr>
                        <w:szCs w:val="20"/>
                      </w:rPr>
                    </w:pPr>
                  </w:p>
                </w:txbxContent>
              </v:textbox>
            </v:rect>
            <v:rect id="_x0000_s8098" style="position:absolute;left:4188;top:4794;width:357;height:462" stroked="f">
              <v:textbox style="mso-next-textbox:#_x0000_s8098">
                <w:txbxContent>
                  <w:p w:rsidR="001E6E58" w:rsidRPr="002F612C" w:rsidRDefault="001E6E58" w:rsidP="00166DF9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8099" type="#_x0000_t32" style="position:absolute;left:3916;top:4794;width:624;height:0" o:connectortype="straight" strokeweight="2pt"/>
            <v:rect id="_x0000_s8101" style="position:absolute;left:4200;top:5775;width:357;height:462" stroked="f">
              <v:textbox style="mso-next-textbox:#_x0000_s8101">
                <w:txbxContent>
                  <w:p w:rsidR="001E6E58" w:rsidRPr="002F612C" w:rsidRDefault="001E6E58" w:rsidP="00166DF9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8102" style="position:absolute;left:3307;top:5612;width:300;height:262" strokeweight="2pt"/>
            <v:rect id="_x0000_s8103" style="position:absolute;left:4541;top:5443;width:3848;height:543" filled="f" fillcolor="#8db3e2" strokeweight="2pt">
              <v:textbox style="mso-next-textbox:#_x0000_s8103">
                <w:txbxContent>
                  <w:p w:rsidR="001E6E58" w:rsidRPr="00206B45" w:rsidRDefault="001E6E58" w:rsidP="00166DF9">
                    <w:pPr>
                      <w:spacing w:line="240" w:lineRule="auto"/>
                    </w:pPr>
                    <w:proofErr w:type="spellStart"/>
                    <w:proofErr w:type="gramStart"/>
                    <w:r w:rsidRPr="0056223A">
                      <w:rPr>
                        <w:rFonts w:cs="Arial"/>
                        <w:bCs/>
                        <w:szCs w:val="20"/>
                      </w:rPr>
                      <w:t>as:</w:t>
                    </w:r>
                    <w:proofErr w:type="gramEnd"/>
                    <w:r w:rsidRPr="0056223A">
                      <w:rPr>
                        <w:rFonts w:cs="Arial"/>
                        <w:bCs/>
                        <w:szCs w:val="20"/>
                      </w:rPr>
                      <w:t>CIBISupplyChainTradeTransaction</w:t>
                    </w:r>
                    <w:proofErr w:type="spellEnd"/>
                  </w:p>
                </w:txbxContent>
              </v:textbox>
            </v:rect>
            <v:shape id="_x0000_s8104" type="#_x0000_t32" style="position:absolute;left:3611;top:5742;width:907;height:0" o:connectortype="straight" strokeweight="2pt"/>
            <v:shape id="_x0000_s8105" type="#_x0000_t32" style="position:absolute;left:3297;top:5742;width:340;height:0" o:connectortype="straight" strokeweight="2pt"/>
            <v:group id="_x0000_s8106" style="position:absolute;left:7943;top:4683;width:300;height:262" coordorigin="6283,5431" coordsize="300,262">
              <v:rect id="_x0000_s8107" style="position:absolute;left:6283;top:5431;width:300;height:262" strokeweight="2pt"/>
              <v:shape id="_x0000_s8108" type="#_x0000_t32" style="position:absolute;left:6367;top:5556;width:147;height:0" o:connectortype="straight" strokeweight="1.25pt"/>
              <v:shape id="_x0000_s8109" type="#_x0000_t32" style="position:absolute;left:6437;top:5501;width:0;height:113;flip:y" o:connectortype="straight" strokeweight="1.25pt"/>
            </v:group>
            <v:rect id="_x0000_s8110" style="position:absolute;left:4535;top:4553;width:3403;height:543" filled="f" fillcolor="#8db3e2" strokeweight="2pt">
              <v:textbox style="mso-next-textbox:#_x0000_s8110">
                <w:txbxContent>
                  <w:p w:rsidR="001E6E58" w:rsidRPr="0056223A" w:rsidRDefault="001E6E58" w:rsidP="0056223A">
                    <w:pPr>
                      <w:rPr>
                        <w:szCs w:val="20"/>
                      </w:rPr>
                    </w:pPr>
                    <w:proofErr w:type="spellStart"/>
                    <w:proofErr w:type="gramStart"/>
                    <w:r w:rsidRPr="0056223A">
                      <w:rPr>
                        <w:rFonts w:cs="Arial"/>
                        <w:bCs/>
                        <w:szCs w:val="20"/>
                      </w:rPr>
                      <w:t>as:</w:t>
                    </w:r>
                    <w:proofErr w:type="gramEnd"/>
                    <w:r w:rsidRPr="0056223A">
                      <w:rPr>
                        <w:rFonts w:cs="Arial"/>
                        <w:bCs/>
                        <w:szCs w:val="20"/>
                      </w:rPr>
                      <w:t>CIExchangedDocumentContext</w:t>
                    </w:r>
                    <w:proofErr w:type="spellEnd"/>
                  </w:p>
                </w:txbxContent>
              </v:textbox>
            </v:rect>
            <v:rect id="_x0000_s8111" style="position:absolute;left:4541;top:6331;width:2826;height:543" filled="f" fillcolor="#8db3e2" strokeweight="2pt">
              <v:textbox style="mso-next-textbox:#_x0000_s8111">
                <w:txbxContent>
                  <w:p w:rsidR="001E6E58" w:rsidRPr="00206B45" w:rsidRDefault="001E6E58" w:rsidP="00166DF9">
                    <w:pPr>
                      <w:spacing w:line="240" w:lineRule="auto"/>
                    </w:pPr>
                    <w:proofErr w:type="spellStart"/>
                    <w:r w:rsidRPr="0056223A">
                      <w:rPr>
                        <w:rFonts w:cs="Arial"/>
                        <w:bCs/>
                        <w:szCs w:val="20"/>
                        <w:lang w:val="de-DE"/>
                      </w:rPr>
                      <w:t>as:CIIExchangedDocument</w:t>
                    </w:r>
                    <w:proofErr w:type="spellEnd"/>
                  </w:p>
                </w:txbxContent>
              </v:textbox>
            </v:rect>
            <v:shape id="_x0000_s8112" type="#_x0000_t32" style="position:absolute;left:3926;top:4783;width:0;height:1887" o:connectortype="straight" strokeweight="2pt"/>
            <v:shape id="_x0000_s8113" type="#_x0000_t32" style="position:absolute;left:3919;top:6645;width:624;height:0" o:connectortype="straight" strokeweight="2pt"/>
            <v:group id="_x0000_s8114" style="position:absolute;left:8403;top:5576;width:300;height:262" coordorigin="6283,5431" coordsize="300,262">
              <v:rect id="_x0000_s8115" style="position:absolute;left:6283;top:5431;width:300;height:262" strokeweight="2pt"/>
              <v:shape id="_x0000_s8116" type="#_x0000_t32" style="position:absolute;left:6367;top:5556;width:147;height:0" o:connectortype="straight" strokeweight="1.25pt"/>
              <v:shape id="_x0000_s8117" type="#_x0000_t32" style="position:absolute;left:6437;top:5501;width:0;height:113;flip:y" o:connectortype="straight" strokeweight="1.25pt"/>
            </v:group>
            <v:group id="_x0000_s8118" style="position:absolute;left:7367;top:6474;width:300;height:262" coordorigin="6283,5431" coordsize="300,262">
              <v:rect id="_x0000_s8119" style="position:absolute;left:6283;top:5431;width:300;height:262" strokeweight="2pt"/>
              <v:shape id="_x0000_s8120" type="#_x0000_t32" style="position:absolute;left:6367;top:5556;width:147;height:0" o:connectortype="straight" strokeweight="1.25pt"/>
              <v:shape id="_x0000_s8121" type="#_x0000_t32" style="position:absolute;left:6437;top:5501;width:0;height:113;flip:y" o:connectortype="straight" strokeweight="1.25pt"/>
            </v:group>
          </v:group>
        </w:pict>
      </w:r>
    </w:p>
    <w:p w:rsidR="00166DF9" w:rsidRDefault="00166DF9" w:rsidP="00A07FC2">
      <w:pPr>
        <w:rPr>
          <w:rFonts w:cs="Arial"/>
          <w:sz w:val="30"/>
          <w:szCs w:val="30"/>
        </w:rPr>
      </w:pPr>
    </w:p>
    <w:p w:rsidR="00166DF9" w:rsidRDefault="00166DF9" w:rsidP="00A07FC2">
      <w:pPr>
        <w:rPr>
          <w:rFonts w:cs="Arial"/>
          <w:sz w:val="30"/>
          <w:szCs w:val="30"/>
        </w:rPr>
      </w:pPr>
    </w:p>
    <w:p w:rsidR="00166DF9" w:rsidRDefault="00166DF9" w:rsidP="00A07FC2">
      <w:pPr>
        <w:rPr>
          <w:rFonts w:cs="Arial"/>
          <w:sz w:val="30"/>
          <w:szCs w:val="30"/>
        </w:rPr>
      </w:pPr>
    </w:p>
    <w:p w:rsidR="00166DF9" w:rsidRDefault="00166DF9" w:rsidP="00A07FC2">
      <w:pPr>
        <w:rPr>
          <w:rFonts w:cs="Arial"/>
          <w:sz w:val="30"/>
          <w:szCs w:val="30"/>
        </w:rPr>
      </w:pPr>
    </w:p>
    <w:p w:rsidR="00166DF9" w:rsidRDefault="00166DF9" w:rsidP="00A07FC2">
      <w:pPr>
        <w:rPr>
          <w:rFonts w:cs="Arial"/>
          <w:sz w:val="30"/>
          <w:szCs w:val="30"/>
        </w:rPr>
      </w:pPr>
    </w:p>
    <w:p w:rsidR="00166DF9" w:rsidRDefault="00166DF9" w:rsidP="00A07FC2">
      <w:pPr>
        <w:rPr>
          <w:rFonts w:cs="Arial"/>
          <w:sz w:val="30"/>
          <w:szCs w:val="30"/>
        </w:rPr>
      </w:pPr>
    </w:p>
    <w:p w:rsidR="002B14FA" w:rsidRDefault="002B14FA" w:rsidP="00A07FC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4"/>
      </w:tblGrid>
      <w:tr w:rsidR="002B14FA" w:rsidRPr="001E1B02" w:rsidTr="000B5496">
        <w:trPr>
          <w:trHeight w:val="329"/>
        </w:trPr>
        <w:tc>
          <w:tcPr>
            <w:tcW w:w="9494" w:type="dxa"/>
            <w:shd w:val="clear" w:color="auto" w:fill="FFFFCC"/>
            <w:vAlign w:val="center"/>
          </w:tcPr>
          <w:p w:rsidR="002B14FA" w:rsidRPr="001E1B02" w:rsidRDefault="002B14FA" w:rsidP="000B5496">
            <w:pPr>
              <w:spacing w:line="240" w:lineRule="auto"/>
              <w:rPr>
                <w:rFonts w:eastAsia="Times New Roman"/>
                <w:b/>
                <w:bCs/>
                <w:color w:val="000000"/>
                <w:lang w:eastAsia="de-DE"/>
              </w:rPr>
            </w:pPr>
            <w:r w:rsidRPr="001E1B02">
              <w:rPr>
                <w:rFonts w:eastAsia="Times New Roman"/>
                <w:b/>
                <w:bCs/>
                <w:color w:val="000000"/>
                <w:lang w:eastAsia="de-DE"/>
              </w:rPr>
              <w:t>Explanation</w:t>
            </w:r>
          </w:p>
        </w:tc>
      </w:tr>
      <w:tr w:rsidR="002B14FA" w:rsidTr="000B5496">
        <w:tc>
          <w:tcPr>
            <w:tcW w:w="9494" w:type="dxa"/>
          </w:tcPr>
          <w:p w:rsidR="002B14FA" w:rsidRDefault="002B14FA" w:rsidP="000B5496"/>
          <w:p w:rsidR="00C1691F" w:rsidRDefault="00C1691F" w:rsidP="00C1691F">
            <w:pPr>
              <w:spacing w:line="240" w:lineRule="auto"/>
              <w:rPr>
                <w:rFonts w:cs="Arial"/>
                <w:bCs/>
                <w:szCs w:val="20"/>
              </w:rPr>
            </w:pPr>
            <w:r w:rsidRPr="002B14FA">
              <w:rPr>
                <w:b/>
              </w:rPr>
              <w:t>“</w:t>
            </w:r>
            <w:r w:rsidRPr="002B14FA">
              <w:rPr>
                <w:rFonts w:cs="Arial"/>
                <w:b/>
                <w:bCs/>
                <w:szCs w:val="20"/>
              </w:rPr>
              <w:t>as:CIExchangedDocumentContext</w:t>
            </w:r>
            <w:r>
              <w:rPr>
                <w:rFonts w:cs="Arial"/>
                <w:bCs/>
                <w:szCs w:val="20"/>
              </w:rPr>
              <w:t>” contains message exchange specific context data like message-ID or creation timestamp. This data is added by SupplyOn to the message.</w:t>
            </w:r>
          </w:p>
          <w:p w:rsidR="00C1691F" w:rsidRDefault="00C1691F" w:rsidP="002B14FA">
            <w:pPr>
              <w:spacing w:line="240" w:lineRule="auto"/>
              <w:rPr>
                <w:b/>
              </w:rPr>
            </w:pPr>
          </w:p>
          <w:p w:rsidR="002B14FA" w:rsidRDefault="002B14FA" w:rsidP="002B14FA">
            <w:pPr>
              <w:spacing w:line="240" w:lineRule="auto"/>
              <w:rPr>
                <w:rFonts w:cs="Arial"/>
                <w:bCs/>
                <w:szCs w:val="20"/>
              </w:rPr>
            </w:pPr>
            <w:r w:rsidRPr="002B14FA">
              <w:rPr>
                <w:b/>
              </w:rPr>
              <w:t>“</w:t>
            </w:r>
            <w:r w:rsidR="0056223A" w:rsidRPr="0056223A">
              <w:rPr>
                <w:rFonts w:cs="Arial"/>
                <w:b/>
                <w:bCs/>
                <w:szCs w:val="20"/>
              </w:rPr>
              <w:t>as:CIBISupplyChainTradeTransaction</w:t>
            </w:r>
            <w:r w:rsidR="00675FDE">
              <w:rPr>
                <w:rFonts w:cs="Arial"/>
                <w:b/>
                <w:bCs/>
                <w:szCs w:val="20"/>
              </w:rPr>
              <w:t>”</w:t>
            </w:r>
            <w:r>
              <w:rPr>
                <w:rFonts w:cs="Arial"/>
                <w:bCs/>
                <w:szCs w:val="20"/>
              </w:rPr>
              <w:t xml:space="preserve"> contains</w:t>
            </w:r>
            <w:r w:rsidR="00333289">
              <w:rPr>
                <w:rFonts w:cs="Arial"/>
                <w:bCs/>
                <w:szCs w:val="20"/>
              </w:rPr>
              <w:t xml:space="preserve"> </w:t>
            </w:r>
            <w:r w:rsidR="000E6947" w:rsidRPr="000E6947">
              <w:rPr>
                <w:rFonts w:cs="Arial"/>
                <w:bCs/>
                <w:szCs w:val="20"/>
              </w:rPr>
              <w:t>business address data of the contracting parties (customer, supplier,..) as well as data and references of the agreement contract.</w:t>
            </w:r>
          </w:p>
          <w:p w:rsidR="002B14FA" w:rsidRDefault="002B14FA" w:rsidP="002B14FA">
            <w:pPr>
              <w:spacing w:line="240" w:lineRule="auto"/>
              <w:rPr>
                <w:rFonts w:cs="Arial"/>
                <w:bCs/>
                <w:szCs w:val="20"/>
              </w:rPr>
            </w:pPr>
          </w:p>
          <w:p w:rsidR="002B14FA" w:rsidRDefault="008C0D32" w:rsidP="00333289">
            <w:pPr>
              <w:spacing w:line="240" w:lineRule="auto"/>
              <w:rPr>
                <w:rFonts w:cs="Arial"/>
                <w:bCs/>
                <w:szCs w:val="20"/>
              </w:rPr>
            </w:pPr>
            <w:r w:rsidRPr="008C0D32">
              <w:rPr>
                <w:b/>
                <w:szCs w:val="20"/>
              </w:rPr>
              <w:t>“</w:t>
            </w:r>
            <w:r w:rsidR="0056223A" w:rsidRPr="0056223A">
              <w:rPr>
                <w:b/>
                <w:szCs w:val="20"/>
              </w:rPr>
              <w:t>as:CIIExchangedDocument</w:t>
            </w:r>
            <w:r w:rsidRPr="008C0D32">
              <w:rPr>
                <w:b/>
                <w:szCs w:val="20"/>
              </w:rPr>
              <w:t>”</w:t>
            </w:r>
            <w:r w:rsidR="001753A8">
              <w:rPr>
                <w:szCs w:val="20"/>
              </w:rPr>
              <w:t xml:space="preserve"> </w:t>
            </w:r>
            <w:r w:rsidR="00333289" w:rsidRPr="00805D39">
              <w:rPr>
                <w:rFonts w:cs="Arial"/>
                <w:bCs/>
                <w:szCs w:val="20"/>
              </w:rPr>
              <w:t xml:space="preserve">contains data for the transmitted document  like „document number“, “last modification date“ , „sender and receiver information“ and others. </w:t>
            </w:r>
          </w:p>
          <w:p w:rsidR="00333289" w:rsidRDefault="00333289" w:rsidP="00333289">
            <w:pPr>
              <w:spacing w:line="240" w:lineRule="auto"/>
            </w:pPr>
          </w:p>
        </w:tc>
      </w:tr>
    </w:tbl>
    <w:p w:rsidR="002B14FA" w:rsidRDefault="002B14FA" w:rsidP="00A07FC2"/>
    <w:p w:rsidR="002B14FA" w:rsidRDefault="002B14FA" w:rsidP="00A07FC2"/>
    <w:p w:rsidR="00105B73" w:rsidRDefault="00105B73" w:rsidP="00A07FC2"/>
    <w:p w:rsidR="00105B73" w:rsidRDefault="00105B73" w:rsidP="00A07FC2"/>
    <w:p w:rsidR="00105B73" w:rsidRDefault="00105B73" w:rsidP="00A07FC2"/>
    <w:p w:rsidR="00105B73" w:rsidRDefault="00105B73" w:rsidP="00A07FC2"/>
    <w:p w:rsidR="00105B73" w:rsidRDefault="00105B73" w:rsidP="00A07FC2"/>
    <w:p w:rsidR="00105B73" w:rsidRDefault="00105B73" w:rsidP="00A07FC2"/>
    <w:p w:rsidR="00105B73" w:rsidRDefault="00105B73" w:rsidP="00A07FC2"/>
    <w:p w:rsidR="00105B73" w:rsidRDefault="00105B73" w:rsidP="00A07FC2"/>
    <w:p w:rsidR="00105B73" w:rsidRDefault="00105B73" w:rsidP="00A07FC2"/>
    <w:p w:rsidR="00105B73" w:rsidRDefault="00105B73" w:rsidP="00A07FC2"/>
    <w:p w:rsidR="00105B73" w:rsidRDefault="00105B73" w:rsidP="00A07FC2"/>
    <w:p w:rsidR="00105B73" w:rsidRDefault="00105B73" w:rsidP="00A07FC2"/>
    <w:p w:rsidR="00105B73" w:rsidRDefault="00105B73" w:rsidP="00A07FC2"/>
    <w:p w:rsidR="001753A8" w:rsidRDefault="001753A8" w:rsidP="00A07FC2"/>
    <w:p w:rsidR="00105B73" w:rsidRDefault="00105B73" w:rsidP="00A07FC2"/>
    <w:p w:rsidR="00105B73" w:rsidRDefault="00105B73" w:rsidP="00A07FC2"/>
    <w:p w:rsidR="00105B73" w:rsidRDefault="00105B73" w:rsidP="00A07FC2"/>
    <w:p w:rsidR="00C1691F" w:rsidRPr="00B1590C" w:rsidRDefault="00C1691F" w:rsidP="00C1691F">
      <w:pPr>
        <w:pStyle w:val="berschrift1"/>
        <w:rPr>
          <w:sz w:val="36"/>
          <w:szCs w:val="36"/>
        </w:rPr>
      </w:pPr>
      <w:bookmarkStart w:id="11" w:name="_as:CIExchangedDocumentContext_1"/>
      <w:bookmarkStart w:id="12" w:name="_Toc349132596"/>
      <w:bookmarkEnd w:id="11"/>
      <w:r w:rsidRPr="00C1691F">
        <w:rPr>
          <w:sz w:val="36"/>
          <w:szCs w:val="36"/>
        </w:rPr>
        <w:lastRenderedPageBreak/>
        <w:t>as:CIExchangedDocumentContext</w:t>
      </w:r>
      <w:bookmarkEnd w:id="12"/>
    </w:p>
    <w:p w:rsidR="00166DF9" w:rsidRDefault="00166DF9" w:rsidP="00166DF9">
      <w:pPr>
        <w:rPr>
          <w:sz w:val="30"/>
          <w:szCs w:val="30"/>
          <w:lang w:val="de-DE"/>
        </w:rPr>
      </w:pPr>
    </w:p>
    <w:p w:rsidR="00166DF9" w:rsidRDefault="007B5E39" w:rsidP="00166DF9">
      <w:pPr>
        <w:rPr>
          <w:lang w:val="de-DE"/>
        </w:rPr>
      </w:pPr>
      <w:r>
        <w:rPr>
          <w:noProof/>
          <w:lang w:val="de-DE" w:eastAsia="de-DE"/>
        </w:rPr>
        <w:pict>
          <v:group id="_x0000_s9768" style="position:absolute;margin-left:-45.6pt;margin-top:12.7pt;width:541.55pt;height:105.8pt;z-index:265773056" coordorigin="506,2665" coordsize="10831,2116">
            <v:rect id="_x0000_s8065" style="position:absolute;left:5095;top:4319;width:357;height:462" stroked="f">
              <v:textbox style="mso-next-textbox:#_x0000_s8065">
                <w:txbxContent>
                  <w:p w:rsidR="001E6E58" w:rsidRPr="002F612C" w:rsidRDefault="001E6E58" w:rsidP="00166DF9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8066" style="position:absolute;left:5095;top:2986;width:357;height:462" stroked="f">
              <v:textbox style="mso-next-textbox:#_x0000_s8066">
                <w:txbxContent>
                  <w:p w:rsidR="001E6E58" w:rsidRPr="002F612C" w:rsidRDefault="001E6E58" w:rsidP="00166DF9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group id="_x0000_s8067" style="position:absolute;left:11037;top:4197;width:300;height:262" coordorigin="6283,5431" coordsize="300,262">
              <v:rect id="_x0000_s8068" style="position:absolute;left:6283;top:5431;width:300;height:262" strokeweight="2pt"/>
              <v:shape id="_x0000_s8069" type="#_x0000_t32" style="position:absolute;left:6367;top:5556;width:147;height:0" o:connectortype="straight" strokeweight="1.25pt"/>
              <v:shape id="_x0000_s8070" type="#_x0000_t32" style="position:absolute;left:6437;top:5501;width:0;height:113;flip:y" o:connectortype="straight" strokeweight="1.25pt"/>
            </v:group>
            <v:rect id="_x0000_s8071" style="position:absolute;left:506;top:3317;width:3711;height:543" fillcolor="#8db3e2" strokeweight="2pt">
              <v:textbox style="mso-next-textbox:#_x0000_s8071">
                <w:txbxContent>
                  <w:p w:rsidR="001E6E58" w:rsidRPr="009B20F5" w:rsidRDefault="001E6E58" w:rsidP="00166DF9">
                    <w:pPr>
                      <w:spacing w:line="240" w:lineRule="auto"/>
                      <w:rPr>
                        <w:szCs w:val="20"/>
                      </w:rPr>
                    </w:pPr>
                    <w:proofErr w:type="spellStart"/>
                    <w:proofErr w:type="gramStart"/>
                    <w:r w:rsidRPr="009B20F5">
                      <w:rPr>
                        <w:rFonts w:cs="Arial"/>
                        <w:b/>
                        <w:bCs/>
                        <w:szCs w:val="20"/>
                      </w:rPr>
                      <w:t>as:</w:t>
                    </w:r>
                    <w:proofErr w:type="gramEnd"/>
                    <w:r w:rsidRPr="009B20F5">
                      <w:rPr>
                        <w:rFonts w:cs="Arial"/>
                        <w:b/>
                        <w:bCs/>
                        <w:szCs w:val="20"/>
                      </w:rPr>
                      <w:t>CIExchangedDocumentContext</w:t>
                    </w:r>
                    <w:proofErr w:type="spellEnd"/>
                  </w:p>
                  <w:p w:rsidR="001E6E58" w:rsidRPr="00C532BE" w:rsidRDefault="001E6E58" w:rsidP="00166DF9">
                    <w:pPr>
                      <w:spacing w:line="240" w:lineRule="auto"/>
                      <w:rPr>
                        <w:b/>
                        <w:szCs w:val="20"/>
                      </w:rPr>
                    </w:pPr>
                  </w:p>
                </w:txbxContent>
              </v:textbox>
            </v:rect>
            <v:shape id="_x0000_s8072" type="#_x0000_t32" style="position:absolute;left:4826;top:2923;width:624;height:0" o:connectortype="straight" strokeweight="2pt"/>
            <v:rect id="_x0000_s8073" style="position:absolute;left:4217;top:3486;width:300;height:262" strokeweight="2pt"/>
            <v:rect id="_x0000_s8074" style="position:absolute;left:5451;top:4031;width:5582;height:543" filled="f" fillcolor="#8db3e2" strokeweight="2pt">
              <v:textbox style="mso-next-textbox:#_x0000_s8074">
                <w:txbxContent>
                  <w:p w:rsidR="001E6E58" w:rsidRPr="00437191" w:rsidRDefault="001E6E58" w:rsidP="00166DF9">
                    <w:pPr>
                      <w:spacing w:line="240" w:lineRule="auto"/>
                    </w:pPr>
                    <w:proofErr w:type="spellStart"/>
                    <w:r w:rsidRPr="00437191">
                      <w:rPr>
                        <w:rFonts w:cs="Arial"/>
                        <w:bCs/>
                        <w:szCs w:val="20"/>
                        <w:lang w:val="de-DE"/>
                      </w:rPr>
                      <w:t>asram:ApplicationSpecifiedCIDocumentContextParameter</w:t>
                    </w:r>
                    <w:proofErr w:type="spellEnd"/>
                  </w:p>
                </w:txbxContent>
              </v:textbox>
            </v:rect>
            <v:shape id="_x0000_s8075" type="#_x0000_t32" style="position:absolute;left:4521;top:3616;width:315;height:0" o:connectortype="straight" strokeweight="2pt"/>
            <v:shape id="_x0000_s8076" type="#_x0000_t32" style="position:absolute;left:4207;top:3616;width:340;height:0" o:connectortype="straight" strokeweight="2pt"/>
            <v:rect id="_x0000_s8077" style="position:absolute;left:5445;top:2665;width:3763;height:543" filled="f" fillcolor="#8db3e2" strokeweight="2pt">
              <v:textbox style="mso-next-textbox:#_x0000_s8077">
                <w:txbxContent>
                  <w:p w:rsidR="001E6E58" w:rsidRPr="00437191" w:rsidRDefault="001E6E58" w:rsidP="00166DF9">
                    <w:pPr>
                      <w:spacing w:line="240" w:lineRule="auto"/>
                      <w:rPr>
                        <w:szCs w:val="20"/>
                      </w:rPr>
                    </w:pPr>
                    <w:proofErr w:type="spellStart"/>
                    <w:proofErr w:type="gramStart"/>
                    <w:r w:rsidRPr="00437191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437191">
                      <w:rPr>
                        <w:rFonts w:cs="Arial"/>
                        <w:bCs/>
                        <w:szCs w:val="20"/>
                      </w:rPr>
                      <w:t>SpecifiedTransactionIdentifier</w:t>
                    </w:r>
                    <w:proofErr w:type="spellEnd"/>
                  </w:p>
                  <w:p w:rsidR="001E6E58" w:rsidRPr="001720AA" w:rsidRDefault="001E6E58" w:rsidP="00166DF9">
                    <w:pPr>
                      <w:spacing w:line="240" w:lineRule="auto"/>
                      <w:rPr>
                        <w:szCs w:val="20"/>
                      </w:rPr>
                    </w:pPr>
                  </w:p>
                </w:txbxContent>
              </v:textbox>
            </v:rect>
            <v:shape id="_x0000_s8078" type="#_x0000_t32" style="position:absolute;left:4826;top:2923;width:10;height:1396" o:connectortype="straight" strokeweight="2pt"/>
            <v:shape id="_x0000_s8079" type="#_x0000_t32" style="position:absolute;left:4828;top:4319;width:624;height:0" o:connectortype="straight" strokeweight="2pt"/>
          </v:group>
        </w:pict>
      </w:r>
    </w:p>
    <w:p w:rsidR="00166DF9" w:rsidRDefault="00166DF9" w:rsidP="00166DF9">
      <w:pPr>
        <w:rPr>
          <w:sz w:val="30"/>
          <w:szCs w:val="30"/>
          <w:lang w:val="de-DE"/>
        </w:rPr>
      </w:pPr>
    </w:p>
    <w:p w:rsidR="00166DF9" w:rsidRDefault="00166DF9" w:rsidP="00166DF9"/>
    <w:p w:rsidR="00166DF9" w:rsidRDefault="00166DF9" w:rsidP="00166DF9"/>
    <w:p w:rsidR="00166DF9" w:rsidRDefault="00166DF9" w:rsidP="00166DF9"/>
    <w:p w:rsidR="00166DF9" w:rsidRDefault="00166DF9" w:rsidP="00166DF9"/>
    <w:p w:rsidR="00166DF9" w:rsidRDefault="00166DF9" w:rsidP="00166DF9"/>
    <w:p w:rsidR="00166DF9" w:rsidRDefault="00166DF9" w:rsidP="00166DF9"/>
    <w:p w:rsidR="00166DF9" w:rsidRDefault="00166DF9" w:rsidP="00166DF9">
      <w:pPr>
        <w:rPr>
          <w:sz w:val="30"/>
          <w:szCs w:val="3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4"/>
      </w:tblGrid>
      <w:tr w:rsidR="00166DF9" w:rsidRPr="001E1B02" w:rsidTr="00C1691F">
        <w:trPr>
          <w:trHeight w:val="329"/>
        </w:trPr>
        <w:tc>
          <w:tcPr>
            <w:tcW w:w="9494" w:type="dxa"/>
            <w:shd w:val="clear" w:color="auto" w:fill="FFFFCC"/>
            <w:vAlign w:val="center"/>
          </w:tcPr>
          <w:p w:rsidR="00166DF9" w:rsidRPr="001E1B02" w:rsidRDefault="00166DF9" w:rsidP="00C1691F">
            <w:pPr>
              <w:spacing w:line="240" w:lineRule="auto"/>
              <w:rPr>
                <w:rFonts w:eastAsia="Times New Roman"/>
                <w:b/>
                <w:bCs/>
                <w:color w:val="000000"/>
                <w:lang w:eastAsia="de-DE"/>
              </w:rPr>
            </w:pPr>
            <w:r w:rsidRPr="001E1B02">
              <w:rPr>
                <w:rFonts w:eastAsia="Times New Roman"/>
                <w:b/>
                <w:bCs/>
                <w:color w:val="000000"/>
                <w:lang w:eastAsia="de-DE"/>
              </w:rPr>
              <w:t>Explanation</w:t>
            </w:r>
          </w:p>
        </w:tc>
      </w:tr>
      <w:tr w:rsidR="00166DF9" w:rsidTr="00C1691F">
        <w:tc>
          <w:tcPr>
            <w:tcW w:w="9494" w:type="dxa"/>
          </w:tcPr>
          <w:p w:rsidR="00166DF9" w:rsidRDefault="00166DF9" w:rsidP="00C1691F">
            <w:pPr>
              <w:spacing w:line="240" w:lineRule="auto"/>
            </w:pPr>
          </w:p>
          <w:p w:rsidR="00166DF9" w:rsidRDefault="00166DF9" w:rsidP="00C1691F">
            <w:pPr>
              <w:spacing w:line="240" w:lineRule="auto"/>
              <w:rPr>
                <w:rFonts w:cs="Arial"/>
                <w:bCs/>
                <w:szCs w:val="20"/>
              </w:rPr>
            </w:pPr>
            <w:r w:rsidRPr="002B14FA">
              <w:rPr>
                <w:b/>
              </w:rPr>
              <w:t>“</w:t>
            </w:r>
            <w:r w:rsidRPr="002B14FA">
              <w:rPr>
                <w:rFonts w:cs="Arial"/>
                <w:b/>
                <w:bCs/>
                <w:szCs w:val="20"/>
              </w:rPr>
              <w:t>as:CIExchangedDocumentContext</w:t>
            </w:r>
            <w:r>
              <w:rPr>
                <w:rFonts w:cs="Arial"/>
                <w:bCs/>
                <w:szCs w:val="20"/>
              </w:rPr>
              <w:t>” contains  specific context data like message-ID or creation timestamp. Origin of data is SupplyOn EAI infrastructure. (Seeburger BIS6).</w:t>
            </w:r>
          </w:p>
          <w:p w:rsidR="00166DF9" w:rsidRDefault="00166DF9" w:rsidP="00C1691F">
            <w:pPr>
              <w:spacing w:line="240" w:lineRule="auto"/>
            </w:pPr>
          </w:p>
        </w:tc>
      </w:tr>
    </w:tbl>
    <w:p w:rsidR="00166DF9" w:rsidRPr="006C15EE" w:rsidRDefault="00166DF9" w:rsidP="00166DF9">
      <w:pPr>
        <w:rPr>
          <w:sz w:val="30"/>
          <w:szCs w:val="3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40"/>
        <w:gridCol w:w="1206"/>
        <w:gridCol w:w="1128"/>
        <w:gridCol w:w="1167"/>
        <w:gridCol w:w="1167"/>
        <w:gridCol w:w="1162"/>
      </w:tblGrid>
      <w:tr w:rsidR="00166DF9" w:rsidRPr="007A6D70" w:rsidTr="00C1691F">
        <w:trPr>
          <w:trHeight w:val="330"/>
        </w:trPr>
        <w:tc>
          <w:tcPr>
            <w:tcW w:w="1193" w:type="pct"/>
            <w:shd w:val="clear" w:color="auto" w:fill="FFFFCC"/>
            <w:noWrap/>
            <w:vAlign w:val="center"/>
            <w:hideMark/>
          </w:tcPr>
          <w:p w:rsidR="00166DF9" w:rsidRPr="007A6D70" w:rsidRDefault="00166DF9" w:rsidP="00C1691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762" w:type="pct"/>
            <w:shd w:val="clear" w:color="auto" w:fill="FFFFCC"/>
            <w:noWrap/>
            <w:vAlign w:val="center"/>
            <w:hideMark/>
          </w:tcPr>
          <w:p w:rsidR="00166DF9" w:rsidRPr="007A6D70" w:rsidRDefault="00166DF9" w:rsidP="00C1691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762" w:type="pct"/>
            <w:shd w:val="clear" w:color="auto" w:fill="FFFFCC"/>
            <w:noWrap/>
            <w:vAlign w:val="center"/>
            <w:hideMark/>
          </w:tcPr>
          <w:p w:rsidR="00166DF9" w:rsidRPr="007A6D70" w:rsidRDefault="00166DF9" w:rsidP="00C1691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762" w:type="pct"/>
            <w:shd w:val="clear" w:color="auto" w:fill="FFFFCC"/>
            <w:noWrap/>
            <w:vAlign w:val="center"/>
            <w:hideMark/>
          </w:tcPr>
          <w:p w:rsidR="00166DF9" w:rsidRPr="007A6D70" w:rsidRDefault="00166DF9" w:rsidP="00C1691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762" w:type="pct"/>
            <w:shd w:val="clear" w:color="auto" w:fill="FFFFCC"/>
            <w:noWrap/>
            <w:vAlign w:val="center"/>
            <w:hideMark/>
          </w:tcPr>
          <w:p w:rsidR="00166DF9" w:rsidRPr="007A6D70" w:rsidRDefault="00166DF9" w:rsidP="00C1691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760" w:type="pct"/>
            <w:shd w:val="clear" w:color="auto" w:fill="FFFFCC"/>
            <w:noWrap/>
            <w:vAlign w:val="center"/>
            <w:hideMark/>
          </w:tcPr>
          <w:p w:rsidR="00166DF9" w:rsidRPr="007A6D70" w:rsidRDefault="00166DF9" w:rsidP="00C1691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166DF9" w:rsidRPr="007A6D70" w:rsidTr="00C1691F">
        <w:trPr>
          <w:trHeight w:val="315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166DF9" w:rsidRPr="00A709BF" w:rsidRDefault="00166DF9" w:rsidP="00C1691F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lang w:eastAsia="de-DE"/>
              </w:rPr>
            </w:pPr>
            <w:r w:rsidRPr="00A709BF">
              <w:rPr>
                <w:rFonts w:eastAsia="Times New Roman"/>
                <w:b/>
                <w:color w:val="000000"/>
                <w:lang w:eastAsia="de-DE"/>
              </w:rPr>
              <w:t>Description</w:t>
            </w:r>
          </w:p>
        </w:tc>
      </w:tr>
      <w:tr w:rsidR="00166DF9" w:rsidRPr="007A6D70" w:rsidTr="00C1691F">
        <w:trPr>
          <w:trHeight w:val="315"/>
        </w:trPr>
        <w:tc>
          <w:tcPr>
            <w:tcW w:w="1193" w:type="pct"/>
            <w:shd w:val="clear" w:color="auto" w:fill="auto"/>
            <w:noWrap/>
            <w:vAlign w:val="center"/>
            <w:hideMark/>
          </w:tcPr>
          <w:p w:rsidR="00166DF9" w:rsidRDefault="00166DF9" w:rsidP="00C1691F">
            <w:pPr>
              <w:spacing w:line="240" w:lineRule="auto"/>
              <w:rPr>
                <w:rFonts w:cs="Arial"/>
                <w:b/>
                <w:bCs/>
                <w:szCs w:val="20"/>
              </w:rPr>
            </w:pPr>
          </w:p>
          <w:p w:rsidR="00166DF9" w:rsidRDefault="00166DF9" w:rsidP="00C1691F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C273EE">
              <w:rPr>
                <w:rFonts w:cs="Arial"/>
                <w:b/>
                <w:bCs/>
                <w:szCs w:val="20"/>
              </w:rPr>
              <w:t>asram:SpecifiedTransactionIdentifier</w:t>
            </w:r>
          </w:p>
          <w:p w:rsidR="00166DF9" w:rsidRPr="007A6D70" w:rsidRDefault="00166DF9" w:rsidP="00C1691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762" w:type="pct"/>
            <w:shd w:val="clear" w:color="auto" w:fill="auto"/>
            <w:vAlign w:val="center"/>
            <w:hideMark/>
          </w:tcPr>
          <w:p w:rsidR="00166DF9" w:rsidRPr="007A6D70" w:rsidRDefault="00166DF9" w:rsidP="00C1691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762" w:type="pct"/>
            <w:shd w:val="clear" w:color="auto" w:fill="auto"/>
            <w:noWrap/>
            <w:vAlign w:val="center"/>
            <w:hideMark/>
          </w:tcPr>
          <w:p w:rsidR="00166DF9" w:rsidRPr="007A6D70" w:rsidRDefault="00F44CBC" w:rsidP="00C1691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50</w:t>
            </w:r>
          </w:p>
        </w:tc>
        <w:tc>
          <w:tcPr>
            <w:tcW w:w="762" w:type="pct"/>
            <w:shd w:val="clear" w:color="auto" w:fill="auto"/>
            <w:noWrap/>
            <w:vAlign w:val="center"/>
            <w:hideMark/>
          </w:tcPr>
          <w:p w:rsidR="00166DF9" w:rsidRPr="007A6D70" w:rsidRDefault="00166DF9" w:rsidP="00C1691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3</w:t>
            </w:r>
          </w:p>
        </w:tc>
        <w:tc>
          <w:tcPr>
            <w:tcW w:w="762" w:type="pct"/>
            <w:shd w:val="clear" w:color="auto" w:fill="auto"/>
            <w:noWrap/>
            <w:vAlign w:val="center"/>
            <w:hideMark/>
          </w:tcPr>
          <w:p w:rsidR="00166DF9" w:rsidRPr="007A6D70" w:rsidRDefault="00166DF9" w:rsidP="00C1691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77777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166DF9" w:rsidRPr="007A6D70" w:rsidRDefault="00166DF9" w:rsidP="00C1691F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color w:val="000000"/>
                <w:lang w:eastAsia="de-DE"/>
              </w:rPr>
              <w:t>M</w:t>
            </w:r>
          </w:p>
        </w:tc>
      </w:tr>
      <w:tr w:rsidR="00166DF9" w:rsidRPr="007A6D70" w:rsidTr="00C1691F">
        <w:trPr>
          <w:trHeight w:val="640"/>
        </w:trPr>
        <w:tc>
          <w:tcPr>
            <w:tcW w:w="5000" w:type="pct"/>
            <w:gridSpan w:val="6"/>
            <w:noWrap/>
            <w:vAlign w:val="center"/>
            <w:hideMark/>
          </w:tcPr>
          <w:p w:rsidR="00166DF9" w:rsidRPr="007A6D70" w:rsidRDefault="00166DF9" w:rsidP="00C1691F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  <w:r w:rsidRPr="00F049A0">
              <w:rPr>
                <w:b/>
                <w:lang w:eastAsia="de-DE"/>
              </w:rPr>
              <w:t>InternalMessageID:</w:t>
            </w:r>
            <w:r>
              <w:rPr>
                <w:lang w:eastAsia="de-DE"/>
              </w:rPr>
              <w:t xml:space="preserve"> Internal SupplyOn message </w:t>
            </w:r>
            <w:r w:rsidRPr="00C273EE">
              <w:rPr>
                <w:lang w:eastAsia="de-DE"/>
              </w:rPr>
              <w:t>ID</w:t>
            </w:r>
          </w:p>
        </w:tc>
      </w:tr>
    </w:tbl>
    <w:p w:rsidR="00166DF9" w:rsidRDefault="00166DF9" w:rsidP="00166DF9"/>
    <w:p w:rsidR="00166DF9" w:rsidRPr="00B1590C" w:rsidRDefault="00166DF9" w:rsidP="00166DF9">
      <w:pPr>
        <w:pStyle w:val="berschrift2"/>
        <w:rPr>
          <w:sz w:val="32"/>
          <w:szCs w:val="32"/>
          <w:lang w:val="de-DE"/>
        </w:rPr>
      </w:pPr>
      <w:bookmarkStart w:id="13" w:name="_Toc287858076"/>
      <w:bookmarkStart w:id="14" w:name="_Toc349132597"/>
      <w:r w:rsidRPr="00437191">
        <w:rPr>
          <w:sz w:val="32"/>
          <w:szCs w:val="32"/>
        </w:rPr>
        <w:t>asram:ApplicationSpecifiedCIDocumentContextParameter</w:t>
      </w:r>
      <w:bookmarkEnd w:id="13"/>
      <w:bookmarkEnd w:id="14"/>
    </w:p>
    <w:p w:rsidR="00166DF9" w:rsidRPr="00EB1314" w:rsidRDefault="00166DF9" w:rsidP="00166DF9">
      <w:pPr>
        <w:ind w:left="375"/>
        <w:rPr>
          <w:sz w:val="30"/>
          <w:szCs w:val="30"/>
        </w:rPr>
      </w:pPr>
    </w:p>
    <w:p w:rsidR="00166DF9" w:rsidRDefault="007B5E39" w:rsidP="00166DF9">
      <w:pPr>
        <w:rPr>
          <w:sz w:val="30"/>
          <w:szCs w:val="30"/>
          <w:lang w:val="de-DE"/>
        </w:rPr>
      </w:pPr>
      <w:r>
        <w:rPr>
          <w:noProof/>
          <w:sz w:val="30"/>
          <w:szCs w:val="30"/>
          <w:lang w:val="de-DE" w:eastAsia="de-DE"/>
        </w:rPr>
        <w:pict>
          <v:group id="_x0000_s9050" style="position:absolute;margin-left:-46.35pt;margin-top:11.6pt;width:564.35pt;height:105.8pt;z-index:264586240" coordorigin="491,10432" coordsize="11287,2116">
            <v:rect id="_x0000_s8081" style="position:absolute;left:7101;top:10766;width:789;height:462" stroked="f">
              <v:textbox style="mso-next-textbox:#_x0000_s8081">
                <w:txbxContent>
                  <w:p w:rsidR="001E6E58" w:rsidRPr="002F612C" w:rsidRDefault="001E6E58" w:rsidP="00166DF9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8082" style="position:absolute;left:491;top:11084;width:5980;height:543" fillcolor="#8db3e2" strokeweight="2pt">
              <v:textbox style="mso-next-textbox:#_x0000_s8082">
                <w:txbxContent>
                  <w:p w:rsidR="001E6E58" w:rsidRPr="009B20F5" w:rsidRDefault="001E6E58" w:rsidP="00166DF9">
                    <w:pPr>
                      <w:spacing w:line="240" w:lineRule="auto"/>
                      <w:rPr>
                        <w:szCs w:val="24"/>
                      </w:rPr>
                    </w:pPr>
                    <w:proofErr w:type="spellStart"/>
                    <w:r w:rsidRPr="00437191">
                      <w:rPr>
                        <w:rFonts w:cs="Arial"/>
                        <w:b/>
                        <w:bCs/>
                        <w:szCs w:val="20"/>
                        <w:lang w:val="de-DE"/>
                      </w:rPr>
                      <w:t>asram:ApplicationSpecifiedCIDocumentContextParameter</w:t>
                    </w:r>
                    <w:proofErr w:type="spellEnd"/>
                  </w:p>
                  <w:p w:rsidR="001E6E58" w:rsidRPr="00C532BE" w:rsidRDefault="001E6E58" w:rsidP="00166DF9">
                    <w:pPr>
                      <w:spacing w:line="240" w:lineRule="auto"/>
                      <w:rPr>
                        <w:b/>
                        <w:szCs w:val="20"/>
                      </w:rPr>
                    </w:pPr>
                  </w:p>
                </w:txbxContent>
              </v:textbox>
            </v:rect>
            <v:rect id="_x0000_s8083" style="position:absolute;left:7360;top:12086;width:357;height:462" stroked="f">
              <v:textbox style="mso-next-textbox:#_x0000_s8083">
                <w:txbxContent>
                  <w:p w:rsidR="001E6E58" w:rsidRPr="002F612C" w:rsidRDefault="001E6E58" w:rsidP="00166DF9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group id="_x0000_s8084" style="position:absolute;left:11478;top:11964;width:300;height:262" coordorigin="6283,5431" coordsize="300,262">
              <v:rect id="_x0000_s8085" style="position:absolute;left:6283;top:5431;width:300;height:262" strokeweight="2pt"/>
              <v:shape id="_x0000_s8086" type="#_x0000_t32" style="position:absolute;left:6367;top:5556;width:147;height:0" o:connectortype="straight" strokeweight="1.25pt"/>
              <v:shape id="_x0000_s8087" type="#_x0000_t32" style="position:absolute;left:6437;top:5501;width:0;height:113;flip:y" o:connectortype="straight" strokeweight="1.25pt"/>
            </v:group>
            <v:shape id="_x0000_s8088" type="#_x0000_t32" style="position:absolute;left:7091;top:10690;width:624;height:0" o:connectortype="straight" strokeweight="2pt"/>
            <v:rect id="_x0000_s8089" style="position:absolute;left:6482;top:11253;width:300;height:262" strokeweight="2pt"/>
            <v:rect id="_x0000_s8090" style="position:absolute;left:7716;top:11798;width:3765;height:543" filled="f" fillcolor="#8db3e2" strokeweight="2pt">
              <v:textbox style="mso-next-textbox:#_x0000_s8090">
                <w:txbxContent>
                  <w:p w:rsidR="001E6E58" w:rsidRPr="00911371" w:rsidRDefault="001E6E58" w:rsidP="00166DF9">
                    <w:pPr>
                      <w:spacing w:line="240" w:lineRule="auto"/>
                      <w:rPr>
                        <w:rFonts w:cs="Arial"/>
                        <w:bCs/>
                        <w:szCs w:val="20"/>
                        <w:lang w:val="de-DE"/>
                      </w:rPr>
                    </w:pPr>
                    <w:proofErr w:type="spellStart"/>
                    <w:r w:rsidRPr="00911371">
                      <w:rPr>
                        <w:rFonts w:cs="Arial"/>
                        <w:bCs/>
                        <w:szCs w:val="20"/>
                        <w:lang w:val="de-DE"/>
                      </w:rPr>
                      <w:t>asram:SpecifiedCIDocumentVersion</w:t>
                    </w:r>
                    <w:proofErr w:type="spellEnd"/>
                  </w:p>
                  <w:p w:rsidR="001E6E58" w:rsidRPr="00C273EE" w:rsidRDefault="001E6E58" w:rsidP="00166DF9">
                    <w:pPr>
                      <w:spacing w:line="240" w:lineRule="auto"/>
                    </w:pPr>
                  </w:p>
                </w:txbxContent>
              </v:textbox>
            </v:rect>
            <v:shape id="_x0000_s8091" type="#_x0000_t32" style="position:absolute;left:6786;top:11383;width:315;height:0" o:connectortype="straight" strokeweight="2pt"/>
            <v:shape id="_x0000_s8092" type="#_x0000_t32" style="position:absolute;left:6472;top:11383;width:340;height:0" o:connectortype="straight" strokeweight="2pt"/>
            <v:rect id="_x0000_s8093" style="position:absolute;left:7710;top:10432;width:2144;height:543" filled="f" fillcolor="#8db3e2" strokeweight="2pt">
              <v:textbox style="mso-next-textbox:#_x0000_s8093">
                <w:txbxContent>
                  <w:p w:rsidR="001E6E58" w:rsidRPr="001720AA" w:rsidRDefault="001E6E58" w:rsidP="00166DF9">
                    <w:pPr>
                      <w:spacing w:line="240" w:lineRule="auto"/>
                      <w:rPr>
                        <w:szCs w:val="20"/>
                      </w:rPr>
                    </w:pPr>
                    <w:proofErr w:type="spellStart"/>
                    <w:proofErr w:type="gramStart"/>
                    <w:r w:rsidRPr="00C273EE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C273EE">
                      <w:rPr>
                        <w:rFonts w:cs="Arial"/>
                        <w:bCs/>
                        <w:szCs w:val="20"/>
                      </w:rPr>
                      <w:t>TestIndicator</w:t>
                    </w:r>
                    <w:proofErr w:type="spellEnd"/>
                  </w:p>
                </w:txbxContent>
              </v:textbox>
            </v:rect>
            <v:shape id="_x0000_s8094" type="#_x0000_t32" style="position:absolute;left:7091;top:10690;width:10;height:1396" o:connectortype="straight" strokeweight="2pt"/>
            <v:shape id="_x0000_s8095" type="#_x0000_t32" style="position:absolute;left:7093;top:12086;width:624;height:0" o:connectortype="straight" strokeweight="2pt"/>
          </v:group>
        </w:pict>
      </w:r>
    </w:p>
    <w:p w:rsidR="00166DF9" w:rsidRDefault="00166DF9" w:rsidP="00166DF9">
      <w:pPr>
        <w:rPr>
          <w:sz w:val="30"/>
          <w:szCs w:val="30"/>
          <w:lang w:val="de-DE"/>
        </w:rPr>
      </w:pPr>
    </w:p>
    <w:p w:rsidR="00166DF9" w:rsidRDefault="00166DF9" w:rsidP="00166DF9">
      <w:pPr>
        <w:rPr>
          <w:sz w:val="30"/>
          <w:szCs w:val="30"/>
          <w:lang w:val="de-DE"/>
        </w:rPr>
      </w:pPr>
    </w:p>
    <w:p w:rsidR="00166DF9" w:rsidRDefault="00166DF9" w:rsidP="00166DF9">
      <w:pPr>
        <w:rPr>
          <w:sz w:val="30"/>
          <w:szCs w:val="30"/>
          <w:lang w:val="de-DE"/>
        </w:rPr>
      </w:pPr>
    </w:p>
    <w:p w:rsidR="00166DF9" w:rsidRDefault="00166DF9" w:rsidP="00166DF9">
      <w:pPr>
        <w:rPr>
          <w:sz w:val="30"/>
          <w:szCs w:val="30"/>
          <w:lang w:val="de-DE"/>
        </w:rPr>
      </w:pPr>
    </w:p>
    <w:p w:rsidR="00166DF9" w:rsidRDefault="00166DF9" w:rsidP="00166DF9">
      <w:pPr>
        <w:rPr>
          <w:sz w:val="30"/>
          <w:szCs w:val="30"/>
          <w:lang w:val="de-DE"/>
        </w:rPr>
      </w:pPr>
    </w:p>
    <w:p w:rsidR="00105B73" w:rsidRDefault="00105B73" w:rsidP="00166DF9">
      <w:pPr>
        <w:rPr>
          <w:sz w:val="30"/>
          <w:szCs w:val="30"/>
          <w:lang w:val="de-DE"/>
        </w:rPr>
      </w:pPr>
    </w:p>
    <w:p w:rsidR="00105B73" w:rsidRDefault="00105B73" w:rsidP="00166DF9">
      <w:pPr>
        <w:rPr>
          <w:sz w:val="30"/>
          <w:szCs w:val="30"/>
          <w:lang w:val="de-DE"/>
        </w:rPr>
      </w:pPr>
    </w:p>
    <w:p w:rsidR="00105B73" w:rsidRDefault="00105B73" w:rsidP="00166DF9">
      <w:pPr>
        <w:rPr>
          <w:sz w:val="30"/>
          <w:szCs w:val="30"/>
          <w:lang w:val="de-DE"/>
        </w:rPr>
      </w:pPr>
    </w:p>
    <w:p w:rsidR="00105B73" w:rsidRDefault="00105B73" w:rsidP="00166DF9">
      <w:pPr>
        <w:rPr>
          <w:sz w:val="30"/>
          <w:szCs w:val="30"/>
          <w:lang w:val="de-DE"/>
        </w:rPr>
      </w:pPr>
    </w:p>
    <w:p w:rsidR="00105B73" w:rsidRDefault="00105B73" w:rsidP="00166DF9">
      <w:pPr>
        <w:rPr>
          <w:sz w:val="30"/>
          <w:szCs w:val="30"/>
          <w:lang w:val="de-DE"/>
        </w:rPr>
      </w:pPr>
    </w:p>
    <w:p w:rsidR="00105B73" w:rsidRDefault="00105B73" w:rsidP="00166DF9">
      <w:pPr>
        <w:rPr>
          <w:sz w:val="30"/>
          <w:szCs w:val="30"/>
          <w:lang w:val="de-DE"/>
        </w:rPr>
      </w:pPr>
    </w:p>
    <w:p w:rsidR="00105B73" w:rsidRDefault="00105B73" w:rsidP="00166DF9">
      <w:pPr>
        <w:rPr>
          <w:sz w:val="30"/>
          <w:szCs w:val="30"/>
          <w:lang w:val="de-DE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71"/>
        <w:gridCol w:w="1461"/>
        <w:gridCol w:w="1461"/>
        <w:gridCol w:w="1461"/>
        <w:gridCol w:w="1461"/>
        <w:gridCol w:w="1455"/>
      </w:tblGrid>
      <w:tr w:rsidR="00166DF9" w:rsidRPr="007A6D70" w:rsidTr="00C1691F">
        <w:trPr>
          <w:trHeight w:val="330"/>
        </w:trPr>
        <w:tc>
          <w:tcPr>
            <w:tcW w:w="1193" w:type="pct"/>
            <w:shd w:val="clear" w:color="auto" w:fill="FFFFCC"/>
            <w:noWrap/>
            <w:vAlign w:val="center"/>
            <w:hideMark/>
          </w:tcPr>
          <w:p w:rsidR="00166DF9" w:rsidRPr="007A6D70" w:rsidRDefault="00166DF9" w:rsidP="00C1691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lastRenderedPageBreak/>
              <w:t>Field Name</w:t>
            </w:r>
          </w:p>
        </w:tc>
        <w:tc>
          <w:tcPr>
            <w:tcW w:w="762" w:type="pct"/>
            <w:shd w:val="clear" w:color="auto" w:fill="FFFFCC"/>
            <w:noWrap/>
            <w:vAlign w:val="center"/>
            <w:hideMark/>
          </w:tcPr>
          <w:p w:rsidR="00166DF9" w:rsidRPr="007A6D70" w:rsidRDefault="00166DF9" w:rsidP="00C1691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762" w:type="pct"/>
            <w:shd w:val="clear" w:color="auto" w:fill="FFFFCC"/>
            <w:noWrap/>
            <w:vAlign w:val="center"/>
            <w:hideMark/>
          </w:tcPr>
          <w:p w:rsidR="00166DF9" w:rsidRPr="007A6D70" w:rsidRDefault="00166DF9" w:rsidP="00C1691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762" w:type="pct"/>
            <w:shd w:val="clear" w:color="auto" w:fill="FFFFCC"/>
            <w:noWrap/>
            <w:vAlign w:val="center"/>
            <w:hideMark/>
          </w:tcPr>
          <w:p w:rsidR="00166DF9" w:rsidRPr="007A6D70" w:rsidRDefault="00166DF9" w:rsidP="00C1691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762" w:type="pct"/>
            <w:shd w:val="clear" w:color="auto" w:fill="FFFFCC"/>
            <w:noWrap/>
            <w:vAlign w:val="center"/>
            <w:hideMark/>
          </w:tcPr>
          <w:p w:rsidR="00166DF9" w:rsidRPr="007A6D70" w:rsidRDefault="00166DF9" w:rsidP="00C1691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759" w:type="pct"/>
            <w:shd w:val="clear" w:color="auto" w:fill="FFFFCC"/>
            <w:noWrap/>
            <w:vAlign w:val="center"/>
            <w:hideMark/>
          </w:tcPr>
          <w:p w:rsidR="00166DF9" w:rsidRPr="007A6D70" w:rsidRDefault="00166DF9" w:rsidP="00C1691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166DF9" w:rsidRPr="007A6D70" w:rsidTr="00C1691F">
        <w:trPr>
          <w:trHeight w:val="315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166DF9" w:rsidRPr="00A709BF" w:rsidRDefault="00166DF9" w:rsidP="00C1691F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lang w:eastAsia="de-DE"/>
              </w:rPr>
            </w:pPr>
            <w:r w:rsidRPr="00A709BF">
              <w:rPr>
                <w:rFonts w:eastAsia="Times New Roman"/>
                <w:b/>
                <w:color w:val="000000"/>
                <w:lang w:eastAsia="de-DE"/>
              </w:rPr>
              <w:t>Description</w:t>
            </w:r>
          </w:p>
        </w:tc>
      </w:tr>
      <w:tr w:rsidR="00166DF9" w:rsidRPr="007A6D70" w:rsidTr="00C1691F">
        <w:trPr>
          <w:trHeight w:val="315"/>
        </w:trPr>
        <w:tc>
          <w:tcPr>
            <w:tcW w:w="1193" w:type="pct"/>
            <w:shd w:val="clear" w:color="auto" w:fill="auto"/>
            <w:noWrap/>
            <w:vAlign w:val="center"/>
            <w:hideMark/>
          </w:tcPr>
          <w:p w:rsidR="00166DF9" w:rsidRDefault="00166DF9" w:rsidP="00C1691F">
            <w:pPr>
              <w:spacing w:line="240" w:lineRule="auto"/>
              <w:rPr>
                <w:rFonts w:cs="Arial"/>
                <w:b/>
                <w:bCs/>
                <w:szCs w:val="20"/>
              </w:rPr>
            </w:pPr>
          </w:p>
          <w:p w:rsidR="00166DF9" w:rsidRDefault="00166DF9" w:rsidP="00C1691F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E324B6">
              <w:rPr>
                <w:rFonts w:cs="Arial"/>
                <w:b/>
                <w:bCs/>
                <w:szCs w:val="20"/>
              </w:rPr>
              <w:t>asram:TestIndicator</w:t>
            </w:r>
          </w:p>
          <w:p w:rsidR="00166DF9" w:rsidRPr="007A6D70" w:rsidRDefault="00166DF9" w:rsidP="00C1691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762" w:type="pct"/>
            <w:shd w:val="clear" w:color="auto" w:fill="auto"/>
            <w:vAlign w:val="center"/>
            <w:hideMark/>
          </w:tcPr>
          <w:p w:rsidR="00166DF9" w:rsidRPr="007A6D70" w:rsidRDefault="00166DF9" w:rsidP="00C1691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BOOLEAN</w:t>
            </w:r>
          </w:p>
        </w:tc>
        <w:tc>
          <w:tcPr>
            <w:tcW w:w="762" w:type="pct"/>
            <w:shd w:val="clear" w:color="auto" w:fill="auto"/>
            <w:noWrap/>
            <w:vAlign w:val="center"/>
            <w:hideMark/>
          </w:tcPr>
          <w:p w:rsidR="00166DF9" w:rsidRPr="007A6D70" w:rsidRDefault="00166DF9" w:rsidP="00C1691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-</w:t>
            </w:r>
          </w:p>
        </w:tc>
        <w:tc>
          <w:tcPr>
            <w:tcW w:w="762" w:type="pct"/>
            <w:shd w:val="clear" w:color="auto" w:fill="auto"/>
            <w:noWrap/>
            <w:vAlign w:val="center"/>
            <w:hideMark/>
          </w:tcPr>
          <w:p w:rsidR="00166DF9" w:rsidRPr="007A6D70" w:rsidRDefault="00166DF9" w:rsidP="00C1691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4</w:t>
            </w:r>
          </w:p>
        </w:tc>
        <w:tc>
          <w:tcPr>
            <w:tcW w:w="762" w:type="pct"/>
            <w:shd w:val="clear" w:color="auto" w:fill="auto"/>
            <w:noWrap/>
            <w:vAlign w:val="center"/>
            <w:hideMark/>
          </w:tcPr>
          <w:p w:rsidR="00166DF9" w:rsidRPr="007A6D70" w:rsidRDefault="00166DF9" w:rsidP="00C1691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true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166DF9" w:rsidRPr="007A6D70" w:rsidRDefault="00166DF9" w:rsidP="00C1691F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166DF9" w:rsidRPr="007A6D70" w:rsidTr="00C1691F">
        <w:trPr>
          <w:trHeight w:val="640"/>
        </w:trPr>
        <w:tc>
          <w:tcPr>
            <w:tcW w:w="5000" w:type="pct"/>
            <w:gridSpan w:val="6"/>
            <w:noWrap/>
            <w:vAlign w:val="center"/>
            <w:hideMark/>
          </w:tcPr>
          <w:p w:rsidR="00166DF9" w:rsidRDefault="00166DF9" w:rsidP="00C1691F">
            <w:pPr>
              <w:spacing w:line="240" w:lineRule="auto"/>
              <w:rPr>
                <w:lang w:eastAsia="de-DE"/>
              </w:rPr>
            </w:pPr>
          </w:p>
          <w:p w:rsidR="00166DF9" w:rsidRDefault="00166DF9" w:rsidP="00C1691F">
            <w:pPr>
              <w:spacing w:line="240" w:lineRule="auto"/>
              <w:rPr>
                <w:lang w:eastAsia="de-DE"/>
              </w:rPr>
            </w:pPr>
            <w:r w:rsidRPr="00F049A0">
              <w:rPr>
                <w:b/>
                <w:lang w:eastAsia="de-DE"/>
              </w:rPr>
              <w:t>TestFlag:</w:t>
            </w:r>
            <w:r>
              <w:rPr>
                <w:lang w:eastAsia="de-DE"/>
              </w:rPr>
              <w:t xml:space="preserve"> </w:t>
            </w:r>
            <w:r w:rsidRPr="00E324B6">
              <w:rPr>
                <w:lang w:eastAsia="de-DE"/>
              </w:rPr>
              <w:t>Test flag</w:t>
            </w:r>
            <w:r>
              <w:rPr>
                <w:lang w:eastAsia="de-DE"/>
              </w:rPr>
              <w:t xml:space="preserve"> shows whether message is a test-message</w:t>
            </w:r>
          </w:p>
          <w:p w:rsidR="00166DF9" w:rsidRDefault="00166DF9" w:rsidP="00C1691F">
            <w:pPr>
              <w:spacing w:line="240" w:lineRule="auto"/>
              <w:rPr>
                <w:lang w:eastAsia="de-DE"/>
              </w:rPr>
            </w:pPr>
          </w:p>
          <w:p w:rsidR="00166DF9" w:rsidRDefault="00166DF9" w:rsidP="00C1691F">
            <w:pPr>
              <w:spacing w:line="240" w:lineRule="auto"/>
              <w:rPr>
                <w:lang w:eastAsia="de-DE"/>
              </w:rPr>
            </w:pPr>
            <w:r>
              <w:rPr>
                <w:lang w:eastAsia="de-DE"/>
              </w:rPr>
              <w:t>possible values: true or false</w:t>
            </w:r>
          </w:p>
          <w:p w:rsidR="00166DF9" w:rsidRDefault="00166DF9" w:rsidP="00C1691F">
            <w:pPr>
              <w:spacing w:line="240" w:lineRule="auto"/>
              <w:rPr>
                <w:lang w:eastAsia="de-DE"/>
              </w:rPr>
            </w:pPr>
            <w:r>
              <w:rPr>
                <w:lang w:eastAsia="de-DE"/>
              </w:rPr>
              <w:t>Not supported in Release 1. SupplyOn uses for test data a test system with different http partners for test and production.</w:t>
            </w:r>
          </w:p>
          <w:p w:rsidR="00166DF9" w:rsidRPr="007A6D70" w:rsidRDefault="00166DF9" w:rsidP="00C1691F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166DF9" w:rsidRDefault="00166DF9" w:rsidP="00A07FC2"/>
    <w:p w:rsidR="00C1691F" w:rsidRDefault="00C1691F" w:rsidP="00A07FC2"/>
    <w:p w:rsidR="00C1691F" w:rsidRPr="00B1590C" w:rsidRDefault="00C1691F" w:rsidP="00C1691F">
      <w:pPr>
        <w:pStyle w:val="berschrift3"/>
        <w:rPr>
          <w:sz w:val="24"/>
          <w:szCs w:val="24"/>
        </w:rPr>
      </w:pPr>
      <w:bookmarkStart w:id="15" w:name="_Toc287858077"/>
      <w:bookmarkStart w:id="16" w:name="_Toc349132598"/>
      <w:r w:rsidRPr="00B1590C">
        <w:rPr>
          <w:sz w:val="24"/>
          <w:szCs w:val="24"/>
        </w:rPr>
        <w:t>asram:SpecifiedCIDocumentVersion</w:t>
      </w:r>
      <w:bookmarkEnd w:id="15"/>
      <w:bookmarkEnd w:id="16"/>
    </w:p>
    <w:p w:rsidR="00C1691F" w:rsidRDefault="007B5E39" w:rsidP="00C1691F">
      <w:pPr>
        <w:pStyle w:val="berschrift3"/>
        <w:numPr>
          <w:ilvl w:val="0"/>
          <w:numId w:val="0"/>
        </w:numPr>
        <w:ind w:left="720"/>
        <w:rPr>
          <w:sz w:val="24"/>
          <w:szCs w:val="24"/>
        </w:rPr>
      </w:pPr>
      <w:bookmarkStart w:id="17" w:name="_Toc349132599"/>
      <w:r>
        <w:rPr>
          <w:noProof/>
          <w:lang w:val="de-DE" w:eastAsia="de-DE"/>
        </w:rPr>
        <w:pict>
          <v:group id="_x0000_s8124" style="position:absolute;left:0;text-align:left;margin-left:-46.15pt;margin-top:16.4pt;width:376.1pt;height:40.35pt;z-index:262488064" coordorigin="512,2391" coordsize="7522,807">
            <v:rect id="_x0000_s8125" style="position:absolute;left:5226;top:2736;width:357;height:462" stroked="f">
              <v:textbox style="mso-next-textbox:#_x0000_s8125">
                <w:txbxContent>
                  <w:p w:rsidR="001E6E58" w:rsidRPr="002F612C" w:rsidRDefault="001E6E58" w:rsidP="00C1691F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8126" style="position:absolute;left:512;top:2391;width:3876;height:543" fillcolor="#8db3e2" strokeweight="2pt">
              <v:textbox style="mso-next-textbox:#_x0000_s8126">
                <w:txbxContent>
                  <w:p w:rsidR="001E6E58" w:rsidRPr="00D22AB7" w:rsidRDefault="001E6E58" w:rsidP="00C1691F">
                    <w:pPr>
                      <w:spacing w:line="240" w:lineRule="auto"/>
                      <w:rPr>
                        <w:rFonts w:cs="Arial"/>
                        <w:b/>
                        <w:bCs/>
                        <w:szCs w:val="20"/>
                        <w:lang w:val="de-DE"/>
                      </w:rPr>
                    </w:pPr>
                    <w:proofErr w:type="spellStart"/>
                    <w:r w:rsidRPr="00D22AB7">
                      <w:rPr>
                        <w:rFonts w:cs="Arial"/>
                        <w:b/>
                        <w:bCs/>
                        <w:szCs w:val="20"/>
                        <w:lang w:val="de-DE"/>
                      </w:rPr>
                      <w:t>asram:SpecifiedCIDocumentVersion</w:t>
                    </w:r>
                    <w:proofErr w:type="spellEnd"/>
                  </w:p>
                  <w:p w:rsidR="001E6E58" w:rsidRPr="00D22AB7" w:rsidRDefault="001E6E58" w:rsidP="00C1691F">
                    <w:pPr>
                      <w:spacing w:line="240" w:lineRule="auto"/>
                      <w:rPr>
                        <w:b/>
                        <w:szCs w:val="24"/>
                      </w:rPr>
                    </w:pPr>
                  </w:p>
                </w:txbxContent>
              </v:textbox>
            </v:rect>
            <v:rect id="_x0000_s8127" style="position:absolute;left:4389;top:2560;width:300;height:262" strokeweight="2pt"/>
            <v:rect id="_x0000_s8128" style="position:absolute;left:5600;top:2391;width:2434;height:543" filled="f" fillcolor="#8db3e2" strokeweight="2pt">
              <v:textbox style="mso-next-textbox:#_x0000_s8128">
                <w:txbxContent>
                  <w:p w:rsidR="001E6E58" w:rsidRPr="00D22AB7" w:rsidRDefault="001E6E58" w:rsidP="00C1691F">
                    <w:pPr>
                      <w:spacing w:line="240" w:lineRule="auto"/>
                      <w:rPr>
                        <w:szCs w:val="20"/>
                      </w:rPr>
                    </w:pPr>
                    <w:proofErr w:type="spellStart"/>
                    <w:proofErr w:type="gramStart"/>
                    <w:r w:rsidRPr="00D22AB7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D22AB7">
                      <w:rPr>
                        <w:rFonts w:cs="Arial"/>
                        <w:bCs/>
                        <w:szCs w:val="20"/>
                      </w:rPr>
                      <w:t>IssueDateTime</w:t>
                    </w:r>
                    <w:proofErr w:type="spellEnd"/>
                  </w:p>
                </w:txbxContent>
              </v:textbox>
            </v:rect>
            <v:shape id="_x0000_s8129" type="#_x0000_t32" style="position:absolute;left:4693;top:2690;width:907;height:0" o:connectortype="straight" strokeweight="2pt"/>
            <v:shape id="_x0000_s8130" type="#_x0000_t32" style="position:absolute;left:4379;top:2690;width:340;height:0" o:connectortype="straight" strokeweight="2pt"/>
          </v:group>
        </w:pict>
      </w:r>
      <w:bookmarkEnd w:id="17"/>
    </w:p>
    <w:p w:rsidR="00C1691F" w:rsidRPr="00EB1314" w:rsidRDefault="00C1691F" w:rsidP="00C1691F">
      <w:pPr>
        <w:rPr>
          <w:sz w:val="30"/>
          <w:szCs w:val="30"/>
          <w:lang w:val="de-DE"/>
        </w:rPr>
      </w:pPr>
    </w:p>
    <w:p w:rsidR="00C1691F" w:rsidRDefault="00C1691F" w:rsidP="00C1691F"/>
    <w:p w:rsidR="00C1691F" w:rsidRDefault="00C1691F" w:rsidP="00C1691F"/>
    <w:p w:rsidR="00C1691F" w:rsidRDefault="00C1691F" w:rsidP="00C1691F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5"/>
        <w:gridCol w:w="1285"/>
        <w:gridCol w:w="1288"/>
        <w:gridCol w:w="1288"/>
        <w:gridCol w:w="2140"/>
        <w:gridCol w:w="1284"/>
      </w:tblGrid>
      <w:tr w:rsidR="00105B73" w:rsidRPr="007A6D70" w:rsidTr="00C1691F">
        <w:trPr>
          <w:trHeight w:val="330"/>
        </w:trPr>
        <w:tc>
          <w:tcPr>
            <w:tcW w:w="1193" w:type="pct"/>
            <w:shd w:val="clear" w:color="auto" w:fill="FFFFCC"/>
            <w:noWrap/>
            <w:vAlign w:val="center"/>
            <w:hideMark/>
          </w:tcPr>
          <w:p w:rsidR="00C1691F" w:rsidRPr="007A6D70" w:rsidRDefault="00C1691F" w:rsidP="00C1691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672" w:type="pct"/>
            <w:shd w:val="clear" w:color="auto" w:fill="FFFFCC"/>
            <w:noWrap/>
            <w:vAlign w:val="center"/>
            <w:hideMark/>
          </w:tcPr>
          <w:p w:rsidR="00C1691F" w:rsidRPr="007A6D70" w:rsidRDefault="00C1691F" w:rsidP="00C1691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673" w:type="pct"/>
            <w:shd w:val="clear" w:color="auto" w:fill="FFFFCC"/>
            <w:noWrap/>
            <w:vAlign w:val="center"/>
            <w:hideMark/>
          </w:tcPr>
          <w:p w:rsidR="00C1691F" w:rsidRPr="007A6D70" w:rsidRDefault="00C1691F" w:rsidP="00C1691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673" w:type="pct"/>
            <w:shd w:val="clear" w:color="auto" w:fill="FFFFCC"/>
            <w:noWrap/>
            <w:vAlign w:val="center"/>
            <w:hideMark/>
          </w:tcPr>
          <w:p w:rsidR="00C1691F" w:rsidRPr="007A6D70" w:rsidRDefault="00C1691F" w:rsidP="00C1691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1118" w:type="pct"/>
            <w:shd w:val="clear" w:color="auto" w:fill="FFFFCC"/>
            <w:noWrap/>
            <w:vAlign w:val="center"/>
            <w:hideMark/>
          </w:tcPr>
          <w:p w:rsidR="00C1691F" w:rsidRPr="007A6D70" w:rsidRDefault="00C1691F" w:rsidP="00C1691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670" w:type="pct"/>
            <w:shd w:val="clear" w:color="auto" w:fill="FFFFCC"/>
            <w:noWrap/>
            <w:vAlign w:val="center"/>
            <w:hideMark/>
          </w:tcPr>
          <w:p w:rsidR="00C1691F" w:rsidRPr="007A6D70" w:rsidRDefault="00C1691F" w:rsidP="00C1691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C1691F" w:rsidRPr="007A6D70" w:rsidTr="00C1691F">
        <w:trPr>
          <w:trHeight w:val="315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C1691F" w:rsidRPr="00A709BF" w:rsidRDefault="00C1691F" w:rsidP="00C1691F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lang w:eastAsia="de-DE"/>
              </w:rPr>
            </w:pPr>
            <w:r w:rsidRPr="00A709BF">
              <w:rPr>
                <w:rFonts w:eastAsia="Times New Roman"/>
                <w:b/>
                <w:color w:val="000000"/>
                <w:lang w:eastAsia="de-DE"/>
              </w:rPr>
              <w:t>Description</w:t>
            </w:r>
          </w:p>
        </w:tc>
      </w:tr>
      <w:tr w:rsidR="00105B73" w:rsidRPr="007A6D70" w:rsidTr="00C1691F">
        <w:trPr>
          <w:trHeight w:val="315"/>
        </w:trPr>
        <w:tc>
          <w:tcPr>
            <w:tcW w:w="1193" w:type="pct"/>
            <w:shd w:val="clear" w:color="auto" w:fill="auto"/>
            <w:noWrap/>
            <w:vAlign w:val="center"/>
            <w:hideMark/>
          </w:tcPr>
          <w:p w:rsidR="00C1691F" w:rsidRDefault="00C1691F" w:rsidP="00C1691F">
            <w:pPr>
              <w:spacing w:line="240" w:lineRule="auto"/>
              <w:rPr>
                <w:rFonts w:cs="Arial"/>
                <w:b/>
                <w:bCs/>
                <w:szCs w:val="20"/>
              </w:rPr>
            </w:pPr>
          </w:p>
          <w:p w:rsidR="00C1691F" w:rsidRPr="0087730B" w:rsidRDefault="00C1691F" w:rsidP="00C1691F">
            <w:pPr>
              <w:spacing w:line="240" w:lineRule="auto"/>
              <w:rPr>
                <w:b/>
                <w:szCs w:val="20"/>
              </w:rPr>
            </w:pPr>
            <w:r w:rsidRPr="0087730B">
              <w:rPr>
                <w:rFonts w:cs="Arial"/>
                <w:b/>
                <w:bCs/>
                <w:szCs w:val="20"/>
              </w:rPr>
              <w:t>asram:IssueDateTime</w:t>
            </w:r>
          </w:p>
          <w:p w:rsidR="00C1691F" w:rsidRPr="007A6D70" w:rsidRDefault="00C1691F" w:rsidP="00C1691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672" w:type="pct"/>
            <w:shd w:val="clear" w:color="auto" w:fill="auto"/>
            <w:vAlign w:val="center"/>
            <w:hideMark/>
          </w:tcPr>
          <w:p w:rsidR="00C1691F" w:rsidRPr="007A6D70" w:rsidRDefault="00C1691F" w:rsidP="00C1691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 w:rsidRPr="007A6D70">
              <w:rPr>
                <w:rFonts w:eastAsia="Times New Roman" w:cs="Arial"/>
                <w:color w:val="000000"/>
                <w:szCs w:val="20"/>
                <w:lang w:eastAsia="de-DE"/>
              </w:rPr>
              <w:t>DATETIME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C1691F" w:rsidRPr="007A6D70" w:rsidRDefault="00C1691F" w:rsidP="00C1691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-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C1691F" w:rsidRPr="007A6D70" w:rsidRDefault="00C1691F" w:rsidP="00C1691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 w:rsidRPr="007A6D70">
              <w:rPr>
                <w:rFonts w:eastAsia="Times New Roman" w:cs="Arial"/>
                <w:color w:val="000000"/>
                <w:szCs w:val="20"/>
                <w:lang w:val="de-DE" w:eastAsia="de-DE"/>
              </w:rPr>
              <w:t>5</w:t>
            </w:r>
          </w:p>
        </w:tc>
        <w:tc>
          <w:tcPr>
            <w:tcW w:w="1118" w:type="pct"/>
            <w:shd w:val="clear" w:color="auto" w:fill="auto"/>
            <w:noWrap/>
            <w:vAlign w:val="center"/>
            <w:hideMark/>
          </w:tcPr>
          <w:p w:rsidR="00C1691F" w:rsidRPr="007A6D70" w:rsidRDefault="00C1691F" w:rsidP="00C1691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 w:rsidRPr="00B80D08">
              <w:rPr>
                <w:rFonts w:eastAsia="Times New Roman" w:cs="Arial"/>
                <w:color w:val="000000"/>
                <w:szCs w:val="20"/>
                <w:lang w:val="de-DE" w:eastAsia="de-DE"/>
              </w:rPr>
              <w:t>2011-05-31T13:20:05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:rsidR="00C1691F" w:rsidRPr="007A6D70" w:rsidRDefault="00C1691F" w:rsidP="00C1691F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color w:val="000000"/>
                <w:lang w:eastAsia="de-DE"/>
              </w:rPr>
              <w:t>M</w:t>
            </w:r>
          </w:p>
        </w:tc>
      </w:tr>
      <w:tr w:rsidR="00C1691F" w:rsidRPr="007A6D70" w:rsidTr="00C1691F">
        <w:trPr>
          <w:trHeight w:val="640"/>
        </w:trPr>
        <w:tc>
          <w:tcPr>
            <w:tcW w:w="5000" w:type="pct"/>
            <w:gridSpan w:val="6"/>
            <w:noWrap/>
            <w:vAlign w:val="center"/>
            <w:hideMark/>
          </w:tcPr>
          <w:p w:rsidR="00C1691F" w:rsidRPr="007A6D70" w:rsidRDefault="00C1691F" w:rsidP="00105B73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  <w:r w:rsidRPr="00C1691F">
              <w:rPr>
                <w:b/>
                <w:lang w:eastAsia="de-DE"/>
              </w:rPr>
              <w:t>CreationTimeStamp</w:t>
            </w:r>
            <w:r w:rsidRPr="00A62BFF">
              <w:rPr>
                <w:b/>
                <w:lang w:eastAsia="de-DE"/>
              </w:rPr>
              <w:t>:</w:t>
            </w:r>
            <w:r>
              <w:rPr>
                <w:lang w:eastAsia="de-DE"/>
              </w:rPr>
              <w:t xml:space="preserve"> </w:t>
            </w:r>
            <w:r w:rsidR="00105B73">
              <w:t xml:space="preserve">The customer´s </w:t>
            </w:r>
            <w:r w:rsidR="00105B73" w:rsidRPr="00E00CAD">
              <w:t>ERP creation date and time</w:t>
            </w:r>
            <w:r w:rsidR="00105B73">
              <w:t xml:space="preserve"> of the demand forecast.</w:t>
            </w:r>
          </w:p>
        </w:tc>
      </w:tr>
    </w:tbl>
    <w:p w:rsidR="00C1691F" w:rsidRDefault="00C1691F" w:rsidP="00A07FC2"/>
    <w:p w:rsidR="00C1691F" w:rsidRDefault="00C1691F" w:rsidP="00A07FC2"/>
    <w:p w:rsidR="00C1691F" w:rsidRDefault="00C1691F" w:rsidP="00A07FC2"/>
    <w:p w:rsidR="00C1691F" w:rsidRDefault="00C1691F" w:rsidP="00A07FC2"/>
    <w:p w:rsidR="00166DF9" w:rsidRDefault="00166DF9" w:rsidP="00A07FC2"/>
    <w:p w:rsidR="00166DF9" w:rsidRDefault="00166DF9" w:rsidP="00A07FC2"/>
    <w:p w:rsidR="00166DF9" w:rsidRDefault="00166DF9" w:rsidP="00A07FC2"/>
    <w:p w:rsidR="00105B73" w:rsidRDefault="00105B73" w:rsidP="00A07FC2"/>
    <w:p w:rsidR="00105B73" w:rsidRDefault="00105B73" w:rsidP="00A07FC2"/>
    <w:p w:rsidR="00105B73" w:rsidRDefault="00105B73" w:rsidP="00A07FC2"/>
    <w:p w:rsidR="00105B73" w:rsidRDefault="00105B73" w:rsidP="00A07FC2"/>
    <w:p w:rsidR="00105B73" w:rsidRDefault="00105B73" w:rsidP="00A07FC2"/>
    <w:p w:rsidR="00105B73" w:rsidRDefault="00105B73" w:rsidP="00A07FC2"/>
    <w:p w:rsidR="00105B73" w:rsidRDefault="00105B73" w:rsidP="00A07FC2"/>
    <w:p w:rsidR="00105B73" w:rsidRDefault="00105B73" w:rsidP="00A07FC2"/>
    <w:p w:rsidR="00105B73" w:rsidRDefault="00105B73" w:rsidP="00A07FC2"/>
    <w:p w:rsidR="00105B73" w:rsidRDefault="00105B73" w:rsidP="00A07FC2"/>
    <w:p w:rsidR="00105B73" w:rsidRDefault="00105B73" w:rsidP="00A07FC2"/>
    <w:p w:rsidR="00166DF9" w:rsidRDefault="00166DF9" w:rsidP="00A07FC2"/>
    <w:p w:rsidR="00166DF9" w:rsidRDefault="00166DF9" w:rsidP="00A07FC2"/>
    <w:p w:rsidR="00B83E7C" w:rsidRDefault="00B83E7C" w:rsidP="00A07FC2"/>
    <w:p w:rsidR="00A07FC2" w:rsidRPr="00B1590C" w:rsidRDefault="00762ACF" w:rsidP="00A07FC2">
      <w:pPr>
        <w:pStyle w:val="berschrift1"/>
        <w:rPr>
          <w:sz w:val="36"/>
          <w:szCs w:val="36"/>
        </w:rPr>
      </w:pPr>
      <w:bookmarkStart w:id="18" w:name="_as:CIExchangedDocumentContext"/>
      <w:bookmarkStart w:id="19" w:name="_as:CISExchangedDocument"/>
      <w:bookmarkStart w:id="20" w:name="_as:CIBISupplyChainTradeTransaction"/>
      <w:bookmarkStart w:id="21" w:name="_Toc349132600"/>
      <w:bookmarkEnd w:id="18"/>
      <w:bookmarkEnd w:id="19"/>
      <w:bookmarkEnd w:id="20"/>
      <w:r w:rsidRPr="00762ACF">
        <w:rPr>
          <w:sz w:val="36"/>
          <w:szCs w:val="36"/>
        </w:rPr>
        <w:lastRenderedPageBreak/>
        <w:t>as:CIBISupplyChainTradeTransaction</w:t>
      </w:r>
      <w:bookmarkEnd w:id="21"/>
    </w:p>
    <w:p w:rsidR="00BA0683" w:rsidRDefault="00BA0683" w:rsidP="00C273EE">
      <w:pPr>
        <w:rPr>
          <w:sz w:val="30"/>
          <w:szCs w:val="30"/>
        </w:rPr>
      </w:pPr>
    </w:p>
    <w:p w:rsidR="00CA5F43" w:rsidRDefault="00CA5F43" w:rsidP="00CA5F43">
      <w:pPr>
        <w:spacing w:line="240" w:lineRule="auto"/>
        <w:rPr>
          <w:noProof/>
          <w:lang w:eastAsia="de-DE"/>
        </w:rPr>
      </w:pPr>
      <w:r>
        <w:rPr>
          <w:noProof/>
          <w:lang w:eastAsia="de-DE"/>
        </w:rPr>
        <w:t xml:space="preserve">The header is specified by the item </w:t>
      </w:r>
      <w:r w:rsidRPr="00805D39">
        <w:rPr>
          <w:rFonts w:cs="Arial"/>
          <w:b/>
          <w:bCs/>
          <w:szCs w:val="20"/>
        </w:rPr>
        <w:t xml:space="preserve">as:CIBISupplyChainTradeTransaction </w:t>
      </w:r>
      <w:r>
        <w:rPr>
          <w:noProof/>
          <w:lang w:eastAsia="de-DE"/>
        </w:rPr>
        <w:t>consists of following substructures:</w:t>
      </w:r>
    </w:p>
    <w:p w:rsidR="00CA5F43" w:rsidRDefault="00CA5F43" w:rsidP="00CA5F43">
      <w:pPr>
        <w:spacing w:line="240" w:lineRule="auto"/>
        <w:rPr>
          <w:noProof/>
          <w:lang w:eastAsia="de-DE"/>
        </w:rPr>
      </w:pPr>
    </w:p>
    <w:p w:rsidR="00CA5F43" w:rsidRPr="00805D39" w:rsidRDefault="00CA5F43" w:rsidP="00CA5F43">
      <w:pPr>
        <w:spacing w:line="240" w:lineRule="auto"/>
        <w:ind w:firstLine="360"/>
        <w:rPr>
          <w:rFonts w:cs="Arial"/>
          <w:bCs/>
          <w:szCs w:val="20"/>
        </w:rPr>
      </w:pPr>
      <w:r>
        <w:rPr>
          <w:bCs/>
          <w:szCs w:val="20"/>
        </w:rPr>
        <w:t xml:space="preserve">3.1  </w:t>
      </w:r>
      <w:hyperlink w:anchor="_asram:ApplicableCIBIHSupplyChainTra" w:history="1">
        <w:r w:rsidRPr="004E0F7F">
          <w:rPr>
            <w:rStyle w:val="Hyperlink"/>
            <w:bCs/>
            <w:szCs w:val="20"/>
          </w:rPr>
          <w:t>asram:ApplicableCIBIHSupplyChainTradeAgreement</w:t>
        </w:r>
      </w:hyperlink>
    </w:p>
    <w:p w:rsidR="00CA5F43" w:rsidRDefault="00CA5F43" w:rsidP="00CA5F43">
      <w:pPr>
        <w:spacing w:line="240" w:lineRule="auto"/>
        <w:ind w:firstLine="360"/>
      </w:pPr>
      <w:r>
        <w:rPr>
          <w:bCs/>
          <w:szCs w:val="20"/>
        </w:rPr>
        <w:t xml:space="preserve">3.2  </w:t>
      </w:r>
      <w:hyperlink w:anchor="_asram:ApplicableCIBIHSupplyChainTra_1" w:history="1">
        <w:r w:rsidRPr="00805D39">
          <w:rPr>
            <w:rStyle w:val="Hyperlink"/>
            <w:rFonts w:cs="Arial"/>
            <w:bCs/>
            <w:szCs w:val="20"/>
          </w:rPr>
          <w:t>asram:ApplicableCIBIHSupplyChainTradeSettlement</w:t>
        </w:r>
      </w:hyperlink>
    </w:p>
    <w:p w:rsidR="00CA5F43" w:rsidRDefault="00CA5F43" w:rsidP="00CA5F43">
      <w:pPr>
        <w:spacing w:line="240" w:lineRule="auto"/>
        <w:ind w:firstLine="360"/>
      </w:pPr>
      <w:r w:rsidRPr="00805D39">
        <w:rPr>
          <w:rFonts w:cs="Arial"/>
          <w:bCs/>
          <w:szCs w:val="20"/>
        </w:rPr>
        <w:t xml:space="preserve">3.3  </w:t>
      </w:r>
      <w:hyperlink w:anchor="_asram:IncludedCIBILSupplyChainTrade" w:history="1">
        <w:r w:rsidRPr="00805D39">
          <w:rPr>
            <w:rStyle w:val="Hyperlink"/>
            <w:rFonts w:cs="Arial"/>
            <w:bCs/>
            <w:szCs w:val="20"/>
          </w:rPr>
          <w:t>asram:IncludedCIBILSupplyChainTradeLineItem</w:t>
        </w:r>
      </w:hyperlink>
    </w:p>
    <w:p w:rsidR="00BA0683" w:rsidRDefault="00BA0683" w:rsidP="00C273EE">
      <w:pPr>
        <w:rPr>
          <w:sz w:val="30"/>
          <w:szCs w:val="30"/>
        </w:rPr>
      </w:pPr>
    </w:p>
    <w:p w:rsidR="00CA5F43" w:rsidRDefault="00CA5F43" w:rsidP="00C273EE">
      <w:pPr>
        <w:rPr>
          <w:sz w:val="30"/>
          <w:szCs w:val="30"/>
        </w:rPr>
      </w:pPr>
    </w:p>
    <w:p w:rsidR="00CA5F43" w:rsidRDefault="00CA5F43" w:rsidP="00C273EE">
      <w:pPr>
        <w:rPr>
          <w:sz w:val="30"/>
          <w:szCs w:val="30"/>
        </w:rPr>
      </w:pPr>
    </w:p>
    <w:p w:rsidR="00BA0683" w:rsidRDefault="007B5E39" w:rsidP="00C273EE">
      <w:pPr>
        <w:rPr>
          <w:sz w:val="30"/>
          <w:szCs w:val="30"/>
        </w:rPr>
      </w:pPr>
      <w:r>
        <w:rPr>
          <w:noProof/>
          <w:lang w:val="de-DE" w:eastAsia="de-DE"/>
        </w:rPr>
        <w:pict>
          <v:group id="_x0000_s10715" style="position:absolute;margin-left:-46.1pt;margin-top:1.25pt;width:533.1pt;height:131.5pt;z-index:267462656" coordorigin="513,5006" coordsize="10662,2630">
            <v:rect id="_x0000_s9270" style="position:absolute;left:5157;top:5261;width:789;height:462" stroked="f">
              <v:textbox style="mso-next-textbox:#_x0000_s9270">
                <w:txbxContent>
                  <w:p w:rsidR="001E6E58" w:rsidRPr="002F612C" w:rsidRDefault="001E6E58" w:rsidP="00CD6C9C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8969" style="position:absolute;left:513;top:5896;width:4008;height:543" fillcolor="#8db3e2" strokeweight="2pt">
              <v:textbox style="mso-next-textbox:#_x0000_s8969">
                <w:txbxContent>
                  <w:p w:rsidR="001E6E58" w:rsidRPr="00166DF9" w:rsidRDefault="001E6E58" w:rsidP="00F468B2">
                    <w:pPr>
                      <w:rPr>
                        <w:szCs w:val="20"/>
                      </w:rPr>
                    </w:pPr>
                    <w:proofErr w:type="spellStart"/>
                    <w:proofErr w:type="gramStart"/>
                    <w:r w:rsidRPr="00F468B2">
                      <w:rPr>
                        <w:rFonts w:cs="Arial"/>
                        <w:b/>
                        <w:bCs/>
                        <w:szCs w:val="20"/>
                      </w:rPr>
                      <w:t>as:</w:t>
                    </w:r>
                    <w:proofErr w:type="gramEnd"/>
                    <w:r w:rsidRPr="00F468B2">
                      <w:rPr>
                        <w:rFonts w:cs="Arial"/>
                        <w:b/>
                        <w:bCs/>
                        <w:szCs w:val="20"/>
                      </w:rPr>
                      <w:t>CIBISupplyChainTradeTransaction</w:t>
                    </w:r>
                    <w:proofErr w:type="spellEnd"/>
                  </w:p>
                </w:txbxContent>
              </v:textbox>
            </v:rect>
            <v:shape id="_x0000_s8971" type="#_x0000_t32" style="position:absolute;left:5147;top:5247;width:624;height:0" o:connectortype="straight" strokeweight="2pt"/>
            <v:rect id="_x0000_s8972" style="position:absolute;left:5448;top:7174;width:357;height:462" stroked="f">
              <v:textbox style="mso-next-textbox:#_x0000_s8972">
                <w:txbxContent>
                  <w:p w:rsidR="001E6E58" w:rsidRPr="002F612C" w:rsidRDefault="001E6E58" w:rsidP="00F468B2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8973" style="position:absolute;left:5431;top:6228;width:357;height:462" stroked="f">
              <v:textbox style="mso-next-textbox:#_x0000_s8973">
                <w:txbxContent>
                  <w:p w:rsidR="001E6E58" w:rsidRPr="002F612C" w:rsidRDefault="001E6E58" w:rsidP="00F468B2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8974" style="position:absolute;left:4538;top:6065;width:300;height:262" strokeweight="2pt"/>
            <v:rect id="_x0000_s8975" style="position:absolute;left:5772;top:5896;width:5085;height:543" filled="f" fillcolor="#8db3e2" strokeweight="2pt">
              <v:textbox style="mso-next-textbox:#_x0000_s8975">
                <w:txbxContent>
                  <w:p w:rsidR="001E6E58" w:rsidRPr="00F468B2" w:rsidRDefault="001E6E58" w:rsidP="00F468B2">
                    <w:proofErr w:type="spellStart"/>
                    <w:proofErr w:type="gramStart"/>
                    <w:r w:rsidRPr="00F468B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F468B2">
                      <w:rPr>
                        <w:rFonts w:cs="Arial"/>
                        <w:bCs/>
                        <w:szCs w:val="20"/>
                      </w:rPr>
                      <w:t>ApplicableCIBIHSupplyChainTradeSettlement</w:t>
                    </w:r>
                    <w:proofErr w:type="spellEnd"/>
                  </w:p>
                </w:txbxContent>
              </v:textbox>
            </v:rect>
            <v:shape id="_x0000_s8976" type="#_x0000_t32" style="position:absolute;left:4842;top:6195;width:907;height:0" o:connectortype="straight" strokeweight="2pt"/>
            <v:shape id="_x0000_s8977" type="#_x0000_t32" style="position:absolute;left:4528;top:6195;width:340;height:0" o:connectortype="straight" strokeweight="2pt"/>
            <v:group id="_x0000_s8978" style="position:absolute;left:10857;top:5136;width:300;height:262" coordorigin="6283,5431" coordsize="300,262">
              <v:rect id="_x0000_s8979" style="position:absolute;left:6283;top:5431;width:300;height:262" strokeweight="2pt"/>
              <v:shape id="_x0000_s8980" type="#_x0000_t32" style="position:absolute;left:6367;top:5556;width:147;height:0" o:connectortype="straight" strokeweight="1.25pt"/>
              <v:shape id="_x0000_s8981" type="#_x0000_t32" style="position:absolute;left:6437;top:5501;width:0;height:113;flip:y" o:connectortype="straight" strokeweight="1.25pt"/>
            </v:group>
            <v:rect id="_x0000_s8982" style="position:absolute;left:5766;top:5006;width:5084;height:543" filled="f" fillcolor="#8db3e2" strokeweight="2pt">
              <v:textbox style="mso-next-textbox:#_x0000_s8982">
                <w:txbxContent>
                  <w:p w:rsidR="001E6E58" w:rsidRPr="00F468B2" w:rsidRDefault="001E6E58" w:rsidP="00F468B2">
                    <w:pPr>
                      <w:rPr>
                        <w:szCs w:val="20"/>
                      </w:rPr>
                    </w:pPr>
                    <w:proofErr w:type="spellStart"/>
                    <w:proofErr w:type="gramStart"/>
                    <w:r w:rsidRPr="00F468B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F468B2">
                      <w:rPr>
                        <w:rFonts w:cs="Arial"/>
                        <w:bCs/>
                        <w:szCs w:val="20"/>
                      </w:rPr>
                      <w:t>ApplicableCIBIHSupplyChainTradeAgreement</w:t>
                    </w:r>
                    <w:proofErr w:type="spellEnd"/>
                  </w:p>
                </w:txbxContent>
              </v:textbox>
            </v:rect>
            <v:rect id="_x0000_s8983" style="position:absolute;left:5772;top:6784;width:4798;height:543" filled="f" fillcolor="#8db3e2" strokeweight="2pt">
              <v:textbox style="mso-next-textbox:#_x0000_s8983">
                <w:txbxContent>
                  <w:p w:rsidR="001E6E58" w:rsidRPr="00F468B2" w:rsidRDefault="001E6E58" w:rsidP="00F468B2">
                    <w:proofErr w:type="spellStart"/>
                    <w:r w:rsidRPr="00F468B2">
                      <w:rPr>
                        <w:rFonts w:cs="Arial"/>
                        <w:bCs/>
                        <w:szCs w:val="20"/>
                        <w:lang w:val="de-DE"/>
                      </w:rPr>
                      <w:t>asram:IncludedCIBILSupplyChainTradeLineItem</w:t>
                    </w:r>
                    <w:proofErr w:type="spellEnd"/>
                  </w:p>
                </w:txbxContent>
              </v:textbox>
            </v:rect>
            <v:shape id="_x0000_s8984" type="#_x0000_t32" style="position:absolute;left:5157;top:5236;width:0;height:1887" o:connectortype="straight" strokeweight="2pt"/>
            <v:shape id="_x0000_s8985" type="#_x0000_t32" style="position:absolute;left:5150;top:7098;width:624;height:0" o:connectortype="straight" strokeweight="2pt"/>
            <v:group id="_x0000_s8986" style="position:absolute;left:10875;top:6029;width:300;height:262" coordorigin="6283,5431" coordsize="300,262">
              <v:rect id="_x0000_s8987" style="position:absolute;left:6283;top:5431;width:300;height:262" strokeweight="2pt"/>
              <v:shape id="_x0000_s8988" type="#_x0000_t32" style="position:absolute;left:6367;top:5556;width:147;height:0" o:connectortype="straight" strokeweight="1.25pt"/>
              <v:shape id="_x0000_s8989" type="#_x0000_t32" style="position:absolute;left:6437;top:5501;width:0;height:113;flip:y" o:connectortype="straight" strokeweight="1.25pt"/>
            </v:group>
            <v:group id="_x0000_s8990" style="position:absolute;left:10570;top:6927;width:300;height:262" coordorigin="6283,5431" coordsize="300,262">
              <v:rect id="_x0000_s8991" style="position:absolute;left:6283;top:5431;width:300;height:262" strokeweight="2pt"/>
              <v:shape id="_x0000_s8992" type="#_x0000_t32" style="position:absolute;left:6367;top:5556;width:147;height:0" o:connectortype="straight" strokeweight="1.25pt"/>
              <v:shape id="_x0000_s8993" type="#_x0000_t32" style="position:absolute;left:6437;top:5501;width:0;height:113;flip:y" o:connectortype="straight" strokeweight="1.25pt"/>
            </v:group>
          </v:group>
        </w:pict>
      </w:r>
    </w:p>
    <w:p w:rsidR="004D34CC" w:rsidRDefault="004D34CC" w:rsidP="00C273EE">
      <w:pPr>
        <w:rPr>
          <w:sz w:val="30"/>
          <w:szCs w:val="30"/>
        </w:rPr>
      </w:pPr>
    </w:p>
    <w:p w:rsidR="004D34CC" w:rsidRDefault="004D34CC" w:rsidP="00C273EE">
      <w:pPr>
        <w:rPr>
          <w:sz w:val="30"/>
          <w:szCs w:val="30"/>
        </w:rPr>
      </w:pPr>
    </w:p>
    <w:p w:rsidR="004D34CC" w:rsidRDefault="004D34CC" w:rsidP="00C273EE">
      <w:pPr>
        <w:rPr>
          <w:sz w:val="30"/>
          <w:szCs w:val="30"/>
        </w:rPr>
      </w:pPr>
    </w:p>
    <w:p w:rsidR="004D34CC" w:rsidRDefault="004D34CC" w:rsidP="00C273EE">
      <w:pPr>
        <w:rPr>
          <w:sz w:val="30"/>
          <w:szCs w:val="30"/>
        </w:rPr>
      </w:pPr>
    </w:p>
    <w:p w:rsidR="004D34CC" w:rsidRDefault="004D34CC" w:rsidP="00C273EE">
      <w:pPr>
        <w:rPr>
          <w:sz w:val="30"/>
          <w:szCs w:val="30"/>
        </w:rPr>
      </w:pPr>
    </w:p>
    <w:p w:rsidR="00BA0683" w:rsidRDefault="00BA0683" w:rsidP="00C273EE">
      <w:pPr>
        <w:rPr>
          <w:sz w:val="30"/>
          <w:szCs w:val="3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4"/>
      </w:tblGrid>
      <w:tr w:rsidR="00A572DE" w:rsidRPr="001E1B02" w:rsidTr="00764766">
        <w:trPr>
          <w:trHeight w:val="329"/>
        </w:trPr>
        <w:tc>
          <w:tcPr>
            <w:tcW w:w="9494" w:type="dxa"/>
            <w:shd w:val="clear" w:color="auto" w:fill="FFFFCC"/>
            <w:vAlign w:val="center"/>
          </w:tcPr>
          <w:p w:rsidR="00A572DE" w:rsidRPr="001E1B02" w:rsidRDefault="00A572DE" w:rsidP="00764766">
            <w:pPr>
              <w:spacing w:line="240" w:lineRule="auto"/>
              <w:rPr>
                <w:rFonts w:eastAsia="Times New Roman"/>
                <w:b/>
                <w:bCs/>
                <w:color w:val="000000"/>
                <w:lang w:eastAsia="de-DE"/>
              </w:rPr>
            </w:pPr>
            <w:r w:rsidRPr="001E1B02">
              <w:rPr>
                <w:rFonts w:eastAsia="Times New Roman"/>
                <w:b/>
                <w:bCs/>
                <w:color w:val="000000"/>
                <w:lang w:eastAsia="de-DE"/>
              </w:rPr>
              <w:t>Explanation</w:t>
            </w:r>
          </w:p>
        </w:tc>
      </w:tr>
      <w:tr w:rsidR="00A572DE" w:rsidTr="00764766">
        <w:tc>
          <w:tcPr>
            <w:tcW w:w="9494" w:type="dxa"/>
          </w:tcPr>
          <w:p w:rsidR="00A572DE" w:rsidRDefault="00A572DE" w:rsidP="00764766">
            <w:pPr>
              <w:spacing w:line="240" w:lineRule="auto"/>
            </w:pPr>
          </w:p>
          <w:p w:rsidR="0003622C" w:rsidRDefault="00906642" w:rsidP="004C255A">
            <w:pPr>
              <w:spacing w:line="240" w:lineRule="auto"/>
              <w:rPr>
                <w:rFonts w:cs="Arial"/>
                <w:b/>
                <w:bCs/>
                <w:szCs w:val="20"/>
              </w:rPr>
            </w:pPr>
            <w:r w:rsidRPr="00906642">
              <w:rPr>
                <w:rFonts w:cs="Arial"/>
                <w:b/>
                <w:bCs/>
                <w:szCs w:val="20"/>
              </w:rPr>
              <w:t>“asram:ApplicableCIBIHSupplyChainTradeAgreement”</w:t>
            </w:r>
            <w:r>
              <w:rPr>
                <w:rFonts w:cs="Arial"/>
                <w:b/>
                <w:bCs/>
                <w:szCs w:val="20"/>
              </w:rPr>
              <w:t xml:space="preserve"> </w:t>
            </w:r>
            <w:r w:rsidR="00BD153F">
              <w:rPr>
                <w:rFonts w:cs="Arial"/>
                <w:bCs/>
                <w:szCs w:val="20"/>
              </w:rPr>
              <w:t xml:space="preserve">contains </w:t>
            </w:r>
            <w:r w:rsidR="00BD153F" w:rsidRPr="00BD153F">
              <w:rPr>
                <w:rFonts w:cs="Arial"/>
                <w:bCs/>
                <w:szCs w:val="20"/>
              </w:rPr>
              <w:t>business address data of the contracting parties</w:t>
            </w:r>
            <w:r w:rsidR="00BD153F">
              <w:rPr>
                <w:rFonts w:cs="Arial"/>
                <w:bCs/>
                <w:szCs w:val="20"/>
              </w:rPr>
              <w:t xml:space="preserve"> customer and supplier.</w:t>
            </w:r>
          </w:p>
          <w:p w:rsidR="0003622C" w:rsidRPr="00906642" w:rsidRDefault="0003622C" w:rsidP="004C255A">
            <w:pPr>
              <w:spacing w:line="240" w:lineRule="auto"/>
              <w:rPr>
                <w:rFonts w:cs="Arial"/>
                <w:b/>
                <w:bCs/>
                <w:szCs w:val="20"/>
              </w:rPr>
            </w:pPr>
          </w:p>
          <w:p w:rsidR="00BD153F" w:rsidRPr="008912BE" w:rsidRDefault="0003622C" w:rsidP="00BD153F">
            <w:pPr>
              <w:spacing w:line="240" w:lineRule="auto"/>
              <w:rPr>
                <w:szCs w:val="20"/>
              </w:rPr>
            </w:pPr>
            <w:r w:rsidRPr="0003622C">
              <w:rPr>
                <w:b/>
              </w:rPr>
              <w:t>“asram:ApplicableCIBIHSupplyChainTradeSettlement”</w:t>
            </w:r>
            <w:r w:rsidR="00BD153F">
              <w:rPr>
                <w:b/>
              </w:rPr>
              <w:t xml:space="preserve"> </w:t>
            </w:r>
            <w:r w:rsidR="00BD153F" w:rsidRPr="00BD153F">
              <w:t>contains</w:t>
            </w:r>
            <w:r w:rsidR="00BD153F">
              <w:t xml:space="preserve"> </w:t>
            </w:r>
            <w:r w:rsidR="00BD153F">
              <w:rPr>
                <w:rFonts w:cs="Arial"/>
                <w:bCs/>
                <w:szCs w:val="20"/>
              </w:rPr>
              <w:t>business contract, price and payment data.</w:t>
            </w:r>
          </w:p>
          <w:p w:rsidR="0003622C" w:rsidRDefault="0003622C" w:rsidP="00764766">
            <w:pPr>
              <w:spacing w:line="240" w:lineRule="auto"/>
              <w:rPr>
                <w:b/>
              </w:rPr>
            </w:pPr>
          </w:p>
          <w:p w:rsidR="0003622C" w:rsidRPr="00BD153F" w:rsidRDefault="0003622C" w:rsidP="00764766">
            <w:pPr>
              <w:spacing w:line="240" w:lineRule="auto"/>
            </w:pPr>
            <w:r>
              <w:rPr>
                <w:b/>
              </w:rPr>
              <w:t>“</w:t>
            </w:r>
            <w:r w:rsidRPr="0003622C">
              <w:rPr>
                <w:b/>
              </w:rPr>
              <w:t>asram:IncludedCIBILSupplyChainTradeLineItem</w:t>
            </w:r>
            <w:r>
              <w:rPr>
                <w:b/>
              </w:rPr>
              <w:t>”</w:t>
            </w:r>
            <w:r w:rsidR="00BD153F">
              <w:rPr>
                <w:b/>
              </w:rPr>
              <w:t xml:space="preserve"> </w:t>
            </w:r>
            <w:r w:rsidR="00BD153F">
              <w:t xml:space="preserve">contains </w:t>
            </w:r>
            <w:r w:rsidR="00BD153F">
              <w:rPr>
                <w:rFonts w:cs="Arial"/>
                <w:bCs/>
                <w:szCs w:val="20"/>
              </w:rPr>
              <w:t>specific information about the ordered material.</w:t>
            </w:r>
          </w:p>
          <w:p w:rsidR="0003622C" w:rsidRPr="0003622C" w:rsidRDefault="0003622C" w:rsidP="00764766">
            <w:pPr>
              <w:spacing w:line="240" w:lineRule="auto"/>
              <w:rPr>
                <w:b/>
              </w:rPr>
            </w:pPr>
          </w:p>
        </w:tc>
      </w:tr>
    </w:tbl>
    <w:p w:rsidR="00C9421F" w:rsidRPr="006C15EE" w:rsidRDefault="00C9421F" w:rsidP="00C273EE">
      <w:pPr>
        <w:rPr>
          <w:sz w:val="30"/>
          <w:szCs w:val="30"/>
        </w:rPr>
      </w:pPr>
    </w:p>
    <w:p w:rsidR="003F2D85" w:rsidRDefault="003F2D85" w:rsidP="00A07FC2"/>
    <w:p w:rsidR="00CD2281" w:rsidRDefault="00CD2281" w:rsidP="00A07FC2"/>
    <w:p w:rsidR="00CD2281" w:rsidRDefault="00CD2281" w:rsidP="00A07FC2"/>
    <w:p w:rsidR="00CD2281" w:rsidRDefault="00CD2281" w:rsidP="00A07FC2"/>
    <w:p w:rsidR="00CD2281" w:rsidRDefault="00CD2281" w:rsidP="00A07FC2"/>
    <w:p w:rsidR="00CD2281" w:rsidRDefault="00CD2281" w:rsidP="00A07FC2"/>
    <w:p w:rsidR="00CD2281" w:rsidRDefault="00CD2281" w:rsidP="00A07FC2"/>
    <w:p w:rsidR="00CD2281" w:rsidRDefault="00CD2281" w:rsidP="00A07FC2"/>
    <w:p w:rsidR="00CD2281" w:rsidRDefault="00CD2281" w:rsidP="00A07FC2"/>
    <w:p w:rsidR="00CD2281" w:rsidRDefault="00CD2281" w:rsidP="00A07FC2"/>
    <w:p w:rsidR="00ED63C4" w:rsidRDefault="00ED63C4" w:rsidP="00A07FC2"/>
    <w:p w:rsidR="00ED63C4" w:rsidRDefault="00ED63C4" w:rsidP="00A07FC2"/>
    <w:p w:rsidR="00ED63C4" w:rsidRDefault="00ED63C4" w:rsidP="00A07FC2"/>
    <w:p w:rsidR="00ED63C4" w:rsidRDefault="00ED63C4" w:rsidP="00A07FC2"/>
    <w:p w:rsidR="00ED63C4" w:rsidRDefault="00ED63C4" w:rsidP="00A07FC2"/>
    <w:p w:rsidR="00ED63C4" w:rsidRDefault="00ED63C4" w:rsidP="00A07FC2"/>
    <w:p w:rsidR="00ED63C4" w:rsidRDefault="00ED63C4" w:rsidP="00A07FC2"/>
    <w:p w:rsidR="00ED63C4" w:rsidRDefault="00ED63C4" w:rsidP="00A07FC2"/>
    <w:p w:rsidR="00A07FC2" w:rsidRPr="00B1590C" w:rsidRDefault="001C508D" w:rsidP="00A07FC2">
      <w:pPr>
        <w:pStyle w:val="berschrift2"/>
        <w:rPr>
          <w:sz w:val="32"/>
          <w:szCs w:val="32"/>
          <w:lang w:val="de-DE"/>
        </w:rPr>
      </w:pPr>
      <w:bookmarkStart w:id="22" w:name="_asram:ApplicableCIBIHSupplyChainTra"/>
      <w:bookmarkStart w:id="23" w:name="_Toc349132601"/>
      <w:bookmarkEnd w:id="22"/>
      <w:r w:rsidRPr="001C508D">
        <w:rPr>
          <w:sz w:val="32"/>
          <w:szCs w:val="32"/>
        </w:rPr>
        <w:lastRenderedPageBreak/>
        <w:t>asram:ApplicableCIBIHSupplyChainTradeAgreement</w:t>
      </w:r>
      <w:bookmarkEnd w:id="23"/>
    </w:p>
    <w:p w:rsidR="00A07FC2" w:rsidRPr="00EB1314" w:rsidRDefault="00A07FC2" w:rsidP="00A07FC2">
      <w:pPr>
        <w:ind w:left="375"/>
        <w:rPr>
          <w:sz w:val="30"/>
          <w:szCs w:val="30"/>
        </w:rPr>
      </w:pPr>
    </w:p>
    <w:p w:rsidR="00FD2400" w:rsidRPr="00315B17" w:rsidRDefault="007B5E39" w:rsidP="00762ACF">
      <w:r>
        <w:rPr>
          <w:noProof/>
          <w:lang w:val="de-DE" w:eastAsia="de-DE"/>
        </w:rPr>
        <w:pict>
          <v:group id="_x0000_s9271" style="position:absolute;margin-left:-45.5pt;margin-top:1.6pt;width:483.2pt;height:106pt;z-index:264804352" coordorigin="508,2390" coordsize="9664,2120">
            <v:rect id="_x0000_s9177" style="position:absolute;left:6574;top:4048;width:789;height:462" stroked="f">
              <v:textbox style="mso-next-textbox:#_x0000_s9177">
                <w:txbxContent>
                  <w:p w:rsidR="001E6E58" w:rsidRPr="002F612C" w:rsidRDefault="001E6E58" w:rsidP="00F77F7E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052" style="position:absolute;left:6555;top:2652;width:789;height:462" stroked="f">
              <v:textbox style="mso-next-textbox:#_x0000_s9052">
                <w:txbxContent>
                  <w:p w:rsidR="001E6E58" w:rsidRPr="002F612C" w:rsidRDefault="001E6E58" w:rsidP="003F3442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004" style="position:absolute;left:508;top:3042;width:5420;height:543" fillcolor="#8db3e2" strokeweight="2pt">
              <v:textbox style="mso-next-textbox:#_x0000_s9004">
                <w:txbxContent>
                  <w:p w:rsidR="001E6E58" w:rsidRPr="00C532BE" w:rsidRDefault="001E6E58" w:rsidP="00ED63C4">
                    <w:pPr>
                      <w:spacing w:line="240" w:lineRule="auto"/>
                      <w:rPr>
                        <w:b/>
                        <w:szCs w:val="20"/>
                      </w:rPr>
                    </w:pPr>
                    <w:proofErr w:type="spellStart"/>
                    <w:proofErr w:type="gramStart"/>
                    <w:r w:rsidRPr="00ED63C4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ED63C4">
                      <w:rPr>
                        <w:rFonts w:cs="Arial"/>
                        <w:b/>
                        <w:bCs/>
                        <w:szCs w:val="20"/>
                      </w:rPr>
                      <w:t>ApplicableCIBIHSupplyChainTradeAgreement</w:t>
                    </w:r>
                    <w:proofErr w:type="spellEnd"/>
                  </w:p>
                </w:txbxContent>
              </v:textbox>
            </v:rect>
            <v:group id="_x0000_s9013" style="position:absolute;left:9872;top:2527;width:300;height:262" coordorigin="6283,5431" coordsize="300,262">
              <v:rect id="_x0000_s9014" style="position:absolute;left:6283;top:5431;width:300;height:262" strokeweight="2pt"/>
              <v:shape id="_x0000_s9015" type="#_x0000_t32" style="position:absolute;left:6367;top:5556;width:147;height:0" o:connectortype="straight" strokeweight="1.25pt"/>
              <v:shape id="_x0000_s9016" type="#_x0000_t32" style="position:absolute;left:6437;top:5501;width:0;height:113;flip:y" o:connectortype="straight" strokeweight="1.25pt"/>
            </v:group>
            <v:group id="_x0000_s9000" style="position:absolute;left:9872;top:3888;width:300;height:262" coordorigin="6283,5431" coordsize="300,262">
              <v:rect id="_x0000_s9001" style="position:absolute;left:6283;top:5431;width:300;height:262" strokeweight="2pt"/>
              <v:shape id="_x0000_s9002" type="#_x0000_t32" style="position:absolute;left:6367;top:5556;width:147;height:0" o:connectortype="straight" strokeweight="1.25pt"/>
              <v:shape id="_x0000_s9003" type="#_x0000_t32" style="position:absolute;left:6437;top:5501;width:0;height:113;flip:y" o:connectortype="straight" strokeweight="1.25pt"/>
            </v:group>
            <v:shape id="_x0000_s9005" type="#_x0000_t32" style="position:absolute;left:6545;top:2648;width:624;height:0" o:connectortype="straight" strokeweight="2pt"/>
            <v:rect id="_x0000_s9006" style="position:absolute;left:5936;top:3211;width:300;height:262" strokeweight="2pt"/>
            <v:rect id="_x0000_s9007" style="position:absolute;left:7170;top:3756;width:2702;height:543" filled="f" fillcolor="#8db3e2" strokeweight="2pt">
              <v:textbox style="mso-next-textbox:#_x0000_s9007">
                <w:txbxContent>
                  <w:p w:rsidR="001E6E58" w:rsidRPr="00E70EDD" w:rsidRDefault="001E6E58" w:rsidP="00E70EDD">
                    <w:proofErr w:type="spellStart"/>
                    <w:r w:rsidRPr="00E70EDD">
                      <w:rPr>
                        <w:rFonts w:cs="Arial"/>
                        <w:bCs/>
                        <w:szCs w:val="20"/>
                        <w:lang w:val="de-DE"/>
                      </w:rPr>
                      <w:t>asram:SellerCITradeParty</w:t>
                    </w:r>
                    <w:proofErr w:type="spellEnd"/>
                  </w:p>
                </w:txbxContent>
              </v:textbox>
            </v:rect>
            <v:shape id="_x0000_s9008" type="#_x0000_t32" style="position:absolute;left:6240;top:3341;width:315;height:0" o:connectortype="straight" strokeweight="2pt"/>
            <v:shape id="_x0000_s9009" type="#_x0000_t32" style="position:absolute;left:5926;top:3341;width:340;height:0" o:connectortype="straight" strokeweight="2pt"/>
            <v:rect id="_x0000_s9010" style="position:absolute;left:7164;top:2390;width:2708;height:543" filled="f" fillcolor="#8db3e2" strokeweight="2pt">
              <v:textbox style="mso-next-textbox:#_x0000_s9010">
                <w:txbxContent>
                  <w:p w:rsidR="001E6E58" w:rsidRPr="001720AA" w:rsidRDefault="001E6E58" w:rsidP="00ED63C4">
                    <w:pPr>
                      <w:spacing w:line="240" w:lineRule="auto"/>
                      <w:rPr>
                        <w:szCs w:val="20"/>
                      </w:rPr>
                    </w:pPr>
                    <w:proofErr w:type="spellStart"/>
                    <w:proofErr w:type="gramStart"/>
                    <w:r w:rsidRPr="00E70EDD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E70EDD">
                      <w:rPr>
                        <w:rFonts w:cs="Arial"/>
                        <w:bCs/>
                        <w:szCs w:val="20"/>
                      </w:rPr>
                      <w:t>BuyerCITradeParty</w:t>
                    </w:r>
                    <w:proofErr w:type="spellEnd"/>
                  </w:p>
                </w:txbxContent>
              </v:textbox>
            </v:rect>
            <v:shape id="_x0000_s9011" type="#_x0000_t32" style="position:absolute;left:6545;top:2648;width:10;height:1396" o:connectortype="straight" strokeweight="2pt"/>
            <v:shape id="_x0000_s9012" type="#_x0000_t32" style="position:absolute;left:6547;top:4044;width:624;height:0" o:connectortype="straight" strokeweight="2pt"/>
          </v:group>
        </w:pict>
      </w:r>
    </w:p>
    <w:p w:rsidR="003F3442" w:rsidRDefault="003F3442" w:rsidP="00A07FC2">
      <w:bookmarkStart w:id="24" w:name="_asram:ApplicableCISSupplyChainTrade"/>
      <w:bookmarkEnd w:id="24"/>
    </w:p>
    <w:p w:rsidR="003F3442" w:rsidRDefault="003F3442" w:rsidP="00A07FC2"/>
    <w:p w:rsidR="003F3442" w:rsidRDefault="003F3442" w:rsidP="00A07FC2"/>
    <w:p w:rsidR="003F3442" w:rsidRDefault="003F3442" w:rsidP="00A07FC2"/>
    <w:p w:rsidR="00C66221" w:rsidRDefault="00C66221" w:rsidP="00A07FC2"/>
    <w:p w:rsidR="003F3442" w:rsidRDefault="003F3442" w:rsidP="00A07FC2"/>
    <w:p w:rsidR="003F3442" w:rsidRDefault="003F3442" w:rsidP="00A07FC2"/>
    <w:p w:rsidR="001877DE" w:rsidRDefault="001877DE" w:rsidP="00A07FC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4"/>
      </w:tblGrid>
      <w:tr w:rsidR="001877DE" w:rsidRPr="001E1B02" w:rsidTr="00C06E97">
        <w:trPr>
          <w:trHeight w:val="329"/>
        </w:trPr>
        <w:tc>
          <w:tcPr>
            <w:tcW w:w="9494" w:type="dxa"/>
            <w:shd w:val="clear" w:color="auto" w:fill="FFFFCC"/>
            <w:vAlign w:val="center"/>
          </w:tcPr>
          <w:p w:rsidR="001877DE" w:rsidRPr="001E1B02" w:rsidRDefault="001877DE" w:rsidP="00C06E97">
            <w:pPr>
              <w:spacing w:line="240" w:lineRule="auto"/>
              <w:rPr>
                <w:rFonts w:eastAsia="Times New Roman"/>
                <w:b/>
                <w:bCs/>
                <w:color w:val="000000"/>
                <w:lang w:eastAsia="de-DE"/>
              </w:rPr>
            </w:pPr>
            <w:r w:rsidRPr="001E1B02">
              <w:rPr>
                <w:rFonts w:eastAsia="Times New Roman"/>
                <w:b/>
                <w:bCs/>
                <w:color w:val="000000"/>
                <w:lang w:eastAsia="de-DE"/>
              </w:rPr>
              <w:t>Explanation</w:t>
            </w:r>
          </w:p>
        </w:tc>
      </w:tr>
      <w:tr w:rsidR="001877DE" w:rsidTr="00C06E97">
        <w:tc>
          <w:tcPr>
            <w:tcW w:w="9494" w:type="dxa"/>
          </w:tcPr>
          <w:p w:rsidR="001877DE" w:rsidRDefault="001877DE" w:rsidP="00C06E97">
            <w:pPr>
              <w:spacing w:line="240" w:lineRule="auto"/>
            </w:pPr>
          </w:p>
          <w:p w:rsidR="001877DE" w:rsidRDefault="001877DE" w:rsidP="001877DE">
            <w:pPr>
              <w:spacing w:line="240" w:lineRule="auto"/>
              <w:rPr>
                <w:rFonts w:cs="Arial"/>
                <w:b/>
                <w:bCs/>
                <w:szCs w:val="20"/>
              </w:rPr>
            </w:pPr>
            <w:r w:rsidRPr="00906642">
              <w:rPr>
                <w:rFonts w:cs="Arial"/>
                <w:b/>
                <w:bCs/>
                <w:szCs w:val="20"/>
              </w:rPr>
              <w:t>“asram:ApplicableCIBIHSupplyChainTradeAgreement”</w:t>
            </w:r>
            <w:r>
              <w:rPr>
                <w:rFonts w:cs="Arial"/>
                <w:b/>
                <w:bCs/>
                <w:szCs w:val="20"/>
              </w:rPr>
              <w:t xml:space="preserve"> </w:t>
            </w:r>
            <w:r>
              <w:rPr>
                <w:rFonts w:cs="Arial"/>
                <w:bCs/>
                <w:szCs w:val="20"/>
              </w:rPr>
              <w:t xml:space="preserve">contains </w:t>
            </w:r>
            <w:r w:rsidRPr="00BD153F">
              <w:rPr>
                <w:rFonts w:cs="Arial"/>
                <w:bCs/>
                <w:szCs w:val="20"/>
              </w:rPr>
              <w:t>business address data of the contracting parties</w:t>
            </w:r>
            <w:r>
              <w:rPr>
                <w:rFonts w:cs="Arial"/>
                <w:bCs/>
                <w:szCs w:val="20"/>
              </w:rPr>
              <w:t xml:space="preserve"> customer and supplier.</w:t>
            </w:r>
          </w:p>
          <w:p w:rsidR="001877DE" w:rsidRPr="001877DE" w:rsidRDefault="001877DE" w:rsidP="001877DE">
            <w:pPr>
              <w:spacing w:line="240" w:lineRule="auto"/>
              <w:rPr>
                <w:rFonts w:cs="Arial"/>
                <w:b/>
                <w:bCs/>
                <w:szCs w:val="20"/>
              </w:rPr>
            </w:pPr>
          </w:p>
        </w:tc>
      </w:tr>
    </w:tbl>
    <w:p w:rsidR="001877DE" w:rsidRDefault="001877DE" w:rsidP="00A07FC2"/>
    <w:p w:rsidR="003F3442" w:rsidRPr="003F3442" w:rsidRDefault="003F3442" w:rsidP="003F3442">
      <w:pPr>
        <w:pStyle w:val="berschrift3"/>
        <w:rPr>
          <w:sz w:val="24"/>
          <w:szCs w:val="24"/>
        </w:rPr>
      </w:pPr>
      <w:bookmarkStart w:id="25" w:name="_Toc349132602"/>
      <w:r w:rsidRPr="003F3442">
        <w:rPr>
          <w:sz w:val="24"/>
          <w:szCs w:val="24"/>
        </w:rPr>
        <w:t>asram:BuyerCITradeParty</w:t>
      </w:r>
      <w:bookmarkEnd w:id="25"/>
    </w:p>
    <w:p w:rsidR="003F3442" w:rsidRDefault="003F3442" w:rsidP="00A07FC2"/>
    <w:p w:rsidR="008D5906" w:rsidRDefault="008D5906" w:rsidP="00A07FC2"/>
    <w:p w:rsidR="008D5906" w:rsidRDefault="008D5906" w:rsidP="00A07FC2"/>
    <w:p w:rsidR="008D5906" w:rsidRDefault="007B5E39" w:rsidP="00A07FC2">
      <w:r>
        <w:rPr>
          <w:noProof/>
          <w:lang w:val="de-DE" w:eastAsia="de-DE"/>
        </w:rPr>
        <w:pict>
          <v:group id="_x0000_s11297" style="position:absolute;margin-left:-45.5pt;margin-top:10.95pt;width:399.9pt;height:215pt;z-index:268378112" coordorigin="508,8500" coordsize="7998,4300">
            <v:group id="_x0000_s11262" style="position:absolute;left:8206;top:10384;width:300;height:262" coordorigin="6283,5431" coordsize="300,262">
              <v:rect id="_x0000_s11263" style="position:absolute;left:6283;top:5431;width:300;height:262" strokeweight="2pt"/>
              <v:shape id="_x0000_s11264" type="#_x0000_t32" style="position:absolute;left:6367;top:5556;width:147;height:0" o:connectortype="straight" strokeweight="1.25pt"/>
              <v:shape id="_x0000_s11265" type="#_x0000_t32" style="position:absolute;left:6437;top:5501;width:0;height:113;flip:y" o:connectortype="straight" strokeweight="1.25pt"/>
            </v:group>
            <v:shape id="_x0000_s11266" type="#_x0000_t32" style="position:absolute;left:4053;top:12255;width:624;height:0" o:connectortype="straight" strokeweight="2pt"/>
            <v:rect id="_x0000_s11267" style="position:absolute;left:4110;top:9762;width:789;height:462" stroked="f">
              <v:textbox style="mso-next-textbox:#_x0000_s11267">
                <w:txbxContent>
                  <w:p w:rsidR="001E6E58" w:rsidRPr="002F612C" w:rsidRDefault="001E6E58" w:rsidP="008D5906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268" style="position:absolute;left:4676;top:9384;width:3684;height:543" filled="f" fillcolor="#8db3e2" strokeweight="2pt">
              <v:textbox style="mso-next-textbox:#_x0000_s11268">
                <w:txbxContent>
                  <w:p w:rsidR="001E6E58" w:rsidRPr="00980479" w:rsidRDefault="001E6E58" w:rsidP="008D5906">
                    <w:pPr>
                      <w:spacing w:line="240" w:lineRule="auto"/>
                    </w:pPr>
                    <w:proofErr w:type="spellStart"/>
                    <w:proofErr w:type="gramStart"/>
                    <w:r w:rsidRPr="00980479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80479">
                      <w:rPr>
                        <w:rFonts w:cs="Arial"/>
                        <w:bCs/>
                        <w:szCs w:val="20"/>
                      </w:rPr>
                      <w:t>GlobalIdentificationIdentifier</w:t>
                    </w:r>
                    <w:proofErr w:type="spellEnd"/>
                  </w:p>
                  <w:p w:rsidR="001E6E58" w:rsidRPr="008D5906" w:rsidRDefault="001E6E58" w:rsidP="008D5906"/>
                </w:txbxContent>
              </v:textbox>
            </v:rect>
            <v:rect id="_x0000_s11269" style="position:absolute;left:508;top:10208;width:2933;height:543" fillcolor="#8db3e2" strokeweight="2pt">
              <v:textbox style="mso-next-textbox:#_x0000_s11269">
                <w:txbxContent>
                  <w:p w:rsidR="001E6E58" w:rsidRPr="0092092D" w:rsidRDefault="001E6E58" w:rsidP="008D5906">
                    <w:pPr>
                      <w:spacing w:line="240" w:lineRule="auto"/>
                      <w:rPr>
                        <w:b/>
                        <w:szCs w:val="20"/>
                      </w:rPr>
                    </w:pPr>
                    <w:proofErr w:type="spellStart"/>
                    <w:proofErr w:type="gramStart"/>
                    <w:r w:rsidRPr="00254049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254049">
                      <w:rPr>
                        <w:rFonts w:cs="Arial"/>
                        <w:b/>
                        <w:bCs/>
                        <w:szCs w:val="20"/>
                      </w:rPr>
                      <w:t>BuyerCITradeParty</w:t>
                    </w:r>
                    <w:proofErr w:type="spellEnd"/>
                  </w:p>
                </w:txbxContent>
              </v:textbox>
            </v:rect>
            <v:group id="_x0000_s11270" style="position:absolute;left:7863;top:11221;width:300;height:262" coordorigin="6283,5431" coordsize="300,262">
              <v:rect id="_x0000_s11271" style="position:absolute;left:6283;top:5431;width:300;height:262" strokeweight="2pt"/>
              <v:shape id="_x0000_s11272" type="#_x0000_t32" style="position:absolute;left:6367;top:5556;width:147;height:0" o:connectortype="straight" strokeweight="1.25pt"/>
              <v:shape id="_x0000_s11273" type="#_x0000_t32" style="position:absolute;left:6437;top:5501;width:0;height:113;flip:y" o:connectortype="straight" strokeweight="1.25pt"/>
            </v:group>
            <v:group id="_x0000_s11274" style="position:absolute;left:7862;top:12090;width:300;height:262" coordorigin="6283,5431" coordsize="300,262">
              <v:rect id="_x0000_s11275" style="position:absolute;left:6283;top:5431;width:300;height:262" strokeweight="2pt"/>
              <v:shape id="_x0000_s11276" type="#_x0000_t32" style="position:absolute;left:6367;top:5556;width:147;height:0" o:connectortype="straight" strokeweight="1.25pt"/>
              <v:shape id="_x0000_s11277" type="#_x0000_t32" style="position:absolute;left:6437;top:5501;width:0;height:113;flip:y" o:connectortype="straight" strokeweight="1.25pt"/>
            </v:group>
            <v:rect id="_x0000_s11278" style="position:absolute;left:4093;top:8788;width:789;height:462" stroked="f">
              <v:textbox style="mso-next-textbox:#_x0000_s11278">
                <w:txbxContent>
                  <w:p w:rsidR="001E6E58" w:rsidRPr="002F612C" w:rsidRDefault="001E6E58" w:rsidP="008D5906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279" style="position:absolute;left:4093;top:10589;width:789;height:462" stroked="f">
              <v:textbox style="mso-next-textbox:#_x0000_s11279">
                <w:txbxContent>
                  <w:p w:rsidR="001E6E58" w:rsidRPr="002F612C" w:rsidRDefault="001E6E58" w:rsidP="008D5906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0..*</w:t>
                    </w:r>
                  </w:p>
                </w:txbxContent>
              </v:textbox>
            </v:rect>
            <v:rect id="_x0000_s11280" style="position:absolute;left:4110;top:11407;width:789;height:462" stroked="f">
              <v:textbox style="mso-next-textbox:#_x0000_s11280">
                <w:txbxContent>
                  <w:p w:rsidR="001E6E58" w:rsidRPr="002F612C" w:rsidRDefault="001E6E58" w:rsidP="008D5906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281" style="position:absolute;left:4088;top:12338;width:789;height:462" stroked="f">
              <v:textbox style="mso-next-textbox:#_x0000_s11281">
                <w:txbxContent>
                  <w:p w:rsidR="001E6E58" w:rsidRPr="002F612C" w:rsidRDefault="001E6E58" w:rsidP="008D5906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283" style="position:absolute;left:4671;top:11961;width:3192;height:543" filled="f" fillcolor="#8db3e2" strokeweight="2pt">
              <v:textbox style="mso-next-textbox:#_x0000_s11283">
                <w:txbxContent>
                  <w:p w:rsidR="001E6E58" w:rsidRPr="00980479" w:rsidRDefault="001E6E58" w:rsidP="008D5906">
                    <w:pPr>
                      <w:spacing w:line="240" w:lineRule="auto"/>
                    </w:pPr>
                    <w:proofErr w:type="spellStart"/>
                    <w:proofErr w:type="gramStart"/>
                    <w:r w:rsidRPr="00980479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80479">
                      <w:rPr>
                        <w:rFonts w:cs="Arial"/>
                        <w:bCs/>
                        <w:szCs w:val="20"/>
                      </w:rPr>
                      <w:t>DefinedCITradeContact</w:t>
                    </w:r>
                    <w:proofErr w:type="spellEnd"/>
                  </w:p>
                  <w:p w:rsidR="001E6E58" w:rsidRPr="0092092D" w:rsidRDefault="001E6E58" w:rsidP="008D5906">
                    <w:pPr>
                      <w:spacing w:line="240" w:lineRule="auto"/>
                    </w:pPr>
                  </w:p>
                </w:txbxContent>
              </v:textbox>
            </v:rect>
            <v:shape id="_x0000_s11284" type="#_x0000_t32" style="position:absolute;left:4061;top:11360;width:624;height:0" o:connectortype="straight" strokeweight="2pt"/>
            <v:rect id="_x0000_s11286" style="position:absolute;left:3443;top:10377;width:300;height:262" strokeweight="2pt"/>
            <v:rect id="_x0000_s11287" style="position:absolute;left:4677;top:8500;width:3523;height:543" filled="f" fillcolor="#8db3e2" strokeweight="2pt">
              <v:textbox style="mso-next-textbox:#_x0000_s11287">
                <w:txbxContent>
                  <w:p w:rsidR="001E6E58" w:rsidRPr="00980479" w:rsidRDefault="001E6E58" w:rsidP="008D5906">
                    <w:pPr>
                      <w:spacing w:line="240" w:lineRule="auto"/>
                    </w:pPr>
                    <w:proofErr w:type="spellStart"/>
                    <w:proofErr w:type="gramStart"/>
                    <w:r w:rsidRPr="00980479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80479">
                      <w:rPr>
                        <w:rFonts w:cs="Arial"/>
                        <w:bCs/>
                        <w:szCs w:val="20"/>
                      </w:rPr>
                      <w:t>DUNSIdentificationIdentifier</w:t>
                    </w:r>
                    <w:proofErr w:type="spellEnd"/>
                  </w:p>
                  <w:p w:rsidR="001E6E58" w:rsidRPr="0092092D" w:rsidRDefault="001E6E58" w:rsidP="008D5906">
                    <w:pPr>
                      <w:spacing w:line="240" w:lineRule="auto"/>
                    </w:pPr>
                  </w:p>
                </w:txbxContent>
              </v:textbox>
            </v:rect>
            <v:shape id="_x0000_s11288" type="#_x0000_t32" style="position:absolute;left:3433;top:10507;width:340;height:0" o:connectortype="straight" strokeweight="2pt"/>
            <v:rect id="_x0000_s11290" style="position:absolute;left:4677;top:10224;width:3523;height:543" filled="f" fillcolor="#8db3e2" strokeweight="2pt">
              <v:textbox style="mso-next-textbox:#_x0000_s11290">
                <w:txbxContent>
                  <w:p w:rsidR="001E6E58" w:rsidRPr="00980479" w:rsidRDefault="001E6E58" w:rsidP="008D5906">
                    <w:pPr>
                      <w:spacing w:line="240" w:lineRule="auto"/>
                    </w:pPr>
                    <w:proofErr w:type="spellStart"/>
                    <w:proofErr w:type="gramStart"/>
                    <w:r w:rsidRPr="00980479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80479">
                      <w:rPr>
                        <w:rFonts w:cs="Arial"/>
                        <w:bCs/>
                        <w:szCs w:val="20"/>
                      </w:rPr>
                      <w:t>SpecifiedCITaxRegistration</w:t>
                    </w:r>
                    <w:proofErr w:type="spellEnd"/>
                  </w:p>
                  <w:p w:rsidR="001E6E58" w:rsidRPr="0092092D" w:rsidRDefault="001E6E58" w:rsidP="008D5906">
                    <w:pPr>
                      <w:spacing w:line="240" w:lineRule="auto"/>
                    </w:pPr>
                  </w:p>
                </w:txbxContent>
              </v:textbox>
            </v:rect>
            <v:shape id="_x0000_s11291" type="#_x0000_t32" style="position:absolute;left:4061;top:8771;width:32;height:3501;flip:x" o:connectortype="straight" strokeweight="2pt"/>
            <v:shape id="_x0000_s11292" type="#_x0000_t32" style="position:absolute;left:4055;top:9702;width:624;height:0" o:connectortype="straight" strokeweight="2pt"/>
            <v:rect id="_x0000_s11293" style="position:absolute;left:4705;top:11082;width:3158;height:543" filled="f" fillcolor="#8db3e2" strokeweight="2pt">
              <v:textbox style="mso-next-textbox:#_x0000_s11293">
                <w:txbxContent>
                  <w:p w:rsidR="001E6E58" w:rsidRPr="00980479" w:rsidRDefault="001E6E58" w:rsidP="008D5906">
                    <w:pPr>
                      <w:spacing w:line="240" w:lineRule="auto"/>
                    </w:pPr>
                    <w:proofErr w:type="spellStart"/>
                    <w:proofErr w:type="gramStart"/>
                    <w:r w:rsidRPr="00980479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80479">
                      <w:rPr>
                        <w:rFonts w:cs="Arial"/>
                        <w:bCs/>
                        <w:szCs w:val="20"/>
                      </w:rPr>
                      <w:t>PostalCITradeAddress</w:t>
                    </w:r>
                    <w:proofErr w:type="spellEnd"/>
                  </w:p>
                  <w:p w:rsidR="001E6E58" w:rsidRPr="0092092D" w:rsidRDefault="001E6E58" w:rsidP="008D5906">
                    <w:pPr>
                      <w:spacing w:line="240" w:lineRule="auto"/>
                    </w:pPr>
                  </w:p>
                </w:txbxContent>
              </v:textbox>
            </v:rect>
            <v:shape id="_x0000_s11294" type="#_x0000_t32" style="position:absolute;left:4074;top:10520;width:624;height:0" o:connectortype="straight" strokeweight="2pt"/>
            <v:shape id="_x0000_s11295" type="#_x0000_t32" style="position:absolute;left:4071;top:8771;width:624;height:0" o:connectortype="straight" strokeweight="2pt"/>
            <v:shape id="_x0000_s11296" type="#_x0000_t32" style="position:absolute;left:3673;top:10515;width:400;height:0" o:connectortype="straight" strokeweight="2pt"/>
          </v:group>
        </w:pict>
      </w:r>
    </w:p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3F3442" w:rsidRDefault="003F3442" w:rsidP="00A07FC2"/>
    <w:p w:rsidR="001549DC" w:rsidRDefault="001549DC" w:rsidP="00A07FC2"/>
    <w:p w:rsidR="001549DC" w:rsidRDefault="001549DC" w:rsidP="00A07FC2"/>
    <w:p w:rsidR="001549DC" w:rsidRDefault="001549DC" w:rsidP="00A07FC2"/>
    <w:p w:rsidR="001549DC" w:rsidRDefault="001549DC" w:rsidP="00A07FC2"/>
    <w:p w:rsidR="001549DC" w:rsidRDefault="001549DC" w:rsidP="00A07FC2"/>
    <w:p w:rsidR="001549DC" w:rsidRDefault="001549DC" w:rsidP="00A07FC2"/>
    <w:p w:rsidR="001549DC" w:rsidRDefault="001549DC" w:rsidP="00A07FC2"/>
    <w:p w:rsidR="00C65602" w:rsidRDefault="00C65602" w:rsidP="00A07FC2"/>
    <w:p w:rsidR="008D5906" w:rsidRDefault="008D5906" w:rsidP="00A07FC2"/>
    <w:p w:rsidR="008D5906" w:rsidRDefault="008D5906" w:rsidP="00A07FC2"/>
    <w:p w:rsidR="00C65602" w:rsidRDefault="00C65602" w:rsidP="00A07FC2"/>
    <w:p w:rsidR="001549DC" w:rsidRDefault="001549DC" w:rsidP="00A07FC2"/>
    <w:p w:rsidR="001549DC" w:rsidRDefault="001549DC" w:rsidP="00A07FC2"/>
    <w:p w:rsidR="00C65602" w:rsidRDefault="00C65602" w:rsidP="00A07FC2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1"/>
        <w:gridCol w:w="1360"/>
        <w:gridCol w:w="1362"/>
        <w:gridCol w:w="1362"/>
        <w:gridCol w:w="2012"/>
        <w:gridCol w:w="1353"/>
      </w:tblGrid>
      <w:tr w:rsidR="00C65602" w:rsidRPr="007A6D70" w:rsidTr="001549DC">
        <w:trPr>
          <w:trHeight w:val="330"/>
        </w:trPr>
        <w:tc>
          <w:tcPr>
            <w:tcW w:w="1134" w:type="pct"/>
            <w:shd w:val="clear" w:color="auto" w:fill="FFFFCC"/>
            <w:noWrap/>
            <w:vAlign w:val="center"/>
            <w:hideMark/>
          </w:tcPr>
          <w:p w:rsidR="00C65602" w:rsidRPr="007A6D70" w:rsidRDefault="00C65602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lastRenderedPageBreak/>
              <w:t>Field Name</w:t>
            </w:r>
          </w:p>
        </w:tc>
        <w:tc>
          <w:tcPr>
            <w:tcW w:w="699" w:type="pct"/>
            <w:shd w:val="clear" w:color="auto" w:fill="FFFFCC"/>
            <w:noWrap/>
            <w:vAlign w:val="center"/>
            <w:hideMark/>
          </w:tcPr>
          <w:p w:rsidR="00C65602" w:rsidRPr="007A6D70" w:rsidRDefault="00C65602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700" w:type="pct"/>
            <w:shd w:val="clear" w:color="auto" w:fill="FFFFCC"/>
            <w:noWrap/>
            <w:vAlign w:val="center"/>
            <w:hideMark/>
          </w:tcPr>
          <w:p w:rsidR="00C65602" w:rsidRPr="007A6D70" w:rsidRDefault="00C65602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700" w:type="pct"/>
            <w:shd w:val="clear" w:color="auto" w:fill="FFFFCC"/>
            <w:noWrap/>
            <w:vAlign w:val="center"/>
            <w:hideMark/>
          </w:tcPr>
          <w:p w:rsidR="00C65602" w:rsidRPr="007A6D70" w:rsidRDefault="00C65602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1072" w:type="pct"/>
            <w:shd w:val="clear" w:color="auto" w:fill="FFFFCC"/>
            <w:noWrap/>
            <w:vAlign w:val="center"/>
            <w:hideMark/>
          </w:tcPr>
          <w:p w:rsidR="00C65602" w:rsidRPr="007A6D70" w:rsidRDefault="00C65602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697" w:type="pct"/>
            <w:shd w:val="clear" w:color="auto" w:fill="FFFFCC"/>
            <w:noWrap/>
            <w:vAlign w:val="center"/>
            <w:hideMark/>
          </w:tcPr>
          <w:p w:rsidR="00C65602" w:rsidRPr="007A6D70" w:rsidRDefault="00C65602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C65602" w:rsidRPr="007A6D70" w:rsidTr="004E0F7F">
        <w:trPr>
          <w:trHeight w:val="315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C65602" w:rsidRPr="00A709BF" w:rsidRDefault="00C65602" w:rsidP="004E0F7F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lang w:eastAsia="de-DE"/>
              </w:rPr>
            </w:pPr>
            <w:r w:rsidRPr="00A709BF">
              <w:rPr>
                <w:rFonts w:eastAsia="Times New Roman"/>
                <w:b/>
                <w:color w:val="000000"/>
                <w:lang w:eastAsia="de-DE"/>
              </w:rPr>
              <w:t>Description</w:t>
            </w:r>
          </w:p>
        </w:tc>
      </w:tr>
      <w:tr w:rsidR="00C65602" w:rsidRPr="007A6D70" w:rsidTr="001549DC">
        <w:trPr>
          <w:trHeight w:val="315"/>
        </w:trPr>
        <w:tc>
          <w:tcPr>
            <w:tcW w:w="1134" w:type="pct"/>
            <w:shd w:val="clear" w:color="auto" w:fill="auto"/>
            <w:noWrap/>
            <w:vAlign w:val="center"/>
            <w:hideMark/>
          </w:tcPr>
          <w:p w:rsidR="001549DC" w:rsidRDefault="001549DC" w:rsidP="001549D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C65602" w:rsidRDefault="001549DC" w:rsidP="001549D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1A636E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asram:DUNSIdentificationIdentifier</w:t>
            </w:r>
          </w:p>
          <w:p w:rsidR="001549DC" w:rsidRPr="001549DC" w:rsidRDefault="001549DC" w:rsidP="001549DC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C65602" w:rsidRPr="007A6D70" w:rsidRDefault="00C65602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700" w:type="pct"/>
            <w:shd w:val="clear" w:color="auto" w:fill="auto"/>
            <w:noWrap/>
            <w:vAlign w:val="center"/>
            <w:hideMark/>
          </w:tcPr>
          <w:p w:rsidR="00C65602" w:rsidRPr="007A6D70" w:rsidRDefault="00C65602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35</w:t>
            </w:r>
          </w:p>
        </w:tc>
        <w:tc>
          <w:tcPr>
            <w:tcW w:w="700" w:type="pct"/>
            <w:shd w:val="clear" w:color="auto" w:fill="auto"/>
            <w:noWrap/>
            <w:vAlign w:val="center"/>
            <w:hideMark/>
          </w:tcPr>
          <w:p w:rsidR="00C65602" w:rsidRPr="007A6D70" w:rsidRDefault="00C65602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5</w:t>
            </w:r>
          </w:p>
        </w:tc>
        <w:tc>
          <w:tcPr>
            <w:tcW w:w="1072" w:type="pct"/>
            <w:shd w:val="clear" w:color="auto" w:fill="auto"/>
            <w:noWrap/>
            <w:vAlign w:val="center"/>
            <w:hideMark/>
          </w:tcPr>
          <w:p w:rsidR="00C65602" w:rsidRPr="007A6D70" w:rsidRDefault="006548DF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351200012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:rsidR="00C65602" w:rsidRPr="007A6D70" w:rsidRDefault="00C65602" w:rsidP="004E0F7F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1549DC" w:rsidRPr="007A6D70" w:rsidTr="001549DC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1549DC" w:rsidRDefault="001549DC" w:rsidP="001549DC">
            <w:pPr>
              <w:spacing w:line="240" w:lineRule="auto"/>
              <w:rPr>
                <w:b/>
                <w:lang w:eastAsia="de-DE"/>
              </w:rPr>
            </w:pPr>
          </w:p>
          <w:p w:rsidR="001549DC" w:rsidRDefault="001549DC" w:rsidP="001549DC">
            <w:pPr>
              <w:spacing w:line="240" w:lineRule="auto"/>
              <w:rPr>
                <w:b/>
                <w:lang w:eastAsia="de-DE"/>
              </w:rPr>
            </w:pPr>
            <w:r>
              <w:rPr>
                <w:b/>
                <w:lang w:eastAsia="de-DE"/>
              </w:rPr>
              <w:t>Customer</w:t>
            </w:r>
            <w:r w:rsidRPr="00C65602">
              <w:rPr>
                <w:b/>
                <w:lang w:eastAsia="de-DE"/>
              </w:rPr>
              <w:t>DunsNumber</w:t>
            </w:r>
            <w:r w:rsidRPr="00A62BFF">
              <w:rPr>
                <w:b/>
                <w:lang w:eastAsia="de-DE"/>
              </w:rPr>
              <w:t>:</w:t>
            </w:r>
          </w:p>
          <w:p w:rsidR="001549DC" w:rsidRDefault="001549DC" w:rsidP="001549DC">
            <w:pPr>
              <w:spacing w:line="240" w:lineRule="auto"/>
            </w:pPr>
            <w:r w:rsidRPr="00C65602">
              <w:t>The Data Universal Numbering System, abbreviated as DUNS or D-U-N-S is a system developed and regulated by Dun &amp; Bradstreet (D&amp;B) which assigns a unique numeric identifier to a single business entity. This numeric identifier is then referred to as a DUNS number.</w:t>
            </w:r>
          </w:p>
          <w:p w:rsidR="001549DC" w:rsidRDefault="001549DC" w:rsidP="004E0F7F">
            <w:pPr>
              <w:spacing w:line="240" w:lineRule="auto"/>
              <w:jc w:val="center"/>
              <w:rPr>
                <w:rFonts w:eastAsia="Times New Roman"/>
                <w:color w:val="000000"/>
                <w:lang w:eastAsia="de-DE"/>
              </w:rPr>
            </w:pPr>
          </w:p>
        </w:tc>
      </w:tr>
      <w:tr w:rsidR="001549DC" w:rsidRPr="001549DC" w:rsidTr="001549DC">
        <w:trPr>
          <w:trHeight w:val="315"/>
        </w:trPr>
        <w:tc>
          <w:tcPr>
            <w:tcW w:w="1134" w:type="pct"/>
            <w:shd w:val="clear" w:color="auto" w:fill="auto"/>
            <w:noWrap/>
            <w:vAlign w:val="center"/>
            <w:hideMark/>
          </w:tcPr>
          <w:p w:rsidR="001549DC" w:rsidRDefault="001549DC" w:rsidP="004B646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1549DC" w:rsidRPr="00980479" w:rsidRDefault="001549DC" w:rsidP="004B6469">
            <w:pPr>
              <w:spacing w:line="240" w:lineRule="auto"/>
            </w:pPr>
            <w:r w:rsidRPr="001A636E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asram:GlobalIdentificationIdentifier</w:t>
            </w:r>
          </w:p>
          <w:p w:rsidR="001549DC" w:rsidRPr="00980479" w:rsidRDefault="001549DC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1549DC" w:rsidRPr="006239D4" w:rsidRDefault="001549DC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700" w:type="pct"/>
            <w:shd w:val="clear" w:color="auto" w:fill="auto"/>
            <w:noWrap/>
            <w:vAlign w:val="center"/>
            <w:hideMark/>
          </w:tcPr>
          <w:p w:rsidR="001549DC" w:rsidRPr="006239D4" w:rsidRDefault="001549DC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35</w:t>
            </w:r>
          </w:p>
        </w:tc>
        <w:tc>
          <w:tcPr>
            <w:tcW w:w="700" w:type="pct"/>
            <w:shd w:val="clear" w:color="auto" w:fill="auto"/>
            <w:noWrap/>
            <w:vAlign w:val="center"/>
            <w:hideMark/>
          </w:tcPr>
          <w:p w:rsidR="001549DC" w:rsidRPr="006239D4" w:rsidRDefault="001549DC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5</w:t>
            </w:r>
          </w:p>
        </w:tc>
        <w:tc>
          <w:tcPr>
            <w:tcW w:w="1072" w:type="pct"/>
            <w:shd w:val="clear" w:color="auto" w:fill="auto"/>
            <w:noWrap/>
            <w:vAlign w:val="center"/>
            <w:hideMark/>
          </w:tcPr>
          <w:p w:rsidR="001549DC" w:rsidRPr="006239D4" w:rsidRDefault="001549DC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48211</w:t>
            </w:r>
          </w:p>
        </w:tc>
        <w:tc>
          <w:tcPr>
            <w:tcW w:w="697" w:type="pct"/>
            <w:shd w:val="clear" w:color="auto" w:fill="auto"/>
            <w:noWrap/>
            <w:vAlign w:val="center"/>
            <w:hideMark/>
          </w:tcPr>
          <w:p w:rsidR="001549DC" w:rsidRPr="006239D4" w:rsidRDefault="001549DC" w:rsidP="004B6469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>
              <w:rPr>
                <w:rFonts w:eastAsia="Times New Roman"/>
                <w:color w:val="000000"/>
                <w:lang w:val="de-DE" w:eastAsia="de-DE"/>
              </w:rPr>
              <w:t>C</w:t>
            </w:r>
          </w:p>
        </w:tc>
      </w:tr>
      <w:tr w:rsidR="001549DC" w:rsidRPr="007A6D70" w:rsidTr="004E0F7F">
        <w:trPr>
          <w:trHeight w:val="640"/>
        </w:trPr>
        <w:tc>
          <w:tcPr>
            <w:tcW w:w="5000" w:type="pct"/>
            <w:gridSpan w:val="6"/>
            <w:noWrap/>
            <w:vAlign w:val="center"/>
            <w:hideMark/>
          </w:tcPr>
          <w:p w:rsidR="001549DC" w:rsidRDefault="001549DC" w:rsidP="001549DC">
            <w:pPr>
              <w:spacing w:line="240" w:lineRule="auto"/>
              <w:rPr>
                <w:rFonts w:eastAsia="Times New Roman"/>
                <w:b/>
                <w:color w:val="000000"/>
                <w:szCs w:val="20"/>
                <w:lang w:val="de-DE" w:eastAsia="de-DE"/>
              </w:rPr>
            </w:pPr>
          </w:p>
          <w:p w:rsidR="001549DC" w:rsidRDefault="001549DC" w:rsidP="004E0F7F">
            <w:pPr>
              <w:spacing w:line="240" w:lineRule="auto"/>
              <w:rPr>
                <w:b/>
                <w:lang w:eastAsia="de-DE"/>
              </w:rPr>
            </w:pPr>
            <w:r w:rsidRPr="00E85688">
              <w:rPr>
                <w:rFonts w:eastAsia="Times New Roman"/>
                <w:b/>
                <w:color w:val="000000"/>
                <w:szCs w:val="20"/>
                <w:lang w:val="de-DE" w:eastAsia="de-DE"/>
              </w:rPr>
              <w:t>CustomerPartnerNumber</w:t>
            </w:r>
          </w:p>
          <w:p w:rsidR="001549DC" w:rsidRPr="007A6D70" w:rsidRDefault="001549DC" w:rsidP="001549DC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C65602" w:rsidRDefault="00C65602" w:rsidP="00A07FC2"/>
    <w:p w:rsidR="008D5906" w:rsidRDefault="008D5906" w:rsidP="00A07FC2"/>
    <w:p w:rsidR="008D5906" w:rsidRPr="008023FF" w:rsidRDefault="008D5906" w:rsidP="008D5906">
      <w:pPr>
        <w:pStyle w:val="berschrift4"/>
      </w:pPr>
      <w:bookmarkStart w:id="26" w:name="_Toc292800340"/>
      <w:bookmarkStart w:id="27" w:name="_Toc349132603"/>
      <w:r w:rsidRPr="003F43C5">
        <w:t>asram:SpecifiedCITaxRegistration</w:t>
      </w:r>
      <w:bookmarkEnd w:id="26"/>
      <w:bookmarkEnd w:id="27"/>
    </w:p>
    <w:p w:rsidR="008D5906" w:rsidRDefault="008D5906" w:rsidP="008D5906"/>
    <w:p w:rsidR="008D5906" w:rsidRDefault="008D5906" w:rsidP="008D5906">
      <w:pPr>
        <w:pStyle w:val="berschrift5"/>
      </w:pPr>
      <w:bookmarkStart w:id="28" w:name="_Toc292800341"/>
      <w:bookmarkStart w:id="29" w:name="_Toc349132604"/>
      <w:r>
        <w:t>VATIdentNo</w:t>
      </w:r>
      <w:bookmarkEnd w:id="28"/>
      <w:bookmarkEnd w:id="29"/>
    </w:p>
    <w:p w:rsidR="008D5906" w:rsidRDefault="008D5906" w:rsidP="008D5906"/>
    <w:p w:rsidR="008D5906" w:rsidRDefault="007B5E39" w:rsidP="008D5906">
      <w:r>
        <w:rPr>
          <w:noProof/>
          <w:lang w:val="de-DE" w:eastAsia="de-DE"/>
        </w:rPr>
        <w:pict>
          <v:group id="_x0000_s11298" style="position:absolute;margin-left:-46.05pt;margin-top:1.65pt;width:391.55pt;height:41.25pt;z-index:268380160" coordorigin="497,10892" coordsize="7831,825">
            <v:rect id="_x0000_s11299" style="position:absolute;left:497;top:10892;width:3639;height:543" fillcolor="#8db3e2" strokeweight="2pt">
              <v:textbox style="mso-next-textbox:#_x0000_s11299">
                <w:txbxContent>
                  <w:p w:rsidR="001E6E58" w:rsidRPr="00C9342C" w:rsidRDefault="001E6E58" w:rsidP="008D5906">
                    <w:pPr>
                      <w:spacing w:line="240" w:lineRule="auto"/>
                      <w:rPr>
                        <w:szCs w:val="24"/>
                      </w:rPr>
                    </w:pPr>
                    <w:proofErr w:type="spellStart"/>
                    <w:proofErr w:type="gramStart"/>
                    <w:r w:rsidRPr="00C9342C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C9342C">
                      <w:rPr>
                        <w:rFonts w:cs="Arial"/>
                        <w:b/>
                        <w:bCs/>
                        <w:szCs w:val="20"/>
                      </w:rPr>
                      <w:t>SpecifiedCITaxRegistration</w:t>
                    </w:r>
                    <w:proofErr w:type="spellEnd"/>
                  </w:p>
                </w:txbxContent>
              </v:textbox>
            </v:rect>
            <v:shape id="_x0000_s11300" type="#_x0000_t32" style="position:absolute;left:4457;top:11191;width:907;height:0" o:connectortype="straight" strokeweight="2pt"/>
            <v:rect id="_x0000_s11301" style="position:absolute;left:4765;top:11255;width:789;height:462" stroked="f">
              <v:textbox style="mso-next-textbox:#_x0000_s11301">
                <w:txbxContent>
                  <w:p w:rsidR="001E6E58" w:rsidRPr="002F612C" w:rsidRDefault="001E6E58" w:rsidP="008D5906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302" style="position:absolute;left:5364;top:10892;width:2964;height:543" filled="f" fillcolor="#8db3e2" strokeweight="2pt">
              <v:textbox style="mso-next-textbox:#_x0000_s11302">
                <w:txbxContent>
                  <w:p w:rsidR="001E6E58" w:rsidRPr="0092092D" w:rsidRDefault="001E6E58" w:rsidP="008D5906">
                    <w:pPr>
                      <w:spacing w:line="240" w:lineRule="auto"/>
                    </w:pPr>
                    <w:proofErr w:type="spellStart"/>
                    <w:proofErr w:type="gramStart"/>
                    <w:r w:rsidRPr="00DC42C5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DC42C5">
                      <w:rPr>
                        <w:rFonts w:cs="Arial"/>
                        <w:bCs/>
                        <w:szCs w:val="20"/>
                      </w:rPr>
                      <w:t>IdentificationIdentifier</w:t>
                    </w:r>
                    <w:proofErr w:type="spellEnd"/>
                  </w:p>
                  <w:p w:rsidR="001E6E58" w:rsidRPr="00C9342C" w:rsidRDefault="001E6E58" w:rsidP="008D5906">
                    <w:pPr>
                      <w:spacing w:line="240" w:lineRule="auto"/>
                    </w:pPr>
                  </w:p>
                </w:txbxContent>
              </v:textbox>
            </v:rect>
            <v:rect id="_x0000_s11303" style="position:absolute;left:4153;top:11061;width:300;height:262" strokeweight="2pt"/>
            <v:shape id="_x0000_s11304" type="#_x0000_t32" style="position:absolute;left:4143;top:11191;width:340;height:0" o:connectortype="straight" strokeweight="2pt"/>
          </v:group>
        </w:pict>
      </w:r>
    </w:p>
    <w:p w:rsidR="008D5906" w:rsidRDefault="008D5906" w:rsidP="008D5906"/>
    <w:p w:rsidR="008D5906" w:rsidRDefault="008D5906" w:rsidP="008D5906"/>
    <w:p w:rsidR="008D5906" w:rsidRDefault="008D5906" w:rsidP="008D5906"/>
    <w:p w:rsidR="008D5906" w:rsidRDefault="008D5906" w:rsidP="008D5906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14"/>
        <w:gridCol w:w="1513"/>
        <w:gridCol w:w="1127"/>
        <w:gridCol w:w="941"/>
        <w:gridCol w:w="1314"/>
        <w:gridCol w:w="1061"/>
      </w:tblGrid>
      <w:tr w:rsidR="008D5906" w:rsidRPr="006239D4" w:rsidTr="004B6469">
        <w:trPr>
          <w:trHeight w:val="330"/>
        </w:trPr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8D5906" w:rsidRPr="006239D4" w:rsidRDefault="008D5906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8D5906" w:rsidRPr="006239D4" w:rsidRDefault="008D5906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8D5906" w:rsidRPr="006239D4" w:rsidRDefault="008D5906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8D5906" w:rsidRPr="006239D4" w:rsidRDefault="008D5906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8D5906" w:rsidRPr="006239D4" w:rsidRDefault="008D5906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8D5906" w:rsidRPr="006239D4" w:rsidRDefault="008D5906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8D5906" w:rsidRPr="006239D4" w:rsidTr="004B6469">
        <w:trPr>
          <w:trHeight w:val="330"/>
        </w:trPr>
        <w:tc>
          <w:tcPr>
            <w:tcW w:w="0" w:type="auto"/>
            <w:gridSpan w:val="6"/>
            <w:shd w:val="clear" w:color="auto" w:fill="FFFFCC"/>
            <w:noWrap/>
            <w:vAlign w:val="center"/>
            <w:hideMark/>
          </w:tcPr>
          <w:p w:rsidR="008D5906" w:rsidRPr="006239D4" w:rsidRDefault="008D5906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8D5906" w:rsidRPr="006239D4" w:rsidTr="004B6469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D5906" w:rsidRDefault="008D5906" w:rsidP="004B646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8D5906" w:rsidRDefault="008D5906" w:rsidP="004B646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D042D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asram:IdentificationIdentifier</w:t>
            </w:r>
          </w:p>
          <w:p w:rsidR="008D5906" w:rsidRPr="00980479" w:rsidRDefault="008D5906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D5906" w:rsidRPr="006239D4" w:rsidRDefault="008D5906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D5906" w:rsidRPr="006239D4" w:rsidRDefault="008D5906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D5906" w:rsidRPr="006239D4" w:rsidRDefault="008D5906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D5906" w:rsidRPr="006239D4" w:rsidRDefault="008D5906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ID123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D5906" w:rsidRPr="006239D4" w:rsidRDefault="008D5906" w:rsidP="004B6469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>
              <w:rPr>
                <w:rFonts w:eastAsia="Times New Roman"/>
                <w:color w:val="000000"/>
                <w:lang w:val="de-DE" w:eastAsia="de-DE"/>
              </w:rPr>
              <w:t>C</w:t>
            </w:r>
          </w:p>
        </w:tc>
      </w:tr>
      <w:tr w:rsidR="008D5906" w:rsidRPr="006239D4" w:rsidTr="004B6469">
        <w:trPr>
          <w:trHeight w:val="315"/>
        </w:trPr>
        <w:tc>
          <w:tcPr>
            <w:tcW w:w="0" w:type="auto"/>
            <w:gridSpan w:val="6"/>
            <w:shd w:val="clear" w:color="auto" w:fill="auto"/>
            <w:noWrap/>
            <w:vAlign w:val="center"/>
            <w:hideMark/>
          </w:tcPr>
          <w:p w:rsidR="008D5906" w:rsidRDefault="008D5906" w:rsidP="004B6469">
            <w:pPr>
              <w:spacing w:line="240" w:lineRule="auto"/>
              <w:rPr>
                <w:rFonts w:eastAsia="Times New Roman"/>
                <w:b/>
                <w:color w:val="000000"/>
                <w:lang w:val="de-DE" w:eastAsia="de-DE"/>
              </w:rPr>
            </w:pPr>
          </w:p>
          <w:p w:rsidR="008D5906" w:rsidRPr="00805D39" w:rsidRDefault="008D5906" w:rsidP="004B6469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  <w:r w:rsidRPr="00805D39">
              <w:rPr>
                <w:rFonts w:eastAsia="Times New Roman"/>
                <w:b/>
                <w:color w:val="000000"/>
                <w:lang w:eastAsia="de-DE"/>
              </w:rPr>
              <w:t xml:space="preserve">VATIdentNo(Customer): </w:t>
            </w:r>
            <w:r w:rsidRPr="00805D39">
              <w:rPr>
                <w:rFonts w:eastAsia="Times New Roman"/>
                <w:color w:val="000000"/>
                <w:lang w:eastAsia="de-DE"/>
              </w:rPr>
              <w:t>The European Union requires a VAT (value added tax) identification number on invoices between entities registered for VAT</w:t>
            </w:r>
          </w:p>
          <w:p w:rsidR="008D5906" w:rsidRPr="00805D39" w:rsidRDefault="008D5906" w:rsidP="004B6469">
            <w:pPr>
              <w:spacing w:line="240" w:lineRule="auto"/>
              <w:rPr>
                <w:rFonts w:eastAsia="Times New Roman"/>
                <w:b/>
                <w:color w:val="000000"/>
                <w:lang w:eastAsia="de-DE"/>
              </w:rPr>
            </w:pPr>
          </w:p>
        </w:tc>
      </w:tr>
    </w:tbl>
    <w:p w:rsidR="008D5906" w:rsidRDefault="008D5906" w:rsidP="008D5906">
      <w:pPr>
        <w:pStyle w:val="berschrift5"/>
        <w:numPr>
          <w:ilvl w:val="0"/>
          <w:numId w:val="0"/>
        </w:numPr>
        <w:ind w:left="1008"/>
      </w:pPr>
      <w:bookmarkStart w:id="30" w:name="_Toc292800342"/>
    </w:p>
    <w:p w:rsidR="008D5906" w:rsidRDefault="008D5906" w:rsidP="008D5906">
      <w:pPr>
        <w:pStyle w:val="berschrift5"/>
      </w:pPr>
      <w:bookmarkStart w:id="31" w:name="_Toc349132605"/>
      <w:r w:rsidRPr="00D042D4">
        <w:t>TaxNumbe</w:t>
      </w:r>
      <w:r>
        <w:t>r</w:t>
      </w:r>
      <w:bookmarkEnd w:id="30"/>
      <w:bookmarkEnd w:id="31"/>
    </w:p>
    <w:p w:rsidR="008D5906" w:rsidRDefault="007B5E39" w:rsidP="008D5906">
      <w:r>
        <w:rPr>
          <w:noProof/>
          <w:lang w:val="de-DE" w:eastAsia="de-DE"/>
        </w:rPr>
        <w:pict>
          <v:group id="_x0000_s11305" style="position:absolute;margin-left:-46.05pt;margin-top:2.9pt;width:502.4pt;height:58.7pt;z-index:268381184" coordorigin="497,2305" coordsize="10048,1174">
            <v:rect id="_x0000_s11306" style="position:absolute;left:8838;top:2305;width:1175;height:385" filled="f" fillcolor="#8db3e2" strokeweight="1pt">
              <v:textbox style="mso-next-textbox:#_x0000_s11306">
                <w:txbxContent>
                  <w:p w:rsidR="001E6E58" w:rsidRPr="0092092D" w:rsidRDefault="001E6E58" w:rsidP="008D5906">
                    <w:pPr>
                      <w:spacing w:line="240" w:lineRule="auto"/>
                    </w:pPr>
                    <w:proofErr w:type="gramStart"/>
                    <w:r>
                      <w:rPr>
                        <w:rFonts w:cs="Arial"/>
                        <w:bCs/>
                        <w:szCs w:val="20"/>
                      </w:rPr>
                      <w:t>attributes</w:t>
                    </w:r>
                    <w:proofErr w:type="gramEnd"/>
                  </w:p>
                  <w:p w:rsidR="001E6E58" w:rsidRDefault="001E6E58" w:rsidP="008D5906">
                    <w:pPr>
                      <w:spacing w:line="240" w:lineRule="auto"/>
                      <w:rPr>
                        <w:noProof/>
                        <w:lang w:val="de-DE" w:eastAsia="de-DE"/>
                      </w:rPr>
                    </w:pPr>
                  </w:p>
                  <w:p w:rsidR="001E6E58" w:rsidRPr="00C9342C" w:rsidRDefault="001E6E58" w:rsidP="008D5906">
                    <w:pPr>
                      <w:spacing w:line="240" w:lineRule="auto"/>
                    </w:pPr>
                  </w:p>
                </w:txbxContent>
              </v:textbox>
            </v:rect>
            <v:rect id="_x0000_s11307" style="position:absolute;left:8838;top:2693;width:1707;height:469">
              <v:textbox>
                <w:txbxContent>
                  <w:p w:rsidR="001E6E58" w:rsidRDefault="001E6E58" w:rsidP="008D5906">
                    <w:proofErr w:type="spellStart"/>
                    <w:proofErr w:type="gramStart"/>
                    <w:r w:rsidRPr="0008007C">
                      <w:t>schemeName</w:t>
                    </w:r>
                    <w:proofErr w:type="spellEnd"/>
                    <w:proofErr w:type="gramEnd"/>
                  </w:p>
                </w:txbxContent>
              </v:textbox>
            </v:rect>
            <v:shape id="_x0000_s11308" type="#_x0000_t32" style="position:absolute;left:8324;top:2891;width:502;height:0" o:connectortype="straight" strokeweight="1pt"/>
            <v:rect id="_x0000_s11309" style="position:absolute;left:497;top:2654;width:3639;height:543" fillcolor="#8db3e2" strokeweight="2pt">
              <v:textbox style="mso-next-textbox:#_x0000_s11309">
                <w:txbxContent>
                  <w:p w:rsidR="001E6E58" w:rsidRPr="00C9342C" w:rsidRDefault="001E6E58" w:rsidP="008D5906">
                    <w:pPr>
                      <w:spacing w:line="240" w:lineRule="auto"/>
                      <w:rPr>
                        <w:szCs w:val="24"/>
                      </w:rPr>
                    </w:pPr>
                    <w:proofErr w:type="spellStart"/>
                    <w:proofErr w:type="gramStart"/>
                    <w:r w:rsidRPr="00C9342C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C9342C">
                      <w:rPr>
                        <w:rFonts w:cs="Arial"/>
                        <w:b/>
                        <w:bCs/>
                        <w:szCs w:val="20"/>
                      </w:rPr>
                      <w:t>SpecifiedCITaxRegistration</w:t>
                    </w:r>
                    <w:proofErr w:type="spellEnd"/>
                  </w:p>
                </w:txbxContent>
              </v:textbox>
            </v:rect>
            <v:shape id="_x0000_s11310" type="#_x0000_t32" style="position:absolute;left:4457;top:2953;width:907;height:0" o:connectortype="straight" strokeweight="2pt"/>
            <v:rect id="_x0000_s11311" style="position:absolute;left:4765;top:3017;width:789;height:462" stroked="f">
              <v:textbox style="mso-next-textbox:#_x0000_s11311">
                <w:txbxContent>
                  <w:p w:rsidR="001E6E58" w:rsidRPr="002F612C" w:rsidRDefault="001E6E58" w:rsidP="008D5906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312" style="position:absolute;left:5364;top:2654;width:2964;height:543" filled="f" fillcolor="#8db3e2" strokeweight="2pt">
              <v:textbox style="mso-next-textbox:#_x0000_s11312">
                <w:txbxContent>
                  <w:p w:rsidR="001E6E58" w:rsidRPr="0092092D" w:rsidRDefault="001E6E58" w:rsidP="008D5906">
                    <w:pPr>
                      <w:spacing w:line="240" w:lineRule="auto"/>
                    </w:pPr>
                    <w:proofErr w:type="spellStart"/>
                    <w:proofErr w:type="gramStart"/>
                    <w:r w:rsidRPr="00DC42C5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DC42C5">
                      <w:rPr>
                        <w:rFonts w:cs="Arial"/>
                        <w:bCs/>
                        <w:szCs w:val="20"/>
                      </w:rPr>
                      <w:t>IdentificationIdentifier</w:t>
                    </w:r>
                    <w:proofErr w:type="spellEnd"/>
                  </w:p>
                  <w:p w:rsidR="001E6E58" w:rsidRPr="00C9342C" w:rsidRDefault="001E6E58" w:rsidP="008D5906">
                    <w:pPr>
                      <w:spacing w:line="240" w:lineRule="auto"/>
                    </w:pPr>
                  </w:p>
                </w:txbxContent>
              </v:textbox>
            </v:rect>
            <v:rect id="_x0000_s11313" style="position:absolute;left:4153;top:2823;width:300;height:262" strokeweight="2pt"/>
            <v:shape id="_x0000_s11314" type="#_x0000_t32" style="position:absolute;left:4143;top:2953;width:340;height:0" o:connectortype="straight" strokeweight="2pt"/>
          </v:group>
        </w:pict>
      </w:r>
    </w:p>
    <w:p w:rsidR="008D5906" w:rsidRDefault="008D5906" w:rsidP="008D5906"/>
    <w:p w:rsidR="008D5906" w:rsidRDefault="008D5906" w:rsidP="008D5906"/>
    <w:p w:rsidR="008D5906" w:rsidRDefault="008D5906" w:rsidP="008D5906"/>
    <w:p w:rsidR="008D5906" w:rsidRDefault="008D5906" w:rsidP="008D5906"/>
    <w:p w:rsidR="008D5906" w:rsidRDefault="008D5906" w:rsidP="008D5906"/>
    <w:p w:rsidR="008D5906" w:rsidRDefault="008D5906" w:rsidP="008D5906"/>
    <w:p w:rsidR="008D5906" w:rsidRDefault="008D5906" w:rsidP="008D5906"/>
    <w:p w:rsidR="008D5906" w:rsidRDefault="008D5906" w:rsidP="008D5906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92"/>
        <w:gridCol w:w="1511"/>
        <w:gridCol w:w="1108"/>
        <w:gridCol w:w="915"/>
        <w:gridCol w:w="1303"/>
        <w:gridCol w:w="1041"/>
      </w:tblGrid>
      <w:tr w:rsidR="008D5906" w:rsidRPr="006239D4" w:rsidTr="004B6469">
        <w:trPr>
          <w:trHeight w:val="330"/>
        </w:trPr>
        <w:tc>
          <w:tcPr>
            <w:tcW w:w="1936" w:type="pct"/>
            <w:shd w:val="clear" w:color="auto" w:fill="FFFFCC"/>
            <w:noWrap/>
            <w:vAlign w:val="center"/>
            <w:hideMark/>
          </w:tcPr>
          <w:p w:rsidR="008D5906" w:rsidRPr="006239D4" w:rsidRDefault="008D5906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lastRenderedPageBreak/>
              <w:t>Field Name</w:t>
            </w:r>
          </w:p>
        </w:tc>
        <w:tc>
          <w:tcPr>
            <w:tcW w:w="789" w:type="pct"/>
            <w:shd w:val="clear" w:color="auto" w:fill="FFFFCC"/>
            <w:noWrap/>
            <w:vAlign w:val="center"/>
            <w:hideMark/>
          </w:tcPr>
          <w:p w:rsidR="008D5906" w:rsidRPr="006239D4" w:rsidRDefault="008D5906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77" w:type="pct"/>
            <w:shd w:val="clear" w:color="auto" w:fill="FFFFCC"/>
            <w:noWrap/>
            <w:vAlign w:val="center"/>
            <w:hideMark/>
          </w:tcPr>
          <w:p w:rsidR="008D5906" w:rsidRPr="006239D4" w:rsidRDefault="008D5906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476" w:type="pct"/>
            <w:shd w:val="clear" w:color="auto" w:fill="FFFFCC"/>
            <w:noWrap/>
            <w:vAlign w:val="center"/>
            <w:hideMark/>
          </w:tcPr>
          <w:p w:rsidR="008D5906" w:rsidRPr="006239D4" w:rsidRDefault="008D5906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680" w:type="pct"/>
            <w:shd w:val="clear" w:color="auto" w:fill="FFFFCC"/>
            <w:noWrap/>
            <w:vAlign w:val="center"/>
            <w:hideMark/>
          </w:tcPr>
          <w:p w:rsidR="008D5906" w:rsidRPr="006239D4" w:rsidRDefault="008D5906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42" w:type="pct"/>
            <w:shd w:val="clear" w:color="auto" w:fill="FFFFCC"/>
            <w:noWrap/>
            <w:vAlign w:val="center"/>
            <w:hideMark/>
          </w:tcPr>
          <w:p w:rsidR="008D5906" w:rsidRPr="006239D4" w:rsidRDefault="008D5906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8D5906" w:rsidRPr="006239D4" w:rsidTr="004B6469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8D5906" w:rsidRPr="006239D4" w:rsidRDefault="008D5906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8D5906" w:rsidRPr="006239D4" w:rsidTr="004B6469">
        <w:trPr>
          <w:trHeight w:val="315"/>
        </w:trPr>
        <w:tc>
          <w:tcPr>
            <w:tcW w:w="1936" w:type="pct"/>
            <w:shd w:val="clear" w:color="auto" w:fill="auto"/>
            <w:noWrap/>
            <w:vAlign w:val="center"/>
            <w:hideMark/>
          </w:tcPr>
          <w:p w:rsidR="008D5906" w:rsidRDefault="008D5906" w:rsidP="004B646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8D5906" w:rsidRDefault="008D5906" w:rsidP="004B646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D042D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asram:IdentificationIdentifier</w:t>
            </w:r>
          </w:p>
          <w:p w:rsidR="008D5906" w:rsidRPr="00980479" w:rsidRDefault="008D5906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89" w:type="pct"/>
            <w:shd w:val="clear" w:color="auto" w:fill="auto"/>
            <w:vAlign w:val="center"/>
            <w:hideMark/>
          </w:tcPr>
          <w:p w:rsidR="008D5906" w:rsidRPr="006239D4" w:rsidRDefault="008D5906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:rsidR="008D5906" w:rsidRPr="006239D4" w:rsidRDefault="008D5906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35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8D5906" w:rsidRPr="006239D4" w:rsidRDefault="008D5906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6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8D5906" w:rsidRPr="006239D4" w:rsidRDefault="008D5906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220115</w:t>
            </w:r>
          </w:p>
        </w:tc>
        <w:tc>
          <w:tcPr>
            <w:tcW w:w="542" w:type="pct"/>
            <w:shd w:val="clear" w:color="auto" w:fill="auto"/>
            <w:noWrap/>
            <w:vAlign w:val="center"/>
            <w:hideMark/>
          </w:tcPr>
          <w:p w:rsidR="008D5906" w:rsidRPr="006239D4" w:rsidRDefault="008D5906" w:rsidP="004B6469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>
              <w:rPr>
                <w:rFonts w:eastAsia="Times New Roman"/>
                <w:color w:val="000000"/>
                <w:lang w:val="de-DE" w:eastAsia="de-DE"/>
              </w:rPr>
              <w:t>C</w:t>
            </w:r>
          </w:p>
        </w:tc>
      </w:tr>
      <w:tr w:rsidR="008D5906" w:rsidRPr="006239D4" w:rsidTr="004B6469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8D5906" w:rsidRDefault="008D5906" w:rsidP="004B6469">
            <w:pPr>
              <w:spacing w:line="240" w:lineRule="auto"/>
              <w:rPr>
                <w:rFonts w:eastAsia="Times New Roman"/>
                <w:b/>
                <w:color w:val="000000"/>
                <w:lang w:val="de-DE" w:eastAsia="de-DE"/>
              </w:rPr>
            </w:pPr>
          </w:p>
          <w:p w:rsidR="008D5906" w:rsidRDefault="008D5906" w:rsidP="004B6469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If attribute </w:t>
            </w:r>
            <w:r w:rsidRPr="005F1DB1">
              <w:rPr>
                <w:b/>
                <w:lang w:eastAsia="de-DE"/>
              </w:rPr>
              <w:t>“</w:t>
            </w:r>
            <w:r w:rsidRPr="00B00E28">
              <w:rPr>
                <w:b/>
              </w:rPr>
              <w:t xml:space="preserve">schemeName” </w:t>
            </w:r>
            <w:r>
              <w:rPr>
                <w:lang w:eastAsia="de-DE"/>
              </w:rPr>
              <w:t xml:space="preserve">is equal to value </w:t>
            </w:r>
            <w:r>
              <w:rPr>
                <w:b/>
                <w:lang w:eastAsia="de-DE"/>
              </w:rPr>
              <w:t>“</w:t>
            </w:r>
            <w:r w:rsidRPr="00B00E28">
              <w:rPr>
                <w:b/>
                <w:lang w:eastAsia="de-DE"/>
              </w:rPr>
              <w:t>"Local</w:t>
            </w:r>
            <w:r w:rsidRPr="00212B25">
              <w:rPr>
                <w:b/>
                <w:lang w:eastAsia="de-DE"/>
              </w:rPr>
              <w:t>”</w:t>
            </w:r>
            <w:r w:rsidRPr="00212B25">
              <w:rPr>
                <w:lang w:eastAsia="de-DE"/>
              </w:rPr>
              <w:t xml:space="preserve">, the following </w:t>
            </w:r>
            <w:r>
              <w:rPr>
                <w:lang w:eastAsia="de-DE"/>
              </w:rPr>
              <w:t>assignment</w:t>
            </w:r>
            <w:r w:rsidRPr="00212B25">
              <w:rPr>
                <w:lang w:eastAsia="de-DE"/>
              </w:rPr>
              <w:t xml:space="preserve"> is valid:</w:t>
            </w:r>
          </w:p>
          <w:p w:rsidR="008D5906" w:rsidRPr="00805D39" w:rsidRDefault="008D5906" w:rsidP="004B6469">
            <w:pPr>
              <w:spacing w:line="240" w:lineRule="auto"/>
              <w:rPr>
                <w:rFonts w:eastAsia="Times New Roman"/>
                <w:b/>
                <w:color w:val="000000"/>
                <w:lang w:eastAsia="de-DE"/>
              </w:rPr>
            </w:pPr>
          </w:p>
          <w:p w:rsidR="008D5906" w:rsidRPr="00805D39" w:rsidRDefault="008D5906" w:rsidP="004B6469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  <w:r w:rsidRPr="00805D39">
              <w:rPr>
                <w:rFonts w:eastAsia="Times New Roman"/>
                <w:b/>
                <w:color w:val="000000"/>
                <w:lang w:eastAsia="de-DE"/>
              </w:rPr>
              <w:t xml:space="preserve">TaxNumber(Customer): </w:t>
            </w:r>
            <w:r w:rsidRPr="00805D39">
              <w:rPr>
                <w:rFonts w:eastAsia="Times New Roman"/>
                <w:color w:val="000000"/>
                <w:lang w:eastAsia="de-DE"/>
              </w:rPr>
              <w:t>A local identification number assigned to a business by a state's revenue department</w:t>
            </w:r>
          </w:p>
          <w:p w:rsidR="008D5906" w:rsidRPr="00805D39" w:rsidRDefault="008D5906" w:rsidP="004B6469">
            <w:pPr>
              <w:spacing w:line="240" w:lineRule="auto"/>
              <w:rPr>
                <w:rFonts w:eastAsia="Times New Roman"/>
                <w:b/>
                <w:color w:val="000000"/>
                <w:lang w:eastAsia="de-DE"/>
              </w:rPr>
            </w:pPr>
          </w:p>
        </w:tc>
      </w:tr>
    </w:tbl>
    <w:p w:rsidR="008D5906" w:rsidRDefault="008D5906" w:rsidP="008D5906"/>
    <w:p w:rsidR="008D5906" w:rsidRDefault="008D5906" w:rsidP="008D5906"/>
    <w:p w:rsidR="008D5906" w:rsidRDefault="008D5906" w:rsidP="008D5906"/>
    <w:p w:rsidR="008D5906" w:rsidRDefault="008D5906" w:rsidP="008D5906"/>
    <w:p w:rsidR="008D5906" w:rsidRDefault="008D5906" w:rsidP="008D5906"/>
    <w:p w:rsidR="008D5906" w:rsidRDefault="008D5906" w:rsidP="008D5906"/>
    <w:p w:rsidR="008D5906" w:rsidRDefault="008D5906" w:rsidP="008D5906"/>
    <w:p w:rsidR="008D5906" w:rsidRDefault="008D5906" w:rsidP="008D5906"/>
    <w:p w:rsidR="008D5906" w:rsidRDefault="008D5906" w:rsidP="008D5906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8D5906" w:rsidRDefault="008D5906" w:rsidP="00A07FC2"/>
    <w:p w:rsidR="002D3047" w:rsidRPr="003F3442" w:rsidRDefault="002D3047" w:rsidP="002D3047">
      <w:pPr>
        <w:pStyle w:val="berschrift4"/>
      </w:pPr>
      <w:bookmarkStart w:id="32" w:name="_Toc349132606"/>
      <w:r w:rsidRPr="002D3047">
        <w:lastRenderedPageBreak/>
        <w:t>asram:PostalCITradeAddress</w:t>
      </w:r>
      <w:bookmarkEnd w:id="32"/>
    </w:p>
    <w:p w:rsidR="00C65602" w:rsidRDefault="00C65602" w:rsidP="00A07FC2"/>
    <w:p w:rsidR="002D3047" w:rsidRDefault="007B5E39" w:rsidP="00A07FC2">
      <w:r>
        <w:rPr>
          <w:noProof/>
          <w:lang w:val="de-DE" w:eastAsia="de-DE"/>
        </w:rPr>
        <w:pict>
          <v:group id="_x0000_s10881" style="position:absolute;margin-left:-45.8pt;margin-top:11.85pt;width:541.9pt;height:561.5pt;z-index:267963392" coordorigin="502,2297" coordsize="10838,11230">
            <v:rect id="_x0000_s10879" style="position:absolute;left:4410;top:7753;width:789;height:462" stroked="f">
              <v:textbox style="mso-next-textbox:#_x0000_s10879">
                <w:txbxContent>
                  <w:p w:rsidR="001E6E58" w:rsidRPr="002F612C" w:rsidRDefault="001E6E58" w:rsidP="003D370D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group id="_x0000_s10766" style="position:absolute;left:11040;top:12844;width:300;height:262" coordorigin="6283,5431" coordsize="300,262">
              <v:rect id="_x0000_s10767" style="position:absolute;left:6283;top:5431;width:300;height:262" strokeweight="2pt"/>
              <v:shape id="_x0000_s10768" type="#_x0000_t32" style="position:absolute;left:6367;top:5556;width:147;height:0" o:connectortype="straight" strokeweight="1.25pt"/>
              <v:shape id="_x0000_s10769" type="#_x0000_t32" style="position:absolute;left:6437;top:5501;width:0;height:113;flip:y" o:connectortype="straight" strokeweight="1.25pt"/>
            </v:group>
            <v:rect id="_x0000_s10770" style="position:absolute;left:4442;top:8696;width:789;height:462" stroked="f">
              <v:textbox style="mso-next-textbox:#_x0000_s10770">
                <w:txbxContent>
                  <w:p w:rsidR="001E6E58" w:rsidRPr="002F612C" w:rsidRDefault="001E6E58" w:rsidP="0019284A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771" style="position:absolute;left:4442;top:9599;width:789;height:462" stroked="f">
              <v:textbox style="mso-next-textbox:#_x0000_s10771">
                <w:txbxContent>
                  <w:p w:rsidR="001E6E58" w:rsidRPr="002F612C" w:rsidRDefault="001E6E58" w:rsidP="0019284A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772" style="position:absolute;left:502;top:7471;width:3244;height:543" fillcolor="#8db3e2" strokeweight="2pt">
              <v:textbox style="mso-next-textbox:#_x0000_s10772">
                <w:txbxContent>
                  <w:p w:rsidR="001E6E58" w:rsidRPr="00477555" w:rsidRDefault="001E6E58" w:rsidP="0019284A">
                    <w:pPr>
                      <w:spacing w:line="240" w:lineRule="auto"/>
                      <w:rPr>
                        <w:b/>
                      </w:rPr>
                    </w:pPr>
                    <w:proofErr w:type="spellStart"/>
                    <w:proofErr w:type="gramStart"/>
                    <w:r w:rsidRPr="00477555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477555">
                      <w:rPr>
                        <w:rFonts w:cs="Arial"/>
                        <w:b/>
                        <w:bCs/>
                        <w:szCs w:val="20"/>
                      </w:rPr>
                      <w:t>PostalCITradeAddress</w:t>
                    </w:r>
                    <w:proofErr w:type="spellEnd"/>
                  </w:p>
                  <w:p w:rsidR="001E6E58" w:rsidRPr="00477555" w:rsidRDefault="001E6E58" w:rsidP="0019284A">
                    <w:pPr>
                      <w:spacing w:line="240" w:lineRule="auto"/>
                      <w:rPr>
                        <w:rFonts w:cs="Arial"/>
                        <w:b/>
                        <w:sz w:val="18"/>
                        <w:szCs w:val="18"/>
                        <w:lang w:val="de-DE"/>
                      </w:rPr>
                    </w:pPr>
                  </w:p>
                </w:txbxContent>
              </v:textbox>
            </v:rect>
            <v:shape id="_x0000_s10773" type="#_x0000_t32" style="position:absolute;left:4373;top:13023;width:624;height:0" o:connectortype="straight" strokeweight="2pt"/>
            <v:shape id="_x0000_s10774" type="#_x0000_t32" style="position:absolute;left:4376;top:10402;width:624;height:0" o:connectortype="straight" strokeweight="2pt"/>
            <v:shape id="_x0000_s10775" type="#_x0000_t32" style="position:absolute;left:4378;top:11273;width:624;height:0" o:connectortype="straight" strokeweight="2pt"/>
            <v:shape id="_x0000_s10776" type="#_x0000_t32" style="position:absolute;left:4378;top:12140;width:624;height:0" o:connectortype="straight" strokeweight="2pt"/>
            <v:rect id="_x0000_s10777" style="position:absolute;left:4423;top:13065;width:789;height:462" stroked="f">
              <v:textbox style="mso-next-textbox:#_x0000_s10777">
                <w:txbxContent>
                  <w:p w:rsidR="001E6E58" w:rsidRPr="002F612C" w:rsidRDefault="001E6E58" w:rsidP="0019284A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778" style="position:absolute;left:4423;top:12181;width:789;height:462" stroked="f">
              <v:textbox style="mso-next-textbox:#_x0000_s10778">
                <w:txbxContent>
                  <w:p w:rsidR="001E6E58" w:rsidRPr="002F612C" w:rsidRDefault="001E6E58" w:rsidP="0019284A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</w:p>
                </w:txbxContent>
              </v:textbox>
            </v:rect>
            <v:rect id="_x0000_s10779" style="position:absolute;left:4442;top:11350;width:789;height:462" stroked="f">
              <v:textbox style="mso-next-textbox:#_x0000_s10779">
                <w:txbxContent>
                  <w:p w:rsidR="001E6E58" w:rsidRPr="002F612C" w:rsidRDefault="001E6E58" w:rsidP="0019284A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780" style="position:absolute;left:4423;top:10464;width:789;height:462" stroked="f">
              <v:textbox style="mso-next-textbox:#_x0000_s10780">
                <w:txbxContent>
                  <w:p w:rsidR="001E6E58" w:rsidRPr="002F612C" w:rsidRDefault="001E6E58" w:rsidP="0019284A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781" style="position:absolute;left:5009;top:10145;width:2752;height:543" filled="f" fillcolor="#8db3e2" strokeweight="2pt">
              <v:textbox style="mso-next-textbox:#_x0000_s10781">
                <w:txbxContent>
                  <w:p w:rsidR="001E6E58" w:rsidRPr="006E3E62" w:rsidRDefault="001E6E58" w:rsidP="0019284A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PostOfficeBoxText</w:t>
                    </w:r>
                    <w:proofErr w:type="spellEnd"/>
                  </w:p>
                  <w:p w:rsidR="001E6E58" w:rsidRPr="00477555" w:rsidRDefault="001E6E58" w:rsidP="0019284A">
                    <w:pPr>
                      <w:rPr>
                        <w:szCs w:val="18"/>
                      </w:rPr>
                    </w:pPr>
                  </w:p>
                </w:txbxContent>
              </v:textbox>
            </v:rect>
            <v:rect id="_x0000_s10782" style="position:absolute;left:5015;top:10998;width:2278;height:543" filled="f" fillcolor="#8db3e2" strokeweight="2pt">
              <v:textbox style="mso-next-textbox:#_x0000_s10782">
                <w:txbxContent>
                  <w:p w:rsidR="001E6E58" w:rsidRPr="006E3E62" w:rsidRDefault="001E6E58" w:rsidP="0019284A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PostcodeCode</w:t>
                    </w:r>
                    <w:proofErr w:type="spellEnd"/>
                  </w:p>
                  <w:p w:rsidR="001E6E58" w:rsidRPr="00236D9C" w:rsidRDefault="001E6E58" w:rsidP="0019284A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0783" style="position:absolute;left:5015;top:11865;width:2491;height:543" filled="f" fillcolor="#8db3e2" strokeweight="2pt">
              <v:textbox style="mso-next-textbox:#_x0000_s10783">
                <w:txbxContent>
                  <w:p w:rsidR="001E6E58" w:rsidRPr="006E3E62" w:rsidRDefault="001E6E58" w:rsidP="0019284A">
                    <w:pPr>
                      <w:spacing w:line="240" w:lineRule="auto"/>
                    </w:pPr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StreetNameText</w:t>
                    </w:r>
                    <w:proofErr w:type="spellEnd"/>
                  </w:p>
                  <w:p w:rsidR="001E6E58" w:rsidRPr="00236D9C" w:rsidRDefault="001E6E58" w:rsidP="0019284A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0784" style="position:absolute;left:5015;top:12715;width:6025;height:543" filled="f" fillcolor="#8db3e2" strokeweight="2pt">
              <v:textbox style="mso-next-textbox:#_x0000_s10784">
                <w:txbxContent>
                  <w:p w:rsidR="001E6E58" w:rsidRPr="006E3E62" w:rsidRDefault="001E6E58" w:rsidP="0019284A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Geo-CoordinateIdentificationCIGeographicalCoordinate</w:t>
                    </w:r>
                    <w:proofErr w:type="spellEnd"/>
                  </w:p>
                  <w:p w:rsidR="001E6E58" w:rsidRPr="00236D9C" w:rsidRDefault="001E6E58" w:rsidP="0019284A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shape id="_x0000_s10785" type="#_x0000_t32" style="position:absolute;left:4353;top:2527;width:15;height:10496" o:connectortype="straight" strokeweight="2pt"/>
            <v:rect id="_x0000_s10786" style="position:absolute;left:4408;top:3532;width:789;height:462" stroked="f">
              <v:textbox style="mso-next-textbox:#_x0000_s10786">
                <w:txbxContent>
                  <w:p w:rsidR="001E6E58" w:rsidRPr="002F612C" w:rsidRDefault="001E6E58" w:rsidP="0019284A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787" style="position:absolute;left:4387;top:4390;width:789;height:462" stroked="f">
              <v:textbox style="mso-next-textbox:#_x0000_s10787">
                <w:txbxContent>
                  <w:p w:rsidR="001E6E58" w:rsidRPr="002F612C" w:rsidRDefault="001E6E58" w:rsidP="0019284A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788" style="position:absolute;left:4411;top:5259;width:789;height:462" stroked="f">
              <v:textbox style="mso-next-textbox:#_x0000_s10788">
                <w:txbxContent>
                  <w:p w:rsidR="001E6E58" w:rsidRPr="002F612C" w:rsidRDefault="001E6E58" w:rsidP="0019284A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789" style="position:absolute;left:4387;top:6134;width:789;height:462" stroked="f">
              <v:textbox style="mso-next-textbox:#_x0000_s10789">
                <w:txbxContent>
                  <w:p w:rsidR="001E6E58" w:rsidRPr="002F612C" w:rsidRDefault="001E6E58" w:rsidP="0019284A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790" style="position:absolute;left:4406;top:6958;width:789;height:462" stroked="f">
              <v:textbox style="mso-next-textbox:#_x0000_s10790">
                <w:txbxContent>
                  <w:p w:rsidR="001E6E58" w:rsidRPr="002F612C" w:rsidRDefault="001E6E58" w:rsidP="0019284A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791" style="position:absolute;left:4406;top:2629;width:789;height:462" stroked="f">
              <v:textbox style="mso-next-textbox:#_x0000_s10791">
                <w:txbxContent>
                  <w:p w:rsidR="001E6E58" w:rsidRPr="002F612C" w:rsidRDefault="001E6E58" w:rsidP="0019284A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shape id="_x0000_s10792" type="#_x0000_t32" style="position:absolute;left:4360;top:2538;width:624;height:0" o:connectortype="straight" strokeweight="2pt"/>
            <v:rect id="_x0000_s10793" style="position:absolute;left:3751;top:7640;width:300;height:262" strokeweight="2pt"/>
            <v:rect id="_x0000_s10794" style="position:absolute;left:4985;top:3187;width:2521;height:543" filled="f" fillcolor="#8db3e2" strokeweight="2pt">
              <v:textbox style="mso-next-textbox:#_x0000_s10794">
                <w:txbxContent>
                  <w:p w:rsidR="001E6E58" w:rsidRPr="006E3E62" w:rsidRDefault="001E6E58" w:rsidP="0019284A">
                    <w:pPr>
                      <w:spacing w:line="240" w:lineRule="auto"/>
                    </w:pPr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CountryIdentifier</w:t>
                    </w:r>
                    <w:proofErr w:type="spellEnd"/>
                  </w:p>
                  <w:p w:rsidR="001E6E58" w:rsidRPr="00236D9C" w:rsidRDefault="001E6E58" w:rsidP="0019284A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shape id="_x0000_s10795" type="#_x0000_t32" style="position:absolute;left:3741;top:7770;width:340;height:0" o:connectortype="straight" strokeweight="2pt"/>
            <v:rect id="_x0000_s10796" style="position:absolute;left:4979;top:2297;width:2314;height:543" filled="f" fillcolor="#8db3e2" strokeweight="2pt">
              <v:textbox style="mso-next-textbox:#_x0000_s10796">
                <w:txbxContent>
                  <w:p w:rsidR="001E6E58" w:rsidRPr="006E3E62" w:rsidRDefault="001E6E58" w:rsidP="0019284A">
                    <w:pPr>
                      <w:spacing w:line="240" w:lineRule="auto"/>
                    </w:pPr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CityNameText</w:t>
                    </w:r>
                    <w:proofErr w:type="spellEnd"/>
                  </w:p>
                  <w:p w:rsidR="001E6E58" w:rsidRPr="00236D9C" w:rsidRDefault="001E6E58" w:rsidP="0019284A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0797" style="position:absolute;left:4985;top:4075;width:2637;height:543" filled="f" fillcolor="#8db3e2" strokeweight="2pt">
              <v:textbox style="mso-next-textbox:#_x0000_s10797">
                <w:txbxContent>
                  <w:p w:rsidR="001E6E58" w:rsidRPr="006E3E62" w:rsidRDefault="001E6E58" w:rsidP="0019284A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CountryNameText</w:t>
                    </w:r>
                    <w:proofErr w:type="spellEnd"/>
                  </w:p>
                  <w:p w:rsidR="001E6E58" w:rsidRPr="00236D9C" w:rsidRDefault="001E6E58" w:rsidP="0019284A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shape id="_x0000_s10798" type="#_x0000_t32" style="position:absolute;left:4363;top:4389;width:624;height:0" o:connectortype="straight" strokeweight="2pt"/>
            <v:rect id="_x0000_s10799" style="position:absolute;left:4989;top:4927;width:3875;height:543" filled="f" fillcolor="#8db3e2" strokeweight="2pt">
              <v:textbox style="mso-next-textbox:#_x0000_s10799">
                <w:txbxContent>
                  <w:p w:rsidR="001E6E58" w:rsidRPr="006E3E62" w:rsidRDefault="001E6E58" w:rsidP="0019284A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CountrySub-DivisionNameText</w:t>
                    </w:r>
                    <w:proofErr w:type="spellEnd"/>
                  </w:p>
                  <w:p w:rsidR="001E6E58" w:rsidRPr="00236D9C" w:rsidRDefault="001E6E58" w:rsidP="0019284A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0800" style="position:absolute;left:4975;top:5785;width:2206;height:543" filled="f" fillcolor="#8db3e2" strokeweight="2pt">
              <v:textbox style="mso-next-textbox:#_x0000_s10800">
                <w:txbxContent>
                  <w:p w:rsidR="001E6E58" w:rsidRPr="006E3E62" w:rsidRDefault="001E6E58" w:rsidP="0019284A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LineFiveText</w:t>
                    </w:r>
                    <w:proofErr w:type="spellEnd"/>
                  </w:p>
                  <w:p w:rsidR="001E6E58" w:rsidRPr="00236D9C" w:rsidRDefault="001E6E58" w:rsidP="0019284A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0801" style="position:absolute;left:4994;top:6625;width:2299;height:543" filled="f" fillcolor="#8db3e2" strokeweight="2pt">
              <v:textbox style="mso-next-textbox:#_x0000_s10801">
                <w:txbxContent>
                  <w:p w:rsidR="001E6E58" w:rsidRPr="006E3E62" w:rsidRDefault="001E6E58" w:rsidP="0019284A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LineFourText</w:t>
                    </w:r>
                    <w:proofErr w:type="spellEnd"/>
                  </w:p>
                  <w:p w:rsidR="001E6E58" w:rsidRPr="00236D9C" w:rsidRDefault="001E6E58" w:rsidP="0019284A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shape id="_x0000_s10802" type="#_x0000_t32" style="position:absolute;left:4355;top:5157;width:624;height:0" o:connectortype="straight" strokeweight="2pt"/>
            <v:shape id="_x0000_s10803" type="#_x0000_t32" style="position:absolute;left:4368;top:6066;width:624;height:0" o:connectortype="straight" strokeweight="2pt"/>
            <v:shape id="_x0000_s10804" type="#_x0000_t32" style="position:absolute;left:4355;top:6856;width:624;height:0" o:connectortype="straight" strokeweight="2pt"/>
            <v:shape id="_x0000_s10805" type="#_x0000_t32" style="position:absolute;left:3955;top:7770;width:400;height:0" o:connectortype="straight" strokeweight="2pt"/>
            <v:shape id="_x0000_s10806" type="#_x0000_t32" style="position:absolute;left:4362;top:3441;width:624;height:0" o:connectortype="straight" strokeweight="2pt"/>
            <v:rect id="_x0000_s10807" style="position:absolute;left:4996;top:7494;width:2297;height:543" filled="f" fillcolor="#8db3e2" strokeweight="2pt">
              <v:textbox style="mso-next-textbox:#_x0000_s10807">
                <w:txbxContent>
                  <w:p w:rsidR="001E6E58" w:rsidRPr="006E3E62" w:rsidRDefault="001E6E58" w:rsidP="0019284A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LineOneText</w:t>
                    </w:r>
                    <w:proofErr w:type="spellEnd"/>
                  </w:p>
                  <w:p w:rsidR="001E6E58" w:rsidRPr="00236D9C" w:rsidRDefault="001E6E58" w:rsidP="0019284A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0808" style="position:absolute;left:5013;top:8378;width:2280;height:543" filled="f" fillcolor="#8db3e2" strokeweight="2pt">
              <v:textbox style="mso-next-textbox:#_x0000_s10808">
                <w:txbxContent>
                  <w:p w:rsidR="001E6E58" w:rsidRPr="006E3E62" w:rsidRDefault="001E6E58" w:rsidP="0019284A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LineThreeText</w:t>
                    </w:r>
                    <w:proofErr w:type="spellEnd"/>
                  </w:p>
                  <w:p w:rsidR="001E6E58" w:rsidRPr="00236D9C" w:rsidRDefault="001E6E58" w:rsidP="0019284A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0809" style="position:absolute;left:5013;top:9262;width:2280;height:543" filled="f" fillcolor="#8db3e2" strokeweight="2pt">
              <v:textbox style="mso-next-textbox:#_x0000_s10809">
                <w:txbxContent>
                  <w:p w:rsidR="001E6E58" w:rsidRPr="006E3E62" w:rsidRDefault="001E6E58" w:rsidP="0019284A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LineTwoText</w:t>
                    </w:r>
                    <w:proofErr w:type="spellEnd"/>
                  </w:p>
                  <w:p w:rsidR="001E6E58" w:rsidRPr="00477555" w:rsidRDefault="001E6E58" w:rsidP="0019284A">
                    <w:pPr>
                      <w:rPr>
                        <w:szCs w:val="18"/>
                      </w:rPr>
                    </w:pPr>
                  </w:p>
                </w:txbxContent>
              </v:textbox>
            </v:rect>
            <v:shape id="_x0000_s10810" type="#_x0000_t32" style="position:absolute;left:4374;top:7759;width:624;height:0" o:connectortype="straight" strokeweight="2pt"/>
            <v:shape id="_x0000_s10811" type="#_x0000_t32" style="position:absolute;left:4374;top:8677;width:624;height:0" o:connectortype="straight" strokeweight="2pt"/>
            <v:shape id="_x0000_s10812" type="#_x0000_t32" style="position:absolute;left:4374;top:9561;width:624;height:0" o:connectortype="straight" strokeweight="2pt"/>
          </v:group>
        </w:pict>
      </w:r>
    </w:p>
    <w:p w:rsidR="002D3047" w:rsidRDefault="002D3047" w:rsidP="00A07FC2"/>
    <w:p w:rsidR="002D3047" w:rsidRDefault="002D3047" w:rsidP="00A07FC2"/>
    <w:p w:rsidR="002D3047" w:rsidRDefault="002D3047" w:rsidP="00A07FC2"/>
    <w:p w:rsidR="002D3047" w:rsidRDefault="002D3047" w:rsidP="00A07FC2"/>
    <w:p w:rsidR="002D3047" w:rsidRDefault="002D3047" w:rsidP="00A07FC2"/>
    <w:p w:rsidR="002D3047" w:rsidRDefault="002D3047" w:rsidP="00A07FC2"/>
    <w:p w:rsidR="002D3047" w:rsidRDefault="002D3047" w:rsidP="00A07FC2"/>
    <w:p w:rsidR="002D3047" w:rsidRDefault="002D3047" w:rsidP="00A07FC2"/>
    <w:p w:rsidR="002D3047" w:rsidRDefault="002D3047" w:rsidP="00A07FC2"/>
    <w:p w:rsidR="002D3047" w:rsidRDefault="002D3047" w:rsidP="00A07FC2"/>
    <w:p w:rsidR="002D3047" w:rsidRDefault="002D3047" w:rsidP="00A07FC2"/>
    <w:p w:rsidR="002D3047" w:rsidRDefault="002D3047" w:rsidP="00A07FC2"/>
    <w:p w:rsidR="002D3047" w:rsidRDefault="002D3047" w:rsidP="00A07FC2"/>
    <w:p w:rsidR="002D3047" w:rsidRDefault="002D3047" w:rsidP="00A07FC2"/>
    <w:p w:rsidR="002D3047" w:rsidRDefault="002D3047" w:rsidP="00A07FC2"/>
    <w:p w:rsidR="002D3047" w:rsidRDefault="002D3047" w:rsidP="00A07FC2"/>
    <w:p w:rsidR="002D3047" w:rsidRDefault="002D3047" w:rsidP="00A07FC2"/>
    <w:p w:rsidR="002D3047" w:rsidRDefault="002D3047" w:rsidP="00A07FC2"/>
    <w:p w:rsidR="002D3047" w:rsidRDefault="002D3047" w:rsidP="00A07FC2"/>
    <w:p w:rsidR="002D3047" w:rsidRDefault="002D3047" w:rsidP="00A07FC2"/>
    <w:p w:rsidR="002D3047" w:rsidRDefault="002D3047" w:rsidP="00A07FC2"/>
    <w:p w:rsidR="002D3047" w:rsidRDefault="002D3047" w:rsidP="00A07FC2"/>
    <w:p w:rsidR="002D3047" w:rsidRDefault="002D3047" w:rsidP="00A07FC2"/>
    <w:p w:rsidR="002D3047" w:rsidRDefault="002D3047" w:rsidP="00A07FC2"/>
    <w:p w:rsidR="002D3047" w:rsidRDefault="002D3047" w:rsidP="00A07FC2"/>
    <w:p w:rsidR="002D3047" w:rsidRDefault="002D3047" w:rsidP="00A07FC2"/>
    <w:p w:rsidR="002D3047" w:rsidRDefault="002D3047" w:rsidP="00A07FC2"/>
    <w:p w:rsidR="002D3047" w:rsidRDefault="002D3047" w:rsidP="00A07FC2"/>
    <w:p w:rsidR="002D3047" w:rsidRDefault="002D3047" w:rsidP="00A07FC2"/>
    <w:p w:rsidR="002D3047" w:rsidRDefault="002D3047" w:rsidP="00A07FC2"/>
    <w:p w:rsidR="002D3047" w:rsidRDefault="002D3047" w:rsidP="00A07FC2"/>
    <w:p w:rsidR="002D3047" w:rsidRDefault="002D3047" w:rsidP="00A07FC2"/>
    <w:p w:rsidR="002D3047" w:rsidRDefault="002D3047" w:rsidP="00A07FC2"/>
    <w:p w:rsidR="002D3047" w:rsidRDefault="002D3047" w:rsidP="00A07FC2"/>
    <w:p w:rsidR="002D3047" w:rsidRDefault="002D3047" w:rsidP="00A07FC2"/>
    <w:p w:rsidR="00D819FC" w:rsidRDefault="00D819FC" w:rsidP="00A07FC2"/>
    <w:p w:rsidR="00D819FC" w:rsidRDefault="00D819FC" w:rsidP="00A07FC2"/>
    <w:p w:rsidR="00D819FC" w:rsidRDefault="00D819FC" w:rsidP="00A07FC2"/>
    <w:p w:rsidR="00D819FC" w:rsidRDefault="00D819FC" w:rsidP="00A07FC2"/>
    <w:p w:rsidR="00D819FC" w:rsidRDefault="00D819FC" w:rsidP="00A07FC2"/>
    <w:p w:rsidR="00D819FC" w:rsidRDefault="00D819FC" w:rsidP="00A07FC2"/>
    <w:p w:rsidR="00D819FC" w:rsidRDefault="00D819FC" w:rsidP="00A07FC2"/>
    <w:p w:rsidR="00D819FC" w:rsidRDefault="00D819FC" w:rsidP="00A07FC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4"/>
      </w:tblGrid>
      <w:tr w:rsidR="0019284A" w:rsidRPr="001E1B02" w:rsidTr="004B6469">
        <w:trPr>
          <w:trHeight w:val="329"/>
        </w:trPr>
        <w:tc>
          <w:tcPr>
            <w:tcW w:w="9494" w:type="dxa"/>
            <w:shd w:val="clear" w:color="auto" w:fill="FFFFCC"/>
            <w:vAlign w:val="center"/>
          </w:tcPr>
          <w:p w:rsidR="0019284A" w:rsidRPr="001E1B02" w:rsidRDefault="0019284A" w:rsidP="004B6469">
            <w:pPr>
              <w:spacing w:line="240" w:lineRule="auto"/>
              <w:rPr>
                <w:rFonts w:eastAsia="Times New Roman"/>
                <w:b/>
                <w:bCs/>
                <w:color w:val="000000"/>
                <w:lang w:eastAsia="de-DE"/>
              </w:rPr>
            </w:pPr>
            <w:r w:rsidRPr="001E1B02">
              <w:rPr>
                <w:rFonts w:eastAsia="Times New Roman"/>
                <w:b/>
                <w:bCs/>
                <w:color w:val="000000"/>
                <w:lang w:eastAsia="de-DE"/>
              </w:rPr>
              <w:t>Explanation</w:t>
            </w:r>
          </w:p>
        </w:tc>
      </w:tr>
      <w:tr w:rsidR="0019284A" w:rsidTr="004B6469">
        <w:tc>
          <w:tcPr>
            <w:tcW w:w="9494" w:type="dxa"/>
          </w:tcPr>
          <w:p w:rsidR="0019284A" w:rsidRDefault="0019284A" w:rsidP="004B6469"/>
          <w:p w:rsidR="0019284A" w:rsidRDefault="0019284A" w:rsidP="004B6469">
            <w:pPr>
              <w:spacing w:line="240" w:lineRule="auto"/>
              <w:rPr>
                <w:rFonts w:cs="Arial"/>
                <w:bCs/>
                <w:szCs w:val="20"/>
              </w:rPr>
            </w:pPr>
            <w:r w:rsidRPr="008912BE">
              <w:rPr>
                <w:rFonts w:cs="Arial"/>
                <w:b/>
                <w:bCs/>
                <w:szCs w:val="20"/>
              </w:rPr>
              <w:t>“</w:t>
            </w:r>
            <w:r w:rsidRPr="00477555">
              <w:rPr>
                <w:rFonts w:cs="Arial"/>
                <w:b/>
                <w:bCs/>
                <w:szCs w:val="20"/>
              </w:rPr>
              <w:t>asram:PostalCITradeAddress</w:t>
            </w:r>
            <w:r>
              <w:rPr>
                <w:rFonts w:cs="Arial"/>
                <w:b/>
                <w:bCs/>
                <w:szCs w:val="20"/>
              </w:rPr>
              <w:t xml:space="preserve">” </w:t>
            </w:r>
            <w:r>
              <w:rPr>
                <w:rFonts w:cs="Arial"/>
                <w:bCs/>
                <w:szCs w:val="20"/>
              </w:rPr>
              <w:t>contains business address data of the corresponding customer.</w:t>
            </w:r>
          </w:p>
          <w:p w:rsidR="0019284A" w:rsidRPr="00223C45" w:rsidRDefault="0019284A" w:rsidP="004B6469">
            <w:pPr>
              <w:spacing w:line="240" w:lineRule="auto"/>
            </w:pPr>
            <w:r>
              <w:rPr>
                <w:rFonts w:cs="Arial"/>
                <w:bCs/>
                <w:szCs w:val="20"/>
              </w:rPr>
              <w:t xml:space="preserve"> </w:t>
            </w:r>
          </w:p>
        </w:tc>
      </w:tr>
    </w:tbl>
    <w:p w:rsidR="00D819FC" w:rsidRDefault="00D819FC" w:rsidP="00A07FC2"/>
    <w:p w:rsidR="00DE7878" w:rsidRDefault="00DE7878" w:rsidP="00A07FC2"/>
    <w:p w:rsidR="00D819FC" w:rsidRDefault="00D819FC" w:rsidP="00A07FC2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50"/>
        <w:gridCol w:w="747"/>
        <w:gridCol w:w="883"/>
        <w:gridCol w:w="728"/>
        <w:gridCol w:w="1324"/>
        <w:gridCol w:w="838"/>
      </w:tblGrid>
      <w:tr w:rsidR="00DE7878" w:rsidTr="004B6469">
        <w:trPr>
          <w:trHeight w:val="329"/>
          <w:jc w:val="center"/>
        </w:trPr>
        <w:tc>
          <w:tcPr>
            <w:tcW w:w="5050" w:type="dxa"/>
            <w:shd w:val="clear" w:color="auto" w:fill="FFFFCC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lastRenderedPageBreak/>
              <w:t>Field Name</w:t>
            </w:r>
          </w:p>
        </w:tc>
        <w:tc>
          <w:tcPr>
            <w:tcW w:w="747" w:type="dxa"/>
            <w:shd w:val="clear" w:color="auto" w:fill="FFFFCC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883" w:type="dxa"/>
            <w:shd w:val="clear" w:color="auto" w:fill="FFFFCC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728" w:type="dxa"/>
            <w:shd w:val="clear" w:color="auto" w:fill="FFFFCC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1324" w:type="dxa"/>
            <w:shd w:val="clear" w:color="auto" w:fill="FFFFCC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838" w:type="dxa"/>
            <w:shd w:val="clear" w:color="auto" w:fill="FFFFCC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DE7878" w:rsidTr="004B6469">
        <w:trPr>
          <w:trHeight w:val="329"/>
          <w:jc w:val="center"/>
        </w:trPr>
        <w:tc>
          <w:tcPr>
            <w:tcW w:w="9570" w:type="dxa"/>
            <w:gridSpan w:val="6"/>
            <w:shd w:val="clear" w:color="auto" w:fill="FFFFCC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DE7878" w:rsidRPr="007A6D70" w:rsidTr="004B6469">
        <w:trPr>
          <w:trHeight w:val="318"/>
          <w:jc w:val="center"/>
        </w:trPr>
        <w:tc>
          <w:tcPr>
            <w:tcW w:w="5050" w:type="dxa"/>
            <w:vAlign w:val="center"/>
          </w:tcPr>
          <w:p w:rsidR="00DE7878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DE7878" w:rsidRPr="00240484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asram:CityNameText</w:t>
            </w:r>
          </w:p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</w:tc>
        <w:tc>
          <w:tcPr>
            <w:tcW w:w="747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40</w:t>
            </w:r>
          </w:p>
        </w:tc>
        <w:tc>
          <w:tcPr>
            <w:tcW w:w="72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City1</w:t>
            </w:r>
          </w:p>
        </w:tc>
        <w:tc>
          <w:tcPr>
            <w:tcW w:w="83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DE7878" w:rsidTr="004B6469">
        <w:trPr>
          <w:trHeight w:val="641"/>
          <w:jc w:val="center"/>
        </w:trPr>
        <w:tc>
          <w:tcPr>
            <w:tcW w:w="9570" w:type="dxa"/>
            <w:gridSpan w:val="6"/>
            <w:vAlign w:val="center"/>
          </w:tcPr>
          <w:p w:rsidR="00DE7878" w:rsidRPr="003D4D19" w:rsidRDefault="00DE7878" w:rsidP="004B6469">
            <w:pPr>
              <w:rPr>
                <w:rFonts w:cs="Arial"/>
                <w:szCs w:val="20"/>
              </w:rPr>
            </w:pPr>
            <w:r w:rsidRPr="005F0477">
              <w:rPr>
                <w:rFonts w:cs="Arial"/>
                <w:b/>
                <w:bCs/>
                <w:szCs w:val="20"/>
              </w:rPr>
              <w:t>City</w:t>
            </w:r>
            <w:r w:rsidRPr="00E70A04">
              <w:rPr>
                <w:rFonts w:cs="Arial"/>
                <w:b/>
                <w:szCs w:val="20"/>
              </w:rPr>
              <w:t>:</w:t>
            </w:r>
            <w:r>
              <w:rPr>
                <w:rFonts w:cs="Arial"/>
                <w:szCs w:val="20"/>
              </w:rPr>
              <w:t xml:space="preserve"> Contains of the </w:t>
            </w:r>
            <w:r w:rsidRPr="009312F8">
              <w:rPr>
                <w:rFonts w:cs="Arial"/>
                <w:szCs w:val="20"/>
              </w:rPr>
              <w:t>contact address: City.</w:t>
            </w:r>
          </w:p>
        </w:tc>
      </w:tr>
      <w:tr w:rsidR="00DE7878" w:rsidRPr="007A6D70" w:rsidTr="004B6469">
        <w:trPr>
          <w:jc w:val="center"/>
        </w:trPr>
        <w:tc>
          <w:tcPr>
            <w:tcW w:w="5050" w:type="dxa"/>
            <w:vAlign w:val="center"/>
          </w:tcPr>
          <w:p w:rsidR="00DE7878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DE7878" w:rsidRPr="00240484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asram:CountryIdentifier</w:t>
            </w:r>
          </w:p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</w:tc>
        <w:tc>
          <w:tcPr>
            <w:tcW w:w="747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3</w:t>
            </w:r>
          </w:p>
        </w:tc>
        <w:tc>
          <w:tcPr>
            <w:tcW w:w="72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ABC</w:t>
            </w:r>
          </w:p>
        </w:tc>
        <w:tc>
          <w:tcPr>
            <w:tcW w:w="83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DE7878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C</w:t>
            </w:r>
            <w:r w:rsidRPr="00E70A04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ountrycode: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Contains of the </w:t>
            </w:r>
            <w:r w:rsidRPr="00512FA6">
              <w:rPr>
                <w:rFonts w:eastAsia="Times New Roman" w:cs="Arial"/>
                <w:color w:val="000000"/>
                <w:szCs w:val="20"/>
                <w:lang w:eastAsia="de-DE"/>
              </w:rPr>
              <w:t>contact address: Country (code).</w:t>
            </w:r>
          </w:p>
          <w:p w:rsidR="00DE7878" w:rsidRPr="007A6D70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DE7878" w:rsidRPr="007A6D70" w:rsidTr="004B6469">
        <w:trPr>
          <w:jc w:val="center"/>
        </w:trPr>
        <w:tc>
          <w:tcPr>
            <w:tcW w:w="5050" w:type="dxa"/>
            <w:vAlign w:val="center"/>
          </w:tcPr>
          <w:p w:rsidR="00DE7878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DE7878" w:rsidRPr="00240484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asram:CountryNameText</w:t>
            </w:r>
          </w:p>
          <w:p w:rsidR="00DE7878" w:rsidRPr="006E3E62" w:rsidRDefault="00DE7878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35</w:t>
            </w:r>
          </w:p>
        </w:tc>
        <w:tc>
          <w:tcPr>
            <w:tcW w:w="72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Country1</w:t>
            </w:r>
          </w:p>
        </w:tc>
        <w:tc>
          <w:tcPr>
            <w:tcW w:w="83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DE7878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C</w:t>
            </w:r>
            <w:r w:rsidRPr="00E70A04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ountry</w:t>
            </w:r>
          </w:p>
          <w:p w:rsidR="00DE7878" w:rsidRPr="007A6D70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DE7878" w:rsidRPr="007A6D70" w:rsidTr="004B6469">
        <w:trPr>
          <w:jc w:val="center"/>
        </w:trPr>
        <w:tc>
          <w:tcPr>
            <w:tcW w:w="5050" w:type="dxa"/>
            <w:vAlign w:val="center"/>
          </w:tcPr>
          <w:p w:rsidR="00DE7878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DE7878" w:rsidRPr="00240484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asram:CountrySub-DivisionNameText</w:t>
            </w:r>
          </w:p>
          <w:p w:rsidR="00DE7878" w:rsidRPr="006E3E62" w:rsidRDefault="00DE7878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40</w:t>
            </w:r>
          </w:p>
        </w:tc>
        <w:tc>
          <w:tcPr>
            <w:tcW w:w="72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CountryS</w:t>
            </w:r>
          </w:p>
        </w:tc>
        <w:tc>
          <w:tcPr>
            <w:tcW w:w="83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DE7878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S</w:t>
            </w:r>
            <w:r w:rsidRPr="00E70A04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tate: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</w:t>
            </w:r>
            <w:r w:rsidRPr="00FC6E03">
              <w:rPr>
                <w:rFonts w:eastAsia="Times New Roman" w:cs="Arial"/>
                <w:color w:val="000000"/>
                <w:szCs w:val="20"/>
                <w:lang w:eastAsia="de-DE"/>
              </w:rPr>
              <w:t>Contains of the contact address: State.</w:t>
            </w:r>
          </w:p>
          <w:p w:rsidR="00DE7878" w:rsidRPr="007A6D70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DE7878" w:rsidRPr="007A6D70" w:rsidTr="004B6469">
        <w:trPr>
          <w:jc w:val="center"/>
        </w:trPr>
        <w:tc>
          <w:tcPr>
            <w:tcW w:w="5050" w:type="dxa"/>
            <w:vAlign w:val="center"/>
          </w:tcPr>
          <w:p w:rsidR="00DE7878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DE7878" w:rsidRPr="006E3E62" w:rsidRDefault="00DE7878" w:rsidP="004B6469">
            <w:pPr>
              <w:spacing w:line="240" w:lineRule="auto"/>
              <w:jc w:val="center"/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asram:LineFiveText</w:t>
            </w:r>
          </w:p>
          <w:p w:rsidR="00DE7878" w:rsidRPr="006E3E62" w:rsidRDefault="00DE7878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10</w:t>
            </w:r>
          </w:p>
        </w:tc>
        <w:tc>
          <w:tcPr>
            <w:tcW w:w="72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12340</w:t>
            </w:r>
          </w:p>
        </w:tc>
        <w:tc>
          <w:tcPr>
            <w:tcW w:w="83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DE7878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DE7878" w:rsidRDefault="00DE7878" w:rsidP="004B6469">
            <w:pPr>
              <w:spacing w:line="240" w:lineRule="auto"/>
              <w:jc w:val="both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5F0477">
              <w:rPr>
                <w:rFonts w:cs="Arial"/>
                <w:b/>
                <w:bCs/>
                <w:szCs w:val="20"/>
              </w:rPr>
              <w:t>Postal code Postbox</w:t>
            </w:r>
            <w:r w:rsidRPr="00E70A04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Contains of the c</w:t>
            </w:r>
            <w:r w:rsidRPr="0054148B">
              <w:rPr>
                <w:rFonts w:eastAsia="Times New Roman" w:cs="Arial"/>
                <w:color w:val="000000"/>
                <w:szCs w:val="20"/>
                <w:lang w:eastAsia="de-DE"/>
              </w:rPr>
              <w:t>ontact address: postbox ZIP code</w:t>
            </w:r>
          </w:p>
          <w:p w:rsidR="00DE7878" w:rsidRPr="007A6D70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DE7878" w:rsidRPr="007A6D70" w:rsidTr="004B6469">
        <w:trPr>
          <w:jc w:val="center"/>
        </w:trPr>
        <w:tc>
          <w:tcPr>
            <w:tcW w:w="5050" w:type="dxa"/>
            <w:vAlign w:val="center"/>
          </w:tcPr>
          <w:p w:rsidR="00DE7878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DE7878" w:rsidRPr="00240484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asram:LineFourText</w:t>
            </w:r>
          </w:p>
          <w:p w:rsidR="00DE7878" w:rsidRPr="006E3E62" w:rsidRDefault="00DE7878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64</w:t>
            </w:r>
          </w:p>
        </w:tc>
        <w:tc>
          <w:tcPr>
            <w:tcW w:w="72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Adress4</w:t>
            </w:r>
          </w:p>
        </w:tc>
        <w:tc>
          <w:tcPr>
            <w:tcW w:w="83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DE7878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N</w:t>
            </w:r>
            <w:r w:rsidRPr="00E70A04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ame4: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Contains of the </w:t>
            </w:r>
            <w:r w:rsidRPr="00FC6E03">
              <w:rPr>
                <w:rFonts w:eastAsia="Times New Roman" w:cs="Arial"/>
                <w:color w:val="000000"/>
                <w:szCs w:val="20"/>
                <w:lang w:eastAsia="de-DE"/>
              </w:rPr>
              <w:t>address: Name 4.</w:t>
            </w:r>
          </w:p>
          <w:p w:rsidR="00DE7878" w:rsidRPr="007A6D70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DE7878" w:rsidRPr="007A6D70" w:rsidTr="004B6469">
        <w:trPr>
          <w:jc w:val="center"/>
        </w:trPr>
        <w:tc>
          <w:tcPr>
            <w:tcW w:w="5050" w:type="dxa"/>
            <w:vAlign w:val="center"/>
          </w:tcPr>
          <w:p w:rsidR="00DE7878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DE7878" w:rsidRPr="00240484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asram:LineOneText</w:t>
            </w:r>
          </w:p>
          <w:p w:rsidR="00DE7878" w:rsidRPr="006E3E62" w:rsidRDefault="00DE7878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64</w:t>
            </w:r>
          </w:p>
        </w:tc>
        <w:tc>
          <w:tcPr>
            <w:tcW w:w="72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Adress</w:t>
            </w:r>
          </w:p>
        </w:tc>
        <w:tc>
          <w:tcPr>
            <w:tcW w:w="83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DE7878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N</w:t>
            </w:r>
            <w:r w:rsidRPr="00FC3F98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ame1: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Contains of the </w:t>
            </w:r>
            <w:r w:rsidRPr="001F3F76">
              <w:rPr>
                <w:rFonts w:eastAsia="Times New Roman" w:cs="Arial"/>
                <w:color w:val="000000"/>
                <w:szCs w:val="20"/>
                <w:lang w:eastAsia="de-DE"/>
              </w:rPr>
              <w:t>address: Name.</w:t>
            </w:r>
          </w:p>
          <w:p w:rsidR="00DE7878" w:rsidRPr="007A6D70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DE7878" w:rsidRPr="007A6D70" w:rsidTr="004B6469">
        <w:trPr>
          <w:jc w:val="center"/>
        </w:trPr>
        <w:tc>
          <w:tcPr>
            <w:tcW w:w="5050" w:type="dxa"/>
            <w:vAlign w:val="center"/>
          </w:tcPr>
          <w:p w:rsidR="00DE7878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DE7878" w:rsidRPr="00240484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asram:LineThreeText</w:t>
            </w:r>
          </w:p>
          <w:p w:rsidR="00DE7878" w:rsidRPr="006E3E62" w:rsidRDefault="00DE7878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64</w:t>
            </w:r>
          </w:p>
        </w:tc>
        <w:tc>
          <w:tcPr>
            <w:tcW w:w="72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Adress3</w:t>
            </w:r>
          </w:p>
        </w:tc>
        <w:tc>
          <w:tcPr>
            <w:tcW w:w="83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DE7878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N</w:t>
            </w:r>
            <w:r w:rsidRPr="00FC3F98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ame3: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Contains of the </w:t>
            </w:r>
            <w:r w:rsidRPr="001F3F76">
              <w:rPr>
                <w:rFonts w:eastAsia="Times New Roman" w:cs="Arial"/>
                <w:color w:val="000000"/>
                <w:szCs w:val="20"/>
                <w:lang w:eastAsia="de-DE"/>
              </w:rPr>
              <w:t>address: Name 3.</w:t>
            </w:r>
          </w:p>
          <w:p w:rsidR="00DE7878" w:rsidRPr="007A6D70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DE7878" w:rsidRPr="007A6D70" w:rsidTr="004B6469">
        <w:trPr>
          <w:jc w:val="center"/>
        </w:trPr>
        <w:tc>
          <w:tcPr>
            <w:tcW w:w="5050" w:type="dxa"/>
            <w:vAlign w:val="center"/>
          </w:tcPr>
          <w:p w:rsidR="00DE7878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DE7878" w:rsidRPr="00240484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asram:LineTwoText</w:t>
            </w:r>
          </w:p>
          <w:p w:rsidR="00DE7878" w:rsidRPr="006E3E62" w:rsidRDefault="00DE7878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64</w:t>
            </w:r>
          </w:p>
        </w:tc>
        <w:tc>
          <w:tcPr>
            <w:tcW w:w="72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Adress2</w:t>
            </w:r>
          </w:p>
        </w:tc>
        <w:tc>
          <w:tcPr>
            <w:tcW w:w="83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DE7878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N</w:t>
            </w:r>
            <w:r w:rsidRPr="00FC3F98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ame2: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Contains of the </w:t>
            </w:r>
            <w:r w:rsidRPr="001F3F76">
              <w:rPr>
                <w:rFonts w:eastAsia="Times New Roman" w:cs="Arial"/>
                <w:color w:val="000000"/>
                <w:szCs w:val="20"/>
                <w:lang w:eastAsia="de-DE"/>
              </w:rPr>
              <w:t>address: Name 2.</w:t>
            </w:r>
          </w:p>
          <w:p w:rsidR="00DE7878" w:rsidRPr="007A6D70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DE7878" w:rsidRPr="007A6D70" w:rsidTr="004B6469">
        <w:trPr>
          <w:jc w:val="center"/>
        </w:trPr>
        <w:tc>
          <w:tcPr>
            <w:tcW w:w="5050" w:type="dxa"/>
            <w:vAlign w:val="center"/>
          </w:tcPr>
          <w:p w:rsidR="00DE7878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DE7878" w:rsidRPr="00240484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asram:PostOfficeBoxText</w:t>
            </w:r>
          </w:p>
          <w:p w:rsidR="00DE7878" w:rsidRPr="006E3E62" w:rsidRDefault="00DE7878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10</w:t>
            </w:r>
          </w:p>
        </w:tc>
        <w:tc>
          <w:tcPr>
            <w:tcW w:w="72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B123</w:t>
            </w:r>
          </w:p>
        </w:tc>
        <w:tc>
          <w:tcPr>
            <w:tcW w:w="83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DE7878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P</w:t>
            </w:r>
            <w:r w:rsidRPr="00DE6280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ostbox: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Contains of the </w:t>
            </w:r>
            <w:r w:rsidRPr="001F3F76">
              <w:rPr>
                <w:rFonts w:eastAsia="Times New Roman" w:cs="Arial"/>
                <w:color w:val="000000"/>
                <w:szCs w:val="20"/>
                <w:lang w:eastAsia="de-DE"/>
              </w:rPr>
              <w:t>postbox</w:t>
            </w:r>
          </w:p>
          <w:p w:rsidR="00DE7878" w:rsidRPr="007A6D70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DE7878" w:rsidRPr="007A6D70" w:rsidTr="004B6469">
        <w:trPr>
          <w:jc w:val="center"/>
        </w:trPr>
        <w:tc>
          <w:tcPr>
            <w:tcW w:w="5050" w:type="dxa"/>
            <w:vAlign w:val="center"/>
          </w:tcPr>
          <w:p w:rsidR="00DE7878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DE7878" w:rsidRPr="00240484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asram:PostcodeCode</w:t>
            </w:r>
          </w:p>
          <w:p w:rsidR="00DE7878" w:rsidRPr="006E3E62" w:rsidRDefault="00DE7878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10</w:t>
            </w:r>
          </w:p>
        </w:tc>
        <w:tc>
          <w:tcPr>
            <w:tcW w:w="72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14523</w:t>
            </w:r>
          </w:p>
        </w:tc>
        <w:tc>
          <w:tcPr>
            <w:tcW w:w="83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DE7878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P</w:t>
            </w:r>
            <w:r w:rsidRPr="00DE6280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ostalcode: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Contains of the </w:t>
            </w:r>
            <w:r w:rsidRPr="00507715">
              <w:rPr>
                <w:rFonts w:eastAsia="Times New Roman" w:cs="Arial"/>
                <w:color w:val="000000"/>
                <w:szCs w:val="20"/>
                <w:lang w:eastAsia="de-DE"/>
              </w:rPr>
              <w:t>contact address: postal code.</w:t>
            </w:r>
          </w:p>
          <w:p w:rsidR="00DE7878" w:rsidRPr="007A6D70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DE7878" w:rsidRPr="007A6D70" w:rsidTr="004B6469">
        <w:trPr>
          <w:jc w:val="center"/>
        </w:trPr>
        <w:tc>
          <w:tcPr>
            <w:tcW w:w="5050" w:type="dxa"/>
            <w:vAlign w:val="center"/>
          </w:tcPr>
          <w:p w:rsidR="00DE7878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DE7878" w:rsidRPr="00240484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asram:StreetNameText</w:t>
            </w:r>
          </w:p>
          <w:p w:rsidR="00DE7878" w:rsidRPr="006E3E62" w:rsidRDefault="00DE7878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40</w:t>
            </w:r>
          </w:p>
        </w:tc>
        <w:tc>
          <w:tcPr>
            <w:tcW w:w="72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Street</w:t>
            </w:r>
          </w:p>
        </w:tc>
        <w:tc>
          <w:tcPr>
            <w:tcW w:w="83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DE7878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DE7878" w:rsidRDefault="00DE7878" w:rsidP="004B6469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8A5975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Street</w:t>
            </w: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:</w:t>
            </w: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br/>
              <w:t xml:space="preserve">The first occurrence contains </w:t>
            </w:r>
            <w:r w:rsidRPr="003E30F3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Street:</w:t>
            </w: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Contains of the </w:t>
            </w:r>
            <w:r w:rsidRPr="00444E98">
              <w:rPr>
                <w:rFonts w:eastAsia="Times New Roman" w:cs="Arial"/>
                <w:color w:val="000000"/>
                <w:szCs w:val="20"/>
                <w:lang w:eastAsia="de-DE"/>
              </w:rPr>
              <w:t>address: Street.</w:t>
            </w:r>
          </w:p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DE7878" w:rsidRPr="008A5975" w:rsidRDefault="00DE7878" w:rsidP="004B6469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  <w:r w:rsidRPr="008A5975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Street2:</w:t>
            </w:r>
          </w:p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 xml:space="preserve">The first occurrence contains </w:t>
            </w:r>
            <w:r w:rsidRPr="003E30F3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Street2:</w:t>
            </w: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 xml:space="preserve"> </w:t>
            </w:r>
            <w:r w:rsidRPr="00444E98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Contains 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>the continuing of</w:t>
            </w:r>
            <w:r w:rsidRPr="00444E98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the 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>address: Street</w:t>
            </w:r>
            <w:r w:rsidRPr="00444E98">
              <w:rPr>
                <w:rFonts w:eastAsia="Times New Roman" w:cs="Arial"/>
                <w:color w:val="000000"/>
                <w:szCs w:val="20"/>
                <w:lang w:eastAsia="de-DE"/>
              </w:rPr>
              <w:t>.</w:t>
            </w:r>
          </w:p>
          <w:p w:rsidR="00DE7878" w:rsidRPr="003E30F3" w:rsidRDefault="00DE7878" w:rsidP="004B6469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</w:tc>
      </w:tr>
    </w:tbl>
    <w:p w:rsidR="00D819FC" w:rsidRDefault="00D819FC" w:rsidP="00A07FC2"/>
    <w:p w:rsidR="00D819FC" w:rsidRDefault="00D819FC" w:rsidP="00A07FC2"/>
    <w:p w:rsidR="00F915F4" w:rsidRPr="008023FF" w:rsidRDefault="00F915F4" w:rsidP="00F915F4">
      <w:pPr>
        <w:pStyle w:val="berschrift5"/>
      </w:pPr>
      <w:bookmarkStart w:id="33" w:name="_Toc290296616"/>
      <w:bookmarkStart w:id="34" w:name="_Toc349132607"/>
      <w:r w:rsidRPr="00D80F5E">
        <w:t>asram:Geo-CoordinateIdentificationCIGeographicalCoordinate</w:t>
      </w:r>
      <w:bookmarkEnd w:id="33"/>
      <w:bookmarkEnd w:id="34"/>
    </w:p>
    <w:p w:rsidR="00F915F4" w:rsidRDefault="00F915F4" w:rsidP="00F915F4"/>
    <w:p w:rsidR="00F915F4" w:rsidRDefault="007B5E39" w:rsidP="00F915F4">
      <w:r>
        <w:rPr>
          <w:noProof/>
          <w:lang w:val="de-DE" w:eastAsia="de-DE"/>
        </w:rPr>
        <w:pict>
          <v:group id="_x0000_s10862" style="position:absolute;margin-left:-45.8pt;margin-top:7.95pt;width:523.3pt;height:41.25pt;z-index:267773952" coordorigin="502,9393" coordsize="10466,825">
            <v:rect id="_x0000_s10863" style="position:absolute;left:502;top:9393;width:6296;height:543" fillcolor="#8db3e2" strokeweight="2pt">
              <v:textbox style="mso-next-textbox:#_x0000_s10863">
                <w:txbxContent>
                  <w:p w:rsidR="001E6E58" w:rsidRPr="00BF179C" w:rsidRDefault="001E6E58" w:rsidP="00F915F4">
                    <w:pPr>
                      <w:spacing w:line="240" w:lineRule="auto"/>
                      <w:rPr>
                        <w:b/>
                      </w:rPr>
                    </w:pPr>
                    <w:proofErr w:type="spellStart"/>
                    <w:proofErr w:type="gramStart"/>
                    <w:r w:rsidRPr="00BF179C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BF179C">
                      <w:rPr>
                        <w:rFonts w:cs="Arial"/>
                        <w:b/>
                        <w:bCs/>
                        <w:szCs w:val="20"/>
                      </w:rPr>
                      <w:t>Geo-CoordinateIdentificationCIGeographicalCoordinate</w:t>
                    </w:r>
                    <w:proofErr w:type="spellEnd"/>
                  </w:p>
                  <w:p w:rsidR="001E6E58" w:rsidRPr="00BF179C" w:rsidRDefault="001E6E58" w:rsidP="00F915F4">
                    <w:pPr>
                      <w:spacing w:line="240" w:lineRule="auto"/>
                      <w:rPr>
                        <w:b/>
                        <w:szCs w:val="24"/>
                      </w:rPr>
                    </w:pPr>
                  </w:p>
                </w:txbxContent>
              </v:textbox>
            </v:rect>
            <v:shape id="_x0000_s10864" type="#_x0000_t32" style="position:absolute;left:7097;top:9692;width:907;height:0" o:connectortype="straight" strokeweight="2pt"/>
            <v:rect id="_x0000_s10865" style="position:absolute;left:7405;top:9756;width:789;height:462" stroked="f">
              <v:textbox style="mso-next-textbox:#_x0000_s10865">
                <w:txbxContent>
                  <w:p w:rsidR="001E6E58" w:rsidRPr="002F612C" w:rsidRDefault="001E6E58" w:rsidP="00F915F4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866" style="position:absolute;left:8004;top:9393;width:2964;height:543" filled="f" fillcolor="#8db3e2" strokeweight="2pt">
              <v:textbox style="mso-next-textbox:#_x0000_s10866">
                <w:txbxContent>
                  <w:p w:rsidR="001E6E58" w:rsidRPr="00C9342C" w:rsidRDefault="001E6E58" w:rsidP="00F915F4">
                    <w:pPr>
                      <w:spacing w:line="240" w:lineRule="auto"/>
                    </w:pPr>
                    <w:proofErr w:type="spellStart"/>
                    <w:proofErr w:type="gramStart"/>
                    <w:r w:rsidRPr="004A76AE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4A76AE">
                      <w:rPr>
                        <w:rFonts w:cs="Arial"/>
                        <w:bCs/>
                        <w:szCs w:val="20"/>
                      </w:rPr>
                      <w:t>TimeZoneCodeCode</w:t>
                    </w:r>
                    <w:proofErr w:type="spellEnd"/>
                  </w:p>
                </w:txbxContent>
              </v:textbox>
            </v:rect>
            <v:rect id="_x0000_s10867" style="position:absolute;left:6793;top:9562;width:300;height:262" strokeweight="2pt"/>
            <v:shape id="_x0000_s10868" type="#_x0000_t32" style="position:absolute;left:6783;top:9692;width:340;height:0" o:connectortype="straight" strokeweight="2pt"/>
          </v:group>
        </w:pict>
      </w:r>
    </w:p>
    <w:p w:rsidR="00F915F4" w:rsidRDefault="00F915F4" w:rsidP="00F915F4"/>
    <w:p w:rsidR="00F915F4" w:rsidRDefault="00F915F4" w:rsidP="00F915F4"/>
    <w:p w:rsidR="00F915F4" w:rsidRDefault="00F915F4" w:rsidP="00F915F4"/>
    <w:p w:rsidR="00F915F4" w:rsidRDefault="00F915F4" w:rsidP="00F915F4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1502"/>
        <w:gridCol w:w="1101"/>
        <w:gridCol w:w="907"/>
        <w:gridCol w:w="1518"/>
        <w:gridCol w:w="1032"/>
      </w:tblGrid>
      <w:tr w:rsidR="00F915F4" w:rsidRPr="006239D4" w:rsidTr="004B6469">
        <w:trPr>
          <w:trHeight w:val="330"/>
        </w:trPr>
        <w:tc>
          <w:tcPr>
            <w:tcW w:w="1834" w:type="pct"/>
            <w:shd w:val="clear" w:color="auto" w:fill="FFFFCC"/>
            <w:noWrap/>
            <w:vAlign w:val="center"/>
            <w:hideMark/>
          </w:tcPr>
          <w:p w:rsidR="00F915F4" w:rsidRPr="006239D4" w:rsidRDefault="00F915F4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785" w:type="pct"/>
            <w:shd w:val="clear" w:color="auto" w:fill="FFFFCC"/>
            <w:noWrap/>
            <w:vAlign w:val="center"/>
            <w:hideMark/>
          </w:tcPr>
          <w:p w:rsidR="00F915F4" w:rsidRPr="006239D4" w:rsidRDefault="00F915F4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75" w:type="pct"/>
            <w:shd w:val="clear" w:color="auto" w:fill="FFFFCC"/>
            <w:noWrap/>
            <w:vAlign w:val="center"/>
            <w:hideMark/>
          </w:tcPr>
          <w:p w:rsidR="00F915F4" w:rsidRPr="006239D4" w:rsidRDefault="00F915F4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474" w:type="pct"/>
            <w:shd w:val="clear" w:color="auto" w:fill="FFFFCC"/>
            <w:noWrap/>
            <w:vAlign w:val="center"/>
            <w:hideMark/>
          </w:tcPr>
          <w:p w:rsidR="00F915F4" w:rsidRPr="006239D4" w:rsidRDefault="00F915F4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793" w:type="pct"/>
            <w:shd w:val="clear" w:color="auto" w:fill="FFFFCC"/>
            <w:noWrap/>
            <w:vAlign w:val="center"/>
            <w:hideMark/>
          </w:tcPr>
          <w:p w:rsidR="00F915F4" w:rsidRPr="006239D4" w:rsidRDefault="00F915F4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39" w:type="pct"/>
            <w:shd w:val="clear" w:color="auto" w:fill="FFFFCC"/>
            <w:noWrap/>
            <w:vAlign w:val="center"/>
            <w:hideMark/>
          </w:tcPr>
          <w:p w:rsidR="00F915F4" w:rsidRPr="006239D4" w:rsidRDefault="00F915F4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F915F4" w:rsidRPr="006239D4" w:rsidTr="004B6469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F915F4" w:rsidRPr="006239D4" w:rsidRDefault="00F915F4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F915F4" w:rsidRPr="006239D4" w:rsidTr="004B6469">
        <w:trPr>
          <w:trHeight w:val="315"/>
        </w:trPr>
        <w:tc>
          <w:tcPr>
            <w:tcW w:w="1834" w:type="pct"/>
            <w:shd w:val="clear" w:color="auto" w:fill="auto"/>
            <w:noWrap/>
            <w:vAlign w:val="center"/>
            <w:hideMark/>
          </w:tcPr>
          <w:p w:rsidR="00F915F4" w:rsidRDefault="00F915F4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F915F4" w:rsidRDefault="00F915F4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E506F3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asram:TimeZoneCodeCode</w:t>
            </w:r>
          </w:p>
          <w:p w:rsidR="00F915F4" w:rsidRPr="006239D4" w:rsidRDefault="00F915F4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:rsidR="00F915F4" w:rsidRPr="006239D4" w:rsidRDefault="00F915F4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 w:rsidRPr="006239D4"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F915F4" w:rsidRPr="006239D4" w:rsidRDefault="00F915F4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50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F915F4" w:rsidRPr="006239D4" w:rsidRDefault="00F915F4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7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F915F4" w:rsidRPr="006239D4" w:rsidRDefault="00F915F4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Zone1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:rsidR="00F915F4" w:rsidRPr="006239D4" w:rsidRDefault="00F915F4" w:rsidP="004B6469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F915F4" w:rsidRPr="006239D4" w:rsidTr="004B6469">
        <w:trPr>
          <w:trHeight w:val="640"/>
        </w:trPr>
        <w:tc>
          <w:tcPr>
            <w:tcW w:w="5000" w:type="pct"/>
            <w:gridSpan w:val="6"/>
            <w:noWrap/>
            <w:vAlign w:val="center"/>
            <w:hideMark/>
          </w:tcPr>
          <w:p w:rsidR="00F915F4" w:rsidRDefault="00F915F4" w:rsidP="004B6469">
            <w:pPr>
              <w:spacing w:line="240" w:lineRule="auto"/>
              <w:rPr>
                <w:lang w:eastAsia="de-DE"/>
              </w:rPr>
            </w:pPr>
          </w:p>
          <w:p w:rsidR="00F915F4" w:rsidRDefault="00F915F4" w:rsidP="004B6469">
            <w:pPr>
              <w:spacing w:line="240" w:lineRule="auto"/>
              <w:rPr>
                <w:rFonts w:cs="Arial"/>
                <w:szCs w:val="20"/>
              </w:rPr>
            </w:pPr>
            <w:r>
              <w:rPr>
                <w:b/>
                <w:lang w:eastAsia="de-DE"/>
              </w:rPr>
              <w:t>Customer</w:t>
            </w:r>
            <w:r w:rsidRPr="00E506F3">
              <w:rPr>
                <w:b/>
                <w:lang w:eastAsia="de-DE"/>
              </w:rPr>
              <w:t>Time Zone</w:t>
            </w:r>
            <w:r>
              <w:rPr>
                <w:b/>
                <w:lang w:eastAsia="de-DE"/>
              </w:rPr>
              <w:t xml:space="preserve">: </w:t>
            </w:r>
            <w:r w:rsidRPr="00E506F3">
              <w:rPr>
                <w:rFonts w:cs="Arial"/>
                <w:szCs w:val="20"/>
              </w:rPr>
              <w:t xml:space="preserve">Contains of the </w:t>
            </w:r>
            <w:r>
              <w:rPr>
                <w:rFonts w:cs="Arial"/>
                <w:szCs w:val="20"/>
              </w:rPr>
              <w:t>customer</w:t>
            </w:r>
            <w:r w:rsidRPr="00E506F3">
              <w:rPr>
                <w:rFonts w:cs="Arial"/>
                <w:szCs w:val="20"/>
              </w:rPr>
              <w:t xml:space="preserve"> contact local timezone</w:t>
            </w:r>
          </w:p>
          <w:p w:rsidR="00F915F4" w:rsidRPr="006239D4" w:rsidRDefault="00F915F4" w:rsidP="004B6469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F915F4" w:rsidRDefault="00F915F4" w:rsidP="00A07FC2"/>
    <w:p w:rsidR="00F915F4" w:rsidRDefault="00F915F4" w:rsidP="00A07FC2"/>
    <w:p w:rsidR="00F915F4" w:rsidRDefault="00F915F4" w:rsidP="00A07FC2"/>
    <w:p w:rsidR="00F915F4" w:rsidRDefault="00F915F4" w:rsidP="00A07FC2"/>
    <w:p w:rsidR="00F915F4" w:rsidRDefault="00F915F4" w:rsidP="00A07FC2"/>
    <w:p w:rsidR="00F915F4" w:rsidRDefault="00F915F4" w:rsidP="00A07FC2"/>
    <w:p w:rsidR="00F915F4" w:rsidRDefault="00F915F4" w:rsidP="00A07FC2"/>
    <w:p w:rsidR="00F915F4" w:rsidRDefault="00F915F4" w:rsidP="00A07FC2"/>
    <w:p w:rsidR="00F915F4" w:rsidRDefault="00F915F4" w:rsidP="00A07FC2"/>
    <w:p w:rsidR="00F915F4" w:rsidRDefault="00F915F4" w:rsidP="00A07FC2"/>
    <w:p w:rsidR="00F915F4" w:rsidRDefault="00F915F4" w:rsidP="00A07FC2"/>
    <w:p w:rsidR="00F915F4" w:rsidRDefault="00F915F4" w:rsidP="00A07FC2"/>
    <w:p w:rsidR="00F915F4" w:rsidRDefault="00F915F4" w:rsidP="00A07FC2"/>
    <w:p w:rsidR="00F915F4" w:rsidRDefault="00F915F4" w:rsidP="00A07FC2"/>
    <w:p w:rsidR="00F915F4" w:rsidRDefault="00F915F4" w:rsidP="00A07FC2"/>
    <w:p w:rsidR="00F915F4" w:rsidRDefault="00F915F4" w:rsidP="00A07FC2"/>
    <w:p w:rsidR="00F915F4" w:rsidRDefault="00F915F4" w:rsidP="00A07FC2"/>
    <w:p w:rsidR="002D3047" w:rsidRPr="003F3442" w:rsidRDefault="002D3047" w:rsidP="002D3047">
      <w:pPr>
        <w:pStyle w:val="berschrift4"/>
      </w:pPr>
      <w:bookmarkStart w:id="35" w:name="_Toc349132608"/>
      <w:r w:rsidRPr="002D3047">
        <w:lastRenderedPageBreak/>
        <w:t>asram:DefinedCITradeContact</w:t>
      </w:r>
      <w:bookmarkEnd w:id="35"/>
    </w:p>
    <w:p w:rsidR="002D3047" w:rsidRDefault="002D3047" w:rsidP="00A07FC2"/>
    <w:p w:rsidR="001F5C14" w:rsidRDefault="007B5E39" w:rsidP="00A07FC2">
      <w:r>
        <w:rPr>
          <w:noProof/>
          <w:lang w:val="de-DE" w:eastAsia="de-DE"/>
        </w:rPr>
        <w:pict>
          <v:group id="_x0000_s11503" style="position:absolute;margin-left:-46.05pt;margin-top:11.15pt;width:472.9pt;height:259.3pt;z-index:268470272" coordorigin="497,2283" coordsize="9458,5186">
            <v:rect id="_x0000_s11469" style="position:absolute;left:4648;top:7007;width:789;height:462" stroked="f">
              <v:textbox style="mso-next-textbox:#_x0000_s11469">
                <w:txbxContent>
                  <w:p w:rsidR="001E6E58" w:rsidRPr="002F612C" w:rsidRDefault="001E6E58" w:rsidP="0027517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0..*</w:t>
                    </w:r>
                  </w:p>
                </w:txbxContent>
              </v:textbox>
            </v:rect>
            <v:shape id="_x0000_s11468" type="#_x0000_t32" style="position:absolute;left:4593;top:6996;width:624;height:0" o:connectortype="straight" strokeweight="2pt"/>
            <v:group id="_x0000_s11470" style="position:absolute;left:9518;top:5063;width:300;height:262" coordorigin="6283,5431" coordsize="300,262">
              <v:rect id="_x0000_s11471" style="position:absolute;left:6283;top:5431;width:300;height:262" strokeweight="2pt"/>
              <v:shape id="_x0000_s11472" type="#_x0000_t32" style="position:absolute;left:6367;top:5556;width:147;height:0" o:connectortype="straight" strokeweight="1.25pt"/>
              <v:shape id="_x0000_s11473" type="#_x0000_t32" style="position:absolute;left:6437;top:5501;width:0;height:113;flip:y" o:connectortype="straight" strokeweight="1.25pt"/>
            </v:group>
            <v:group id="_x0000_s11474" style="position:absolute;left:9098;top:5921;width:300;height:262" coordorigin="6283,5431" coordsize="300,262">
              <v:rect id="_x0000_s11475" style="position:absolute;left:6283;top:5431;width:300;height:262" strokeweight="2pt"/>
              <v:shape id="_x0000_s11476" type="#_x0000_t32" style="position:absolute;left:6367;top:5556;width:147;height:0" o:connectortype="straight" strokeweight="1.25pt"/>
              <v:shape id="_x0000_s11477" type="#_x0000_t32" style="position:absolute;left:6437;top:5501;width:0;height:113;flip:y" o:connectortype="straight" strokeweight="1.25pt"/>
            </v:group>
            <v:group id="_x0000_s11478" style="position:absolute;left:9655;top:6813;width:300;height:262" coordorigin="6283,5431" coordsize="300,262">
              <v:rect id="_x0000_s11479" style="position:absolute;left:6283;top:5431;width:300;height:262" strokeweight="2pt"/>
              <v:shape id="_x0000_s11480" type="#_x0000_t32" style="position:absolute;left:6367;top:5556;width:147;height:0" o:connectortype="straight" strokeweight="1.25pt"/>
              <v:shape id="_x0000_s11481" type="#_x0000_t32" style="position:absolute;left:6437;top:5501;width:0;height:113;flip:y" o:connectortype="straight" strokeweight="1.25pt"/>
            </v:group>
            <v:rect id="_x0000_s11482" style="position:absolute;left:5238;top:6658;width:4402;height:543" filled="f" fillcolor="#8db3e2" strokeweight="2pt">
              <v:textbox style="mso-next-textbox:#_x0000_s11482">
                <w:txbxContent>
                  <w:p w:rsidR="001E6E58" w:rsidRPr="009E3BD3" w:rsidRDefault="001E6E58" w:rsidP="00275177">
                    <w:pPr>
                      <w:spacing w:line="240" w:lineRule="auto"/>
                    </w:pPr>
                    <w:proofErr w:type="spellStart"/>
                    <w:proofErr w:type="gramStart"/>
                    <w:r w:rsidRPr="009E3BD3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E3BD3">
                      <w:rPr>
                        <w:rFonts w:cs="Arial"/>
                        <w:bCs/>
                        <w:szCs w:val="20"/>
                      </w:rPr>
                      <w:t>TelephoneCIUniversalCommunication</w:t>
                    </w:r>
                    <w:proofErr w:type="spellEnd"/>
                  </w:p>
                  <w:p w:rsidR="001E6E58" w:rsidRPr="00821F77" w:rsidRDefault="001E6E58" w:rsidP="00275177">
                    <w:pPr>
                      <w:spacing w:line="240" w:lineRule="auto"/>
                      <w:rPr>
                        <w:szCs w:val="18"/>
                      </w:rPr>
                    </w:pPr>
                  </w:p>
                </w:txbxContent>
              </v:textbox>
            </v:rect>
            <v:rect id="_x0000_s11483" style="position:absolute;left:4672;top:4382;width:789;height:462" stroked="f">
              <v:textbox style="mso-next-textbox:#_x0000_s11483">
                <w:txbxContent>
                  <w:p w:rsidR="001E6E58" w:rsidRPr="002F612C" w:rsidRDefault="001E6E58" w:rsidP="0027517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484" style="position:absolute;left:5238;top:4052;width:1863;height:543" filled="f" fillcolor="#8db3e2" strokeweight="2pt">
              <v:textbox style="mso-next-textbox:#_x0000_s11484">
                <w:txbxContent>
                  <w:p w:rsidR="001E6E58" w:rsidRPr="00C4414E" w:rsidRDefault="001E6E58" w:rsidP="00275177">
                    <w:pPr>
                      <w:rPr>
                        <w:szCs w:val="18"/>
                      </w:rPr>
                    </w:pPr>
                    <w:proofErr w:type="spellStart"/>
                    <w:proofErr w:type="gramStart"/>
                    <w:r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C4414E">
                      <w:rPr>
                        <w:rFonts w:cs="Arial"/>
                        <w:bCs/>
                        <w:szCs w:val="20"/>
                      </w:rPr>
                      <w:t>TitleText</w:t>
                    </w:r>
                    <w:proofErr w:type="spellEnd"/>
                  </w:p>
                </w:txbxContent>
              </v:textbox>
            </v:rect>
            <v:rect id="_x0000_s11485" style="position:absolute;left:4653;top:6121;width:789;height:462" stroked="f">
              <v:textbox style="mso-next-textbox:#_x0000_s11485">
                <w:txbxContent>
                  <w:p w:rsidR="001E6E58" w:rsidRPr="002F612C" w:rsidRDefault="001E6E58" w:rsidP="0027517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0..*</w:t>
                    </w:r>
                  </w:p>
                </w:txbxContent>
              </v:textbox>
            </v:rect>
            <v:rect id="_x0000_s11486" style="position:absolute;left:4610;top:2632;width:789;height:462" stroked="f">
              <v:textbox style="mso-next-textbox:#_x0000_s11486">
                <w:txbxContent>
                  <w:p w:rsidR="001E6E58" w:rsidRPr="002F612C" w:rsidRDefault="001E6E58" w:rsidP="0027517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487" style="position:absolute;left:497;top:4498;width:3460;height:543" fillcolor="#8db3e2" strokeweight="2pt">
              <v:textbox style="mso-next-textbox:#_x0000_s11487">
                <w:txbxContent>
                  <w:p w:rsidR="001E6E58" w:rsidRPr="00821F77" w:rsidRDefault="001E6E58" w:rsidP="00275177">
                    <w:pPr>
                      <w:spacing w:line="240" w:lineRule="auto"/>
                      <w:rPr>
                        <w:b/>
                      </w:rPr>
                    </w:pPr>
                    <w:proofErr w:type="spellStart"/>
                    <w:proofErr w:type="gramStart"/>
                    <w:r w:rsidRPr="00821F77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821F77">
                      <w:rPr>
                        <w:rFonts w:cs="Arial"/>
                        <w:b/>
                        <w:bCs/>
                        <w:szCs w:val="20"/>
                      </w:rPr>
                      <w:t>DefinedCITradeContact</w:t>
                    </w:r>
                    <w:proofErr w:type="spellEnd"/>
                  </w:p>
                  <w:p w:rsidR="001E6E58" w:rsidRPr="00821F77" w:rsidRDefault="001E6E58" w:rsidP="00275177">
                    <w:pPr>
                      <w:spacing w:line="240" w:lineRule="auto"/>
                      <w:rPr>
                        <w:b/>
                        <w:szCs w:val="18"/>
                      </w:rPr>
                    </w:pPr>
                  </w:p>
                </w:txbxContent>
              </v:textbox>
            </v:rect>
            <v:shape id="_x0000_s11488" type="#_x0000_t32" style="position:absolute;left:4590;top:6057;width:624;height:0" o:connectortype="straight" strokeweight="2pt"/>
            <v:rect id="_x0000_s11489" style="position:absolute;left:4646;top:5257;width:789;height:462" stroked="f">
              <v:textbox style="mso-next-textbox:#_x0000_s11489">
                <w:txbxContent>
                  <w:p w:rsidR="001E6E58" w:rsidRPr="002F612C" w:rsidRDefault="001E6E58" w:rsidP="0027517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0..*</w:t>
                    </w:r>
                  </w:p>
                </w:txbxContent>
              </v:textbox>
            </v:rect>
            <v:rect id="_x0000_s11490" style="position:absolute;left:5232;top:4938;width:4286;height:543" filled="f" fillcolor="#8db3e2" strokeweight="2pt">
              <v:textbox style="mso-next-textbox:#_x0000_s11490">
                <w:txbxContent>
                  <w:p w:rsidR="001E6E58" w:rsidRPr="009E3BD3" w:rsidRDefault="001E6E58" w:rsidP="00275177">
                    <w:pPr>
                      <w:spacing w:line="240" w:lineRule="auto"/>
                    </w:pPr>
                    <w:proofErr w:type="spellStart"/>
                    <w:proofErr w:type="gramStart"/>
                    <w:r w:rsidRPr="009E3BD3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E3BD3">
                      <w:rPr>
                        <w:rFonts w:cs="Arial"/>
                        <w:bCs/>
                        <w:szCs w:val="20"/>
                      </w:rPr>
                      <w:t>EmailURICIUniversalCommunication</w:t>
                    </w:r>
                    <w:proofErr w:type="spellEnd"/>
                  </w:p>
                  <w:p w:rsidR="001E6E58" w:rsidRPr="00821F77" w:rsidRDefault="001E6E58" w:rsidP="00275177">
                    <w:pPr>
                      <w:spacing w:line="240" w:lineRule="auto"/>
                      <w:rPr>
                        <w:szCs w:val="18"/>
                      </w:rPr>
                    </w:pPr>
                  </w:p>
                </w:txbxContent>
              </v:textbox>
            </v:rect>
            <v:rect id="_x0000_s11491" style="position:absolute;left:5238;top:5791;width:3860;height:543" filled="f" fillcolor="#8db3e2" strokeweight="2pt">
              <v:textbox style="mso-next-textbox:#_x0000_s11491">
                <w:txbxContent>
                  <w:p w:rsidR="001E6E58" w:rsidRPr="009E3BD3" w:rsidRDefault="001E6E58" w:rsidP="00275177">
                    <w:pPr>
                      <w:spacing w:line="240" w:lineRule="auto"/>
                    </w:pPr>
                    <w:proofErr w:type="spellStart"/>
                    <w:proofErr w:type="gramStart"/>
                    <w:r w:rsidRPr="009E3BD3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E3BD3">
                      <w:rPr>
                        <w:rFonts w:cs="Arial"/>
                        <w:bCs/>
                        <w:szCs w:val="20"/>
                      </w:rPr>
                      <w:t>FaxCIUniversalCommunication</w:t>
                    </w:r>
                    <w:proofErr w:type="spellEnd"/>
                  </w:p>
                  <w:p w:rsidR="001E6E58" w:rsidRPr="00821F77" w:rsidRDefault="001E6E58" w:rsidP="00275177">
                    <w:pPr>
                      <w:spacing w:line="240" w:lineRule="auto"/>
                      <w:rPr>
                        <w:szCs w:val="18"/>
                      </w:rPr>
                    </w:pPr>
                  </w:p>
                </w:txbxContent>
              </v:textbox>
            </v:rect>
            <v:shape id="_x0000_s11492" type="#_x0000_t32" style="position:absolute;left:4574;top:2504;width:16;height:4492;flip:x" o:connectortype="straight" strokeweight="2pt"/>
            <v:rect id="_x0000_s11493" style="position:absolute;left:4629;top:3456;width:789;height:462" stroked="f">
              <v:textbox style="mso-next-textbox:#_x0000_s11493">
                <w:txbxContent>
                  <w:p w:rsidR="001E6E58" w:rsidRPr="002F612C" w:rsidRDefault="001E6E58" w:rsidP="0027517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494" style="position:absolute;left:3974;top:4667;width:300;height:262" strokeweight="2pt"/>
            <v:shape id="_x0000_s11495" type="#_x0000_t32" style="position:absolute;left:3964;top:4797;width:340;height:0" o:connectortype="straight" strokeweight="2pt"/>
            <v:rect id="_x0000_s11496" style="position:absolute;left:5198;top:2283;width:3058;height:543" filled="f" fillcolor="#8db3e2" strokeweight="2pt">
              <v:textbox style="mso-next-textbox:#_x0000_s11496">
                <w:txbxContent>
                  <w:p w:rsidR="001E6E58" w:rsidRPr="009E3BD3" w:rsidRDefault="001E6E58" w:rsidP="00275177">
                    <w:pPr>
                      <w:spacing w:line="240" w:lineRule="auto"/>
                    </w:pPr>
                    <w:proofErr w:type="spellStart"/>
                    <w:proofErr w:type="gramStart"/>
                    <w:r w:rsidRPr="009E3BD3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E3BD3">
                      <w:rPr>
                        <w:rFonts w:cs="Arial"/>
                        <w:bCs/>
                        <w:szCs w:val="20"/>
                      </w:rPr>
                      <w:t>DepartmentNameText</w:t>
                    </w:r>
                    <w:proofErr w:type="spellEnd"/>
                  </w:p>
                  <w:p w:rsidR="001E6E58" w:rsidRPr="00821F77" w:rsidRDefault="001E6E58" w:rsidP="00275177">
                    <w:pPr>
                      <w:spacing w:line="240" w:lineRule="auto"/>
                      <w:rPr>
                        <w:szCs w:val="18"/>
                      </w:rPr>
                    </w:pPr>
                  </w:p>
                </w:txbxContent>
              </v:textbox>
            </v:rect>
            <v:rect id="_x0000_s11497" style="position:absolute;left:5217;top:3123;width:2572;height:543" filled="f" fillcolor="#8db3e2" strokeweight="2pt">
              <v:textbox style="mso-next-textbox:#_x0000_s11497">
                <w:txbxContent>
                  <w:p w:rsidR="001E6E58" w:rsidRPr="009E3BD3" w:rsidRDefault="001E6E58" w:rsidP="00275177">
                    <w:pPr>
                      <w:spacing w:line="240" w:lineRule="auto"/>
                    </w:pPr>
                    <w:proofErr w:type="spellStart"/>
                    <w:proofErr w:type="gramStart"/>
                    <w:r w:rsidRPr="009E3BD3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E3BD3">
                      <w:rPr>
                        <w:rFonts w:cs="Arial"/>
                        <w:bCs/>
                        <w:szCs w:val="20"/>
                      </w:rPr>
                      <w:t>PersonNameText</w:t>
                    </w:r>
                    <w:proofErr w:type="spellEnd"/>
                  </w:p>
                  <w:p w:rsidR="001E6E58" w:rsidRPr="00821F77" w:rsidRDefault="001E6E58" w:rsidP="00275177">
                    <w:pPr>
                      <w:spacing w:line="240" w:lineRule="auto"/>
                      <w:rPr>
                        <w:szCs w:val="18"/>
                      </w:rPr>
                    </w:pPr>
                  </w:p>
                </w:txbxContent>
              </v:textbox>
            </v:rect>
            <v:shape id="_x0000_s11498" type="#_x0000_t32" style="position:absolute;left:4578;top:2504;width:624;height:0" o:connectortype="straight" strokeweight="2pt"/>
            <v:shape id="_x0000_s11499" type="#_x0000_t32" style="position:absolute;left:4178;top:4797;width:400;height:0" o:connectortype="straight" strokeweight="2pt"/>
            <v:shape id="_x0000_s11500" type="#_x0000_t32" style="position:absolute;left:4597;top:3407;width:624;height:0" o:connectortype="straight" strokeweight="2pt"/>
            <v:shape id="_x0000_s11501" type="#_x0000_t32" style="position:absolute;left:4597;top:4325;width:624;height:0" o:connectortype="straight" strokeweight="2pt"/>
            <v:shape id="_x0000_s11502" type="#_x0000_t32" style="position:absolute;left:4597;top:5209;width:624;height:0" o:connectortype="straight" strokeweight="2pt"/>
          </v:group>
        </w:pict>
      </w:r>
    </w:p>
    <w:p w:rsidR="001F5C14" w:rsidRDefault="001F5C14" w:rsidP="00A07FC2"/>
    <w:p w:rsidR="001F5C14" w:rsidRDefault="001F5C14" w:rsidP="00A07FC2"/>
    <w:p w:rsidR="001F5C14" w:rsidRDefault="001F5C14" w:rsidP="00A07FC2"/>
    <w:p w:rsidR="001F5C14" w:rsidRDefault="001F5C14" w:rsidP="00A07FC2"/>
    <w:p w:rsidR="001F5C14" w:rsidRDefault="001F5C14" w:rsidP="00A07FC2"/>
    <w:p w:rsidR="001F5C14" w:rsidRDefault="001F5C14" w:rsidP="00A07FC2"/>
    <w:p w:rsidR="001F5C14" w:rsidRDefault="001F5C14" w:rsidP="00A07FC2"/>
    <w:p w:rsidR="001F5C14" w:rsidRDefault="001F5C14" w:rsidP="00A07FC2"/>
    <w:p w:rsidR="001F5C14" w:rsidRDefault="001F5C14" w:rsidP="00A07FC2"/>
    <w:p w:rsidR="001F5C14" w:rsidRDefault="001F5C14" w:rsidP="00A07FC2"/>
    <w:p w:rsidR="001F5C14" w:rsidRDefault="001F5C14" w:rsidP="00A07FC2"/>
    <w:p w:rsidR="001F5C14" w:rsidRDefault="001F5C14" w:rsidP="00A07FC2"/>
    <w:p w:rsidR="001F5C14" w:rsidRDefault="001F5C14" w:rsidP="00A07FC2"/>
    <w:p w:rsidR="001F5C14" w:rsidRDefault="001F5C14" w:rsidP="00A07FC2"/>
    <w:p w:rsidR="001F5C14" w:rsidRDefault="001F5C14" w:rsidP="00A07FC2"/>
    <w:p w:rsidR="001F5C14" w:rsidRDefault="001F5C14" w:rsidP="00A07FC2"/>
    <w:p w:rsidR="00275177" w:rsidRDefault="00275177" w:rsidP="00A07FC2"/>
    <w:p w:rsidR="00275177" w:rsidRDefault="00275177" w:rsidP="00A07FC2"/>
    <w:p w:rsidR="00275177" w:rsidRDefault="00275177" w:rsidP="00A07FC2"/>
    <w:p w:rsidR="00275177" w:rsidRDefault="00275177" w:rsidP="00A07FC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38"/>
        <w:gridCol w:w="748"/>
        <w:gridCol w:w="883"/>
        <w:gridCol w:w="728"/>
        <w:gridCol w:w="1439"/>
        <w:gridCol w:w="834"/>
      </w:tblGrid>
      <w:tr w:rsidR="00275177" w:rsidTr="004B6469">
        <w:trPr>
          <w:trHeight w:val="329"/>
        </w:trPr>
        <w:tc>
          <w:tcPr>
            <w:tcW w:w="4938" w:type="dxa"/>
            <w:shd w:val="clear" w:color="auto" w:fill="FFFFCC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748" w:type="dxa"/>
            <w:shd w:val="clear" w:color="auto" w:fill="FFFFCC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883" w:type="dxa"/>
            <w:shd w:val="clear" w:color="auto" w:fill="FFFFCC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728" w:type="dxa"/>
            <w:shd w:val="clear" w:color="auto" w:fill="FFFFCC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1439" w:type="dxa"/>
            <w:shd w:val="clear" w:color="auto" w:fill="FFFFCC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834" w:type="dxa"/>
            <w:shd w:val="clear" w:color="auto" w:fill="FFFFCC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275177" w:rsidTr="004B6469">
        <w:trPr>
          <w:trHeight w:val="329"/>
        </w:trPr>
        <w:tc>
          <w:tcPr>
            <w:tcW w:w="9570" w:type="dxa"/>
            <w:gridSpan w:val="6"/>
            <w:shd w:val="clear" w:color="auto" w:fill="FFFFCC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275177" w:rsidRPr="007A6D70" w:rsidTr="004B6469">
        <w:trPr>
          <w:trHeight w:val="318"/>
        </w:trPr>
        <w:tc>
          <w:tcPr>
            <w:tcW w:w="4938" w:type="dxa"/>
            <w:vAlign w:val="center"/>
          </w:tcPr>
          <w:p w:rsidR="00275177" w:rsidRDefault="0027517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275177" w:rsidRPr="008F3B37" w:rsidRDefault="0027517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8F3B37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asram:DepartmentNameText</w:t>
            </w:r>
          </w:p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</w:tc>
        <w:tc>
          <w:tcPr>
            <w:tcW w:w="748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35</w:t>
            </w:r>
          </w:p>
        </w:tc>
        <w:tc>
          <w:tcPr>
            <w:tcW w:w="728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439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DepName</w:t>
            </w:r>
          </w:p>
        </w:tc>
        <w:tc>
          <w:tcPr>
            <w:tcW w:w="834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275177" w:rsidTr="004B6469">
        <w:trPr>
          <w:trHeight w:val="641"/>
        </w:trPr>
        <w:tc>
          <w:tcPr>
            <w:tcW w:w="9570" w:type="dxa"/>
            <w:gridSpan w:val="6"/>
            <w:vAlign w:val="center"/>
          </w:tcPr>
          <w:p w:rsidR="00275177" w:rsidRPr="003D4D19" w:rsidRDefault="00275177" w:rsidP="004B6469">
            <w:pPr>
              <w:rPr>
                <w:rFonts w:cs="Arial"/>
                <w:szCs w:val="20"/>
              </w:rPr>
            </w:pPr>
            <w:r w:rsidRPr="00894D86">
              <w:rPr>
                <w:rFonts w:cs="Arial"/>
                <w:b/>
                <w:szCs w:val="20"/>
              </w:rPr>
              <w:t>Customer</w:t>
            </w:r>
            <w:r w:rsidR="000022B6">
              <w:rPr>
                <w:rFonts w:cs="Arial"/>
                <w:b/>
                <w:szCs w:val="20"/>
              </w:rPr>
              <w:t>ContactD</w:t>
            </w:r>
            <w:r w:rsidRPr="00894D86">
              <w:rPr>
                <w:rFonts w:cs="Arial"/>
                <w:b/>
                <w:szCs w:val="20"/>
              </w:rPr>
              <w:t>epartment:</w:t>
            </w:r>
            <w:r>
              <w:rPr>
                <w:rFonts w:cs="Arial"/>
                <w:szCs w:val="20"/>
              </w:rPr>
              <w:t xml:space="preserve"> </w:t>
            </w:r>
            <w:r w:rsidRPr="00B17A5F">
              <w:rPr>
                <w:rFonts w:cs="Arial"/>
                <w:szCs w:val="20"/>
              </w:rPr>
              <w:t xml:space="preserve">Contains of the </w:t>
            </w:r>
            <w:r>
              <w:rPr>
                <w:rFonts w:cs="Arial"/>
                <w:szCs w:val="20"/>
              </w:rPr>
              <w:t>customer</w:t>
            </w:r>
            <w:r w:rsidRPr="00B17A5F">
              <w:rPr>
                <w:rFonts w:cs="Arial"/>
                <w:szCs w:val="20"/>
              </w:rPr>
              <w:t xml:space="preserve"> contact department</w:t>
            </w:r>
          </w:p>
        </w:tc>
      </w:tr>
      <w:tr w:rsidR="00275177" w:rsidRPr="007A6D70" w:rsidTr="004B6469">
        <w:tc>
          <w:tcPr>
            <w:tcW w:w="4938" w:type="dxa"/>
            <w:vAlign w:val="center"/>
          </w:tcPr>
          <w:p w:rsidR="00275177" w:rsidRDefault="0027517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275177" w:rsidRPr="008F3B37" w:rsidRDefault="0027517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8F3B37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asram:PersonNameText</w:t>
            </w:r>
          </w:p>
          <w:p w:rsidR="00275177" w:rsidRPr="006E3E62" w:rsidRDefault="00275177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8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35</w:t>
            </w:r>
          </w:p>
        </w:tc>
        <w:tc>
          <w:tcPr>
            <w:tcW w:w="728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439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PersName</w:t>
            </w:r>
          </w:p>
        </w:tc>
        <w:tc>
          <w:tcPr>
            <w:tcW w:w="834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275177" w:rsidRPr="007A6D70" w:rsidTr="004B6469">
        <w:tc>
          <w:tcPr>
            <w:tcW w:w="9570" w:type="dxa"/>
            <w:gridSpan w:val="6"/>
            <w:vAlign w:val="center"/>
          </w:tcPr>
          <w:p w:rsidR="00275177" w:rsidRDefault="0027517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275177" w:rsidRDefault="0027517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894D86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Customer</w:t>
            </w: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C</w:t>
            </w:r>
            <w:r w:rsidR="000022B6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ontactN</w:t>
            </w:r>
            <w:r w:rsidRPr="00894D86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ame: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</w:t>
            </w:r>
            <w:r w:rsidRPr="00F5375F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Contains of the 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customer</w:t>
            </w:r>
            <w:r w:rsidRPr="00F5375F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contact name</w:t>
            </w:r>
          </w:p>
          <w:p w:rsidR="00275177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275177" w:rsidRPr="007A6D70" w:rsidTr="004B6469">
        <w:tc>
          <w:tcPr>
            <w:tcW w:w="4938" w:type="dxa"/>
            <w:vAlign w:val="center"/>
          </w:tcPr>
          <w:p w:rsidR="00275177" w:rsidRDefault="0027517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275177" w:rsidRPr="008F3B37" w:rsidRDefault="0027517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</w:t>
            </w:r>
            <w:r w:rsidRPr="008F3B37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TitleText</w:t>
            </w:r>
          </w:p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</w:tc>
        <w:tc>
          <w:tcPr>
            <w:tcW w:w="748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15</w:t>
            </w:r>
          </w:p>
        </w:tc>
        <w:tc>
          <w:tcPr>
            <w:tcW w:w="728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439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Dr.</w:t>
            </w:r>
          </w:p>
        </w:tc>
        <w:tc>
          <w:tcPr>
            <w:tcW w:w="834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275177" w:rsidRPr="007A6D70" w:rsidTr="004B6469">
        <w:tc>
          <w:tcPr>
            <w:tcW w:w="9570" w:type="dxa"/>
            <w:gridSpan w:val="6"/>
            <w:vAlign w:val="center"/>
          </w:tcPr>
          <w:p w:rsidR="00275177" w:rsidRDefault="0027517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275177" w:rsidRDefault="0027517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894D86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Customer</w:t>
            </w: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C</w:t>
            </w:r>
            <w:r w:rsidR="000022B6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ontactT</w:t>
            </w:r>
            <w:r w:rsidRPr="00894D86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itle: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</w:t>
            </w:r>
            <w:r w:rsidRPr="00F5375F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Contains of the 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customer contact </w:t>
            </w:r>
            <w:r w:rsidRPr="00F5375F">
              <w:rPr>
                <w:rFonts w:eastAsia="Times New Roman" w:cs="Arial"/>
                <w:color w:val="000000"/>
                <w:szCs w:val="20"/>
                <w:lang w:eastAsia="de-DE"/>
              </w:rPr>
              <w:t>title</w:t>
            </w:r>
          </w:p>
          <w:p w:rsidR="00275177" w:rsidRPr="007A6D70" w:rsidRDefault="0027517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</w:tbl>
    <w:p w:rsidR="00275177" w:rsidRDefault="00275177" w:rsidP="00A07FC2"/>
    <w:p w:rsidR="00275177" w:rsidRDefault="00275177" w:rsidP="00A07FC2"/>
    <w:p w:rsidR="00275177" w:rsidRDefault="00275177" w:rsidP="00A07FC2"/>
    <w:p w:rsidR="00275177" w:rsidRDefault="00275177" w:rsidP="00A07FC2"/>
    <w:p w:rsidR="00275177" w:rsidRDefault="00275177" w:rsidP="00A07FC2"/>
    <w:p w:rsidR="00275177" w:rsidRDefault="00275177" w:rsidP="00A07FC2"/>
    <w:p w:rsidR="00275177" w:rsidRDefault="00275177" w:rsidP="00A07FC2"/>
    <w:p w:rsidR="009D4B29" w:rsidRDefault="009D4B29" w:rsidP="00A07FC2"/>
    <w:p w:rsidR="00275177" w:rsidRDefault="00275177" w:rsidP="00A07FC2"/>
    <w:p w:rsidR="00A46A31" w:rsidRDefault="00A46A31" w:rsidP="00A07FC2">
      <w:pPr>
        <w:pStyle w:val="berschrift5"/>
      </w:pPr>
      <w:bookmarkStart w:id="36" w:name="_Toc349132609"/>
      <w:r w:rsidRPr="00A46A31">
        <w:lastRenderedPageBreak/>
        <w:t>asram:EmailURICIUniversalCommunication</w:t>
      </w:r>
      <w:bookmarkEnd w:id="36"/>
      <w:r>
        <w:t xml:space="preserve"> </w:t>
      </w:r>
    </w:p>
    <w:p w:rsidR="00656477" w:rsidRDefault="00656477" w:rsidP="00A46A31"/>
    <w:p w:rsidR="00656477" w:rsidRDefault="007B5E39" w:rsidP="00A46A31">
      <w:r>
        <w:rPr>
          <w:noProof/>
          <w:lang w:val="de-DE" w:eastAsia="de-DE"/>
        </w:rPr>
        <w:pict>
          <v:group id="_x0000_s9134" style="position:absolute;margin-left:-45.45pt;margin-top:6.7pt;width:443.4pt;height:41.25pt;z-index:264760320" coordorigin="505,5408" coordsize="8868,825">
            <v:rect id="_x0000_s9135" style="position:absolute;left:505;top:5408;width:4684;height:543" fillcolor="#8db3e2" strokeweight="2pt">
              <v:textbox style="mso-next-textbox:#_x0000_s9135">
                <w:txbxContent>
                  <w:p w:rsidR="001E6E58" w:rsidRPr="00BF179C" w:rsidRDefault="001E6E58" w:rsidP="00656477">
                    <w:pPr>
                      <w:spacing w:line="240" w:lineRule="auto"/>
                      <w:rPr>
                        <w:b/>
                        <w:szCs w:val="24"/>
                      </w:rPr>
                    </w:pPr>
                    <w:proofErr w:type="spellStart"/>
                    <w:proofErr w:type="gramStart"/>
                    <w:r w:rsidRPr="00482F1A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482F1A">
                      <w:rPr>
                        <w:rFonts w:cs="Arial"/>
                        <w:b/>
                        <w:bCs/>
                        <w:szCs w:val="20"/>
                      </w:rPr>
                      <w:t>EmailURICIUniversalCommunication</w:t>
                    </w:r>
                    <w:proofErr w:type="spellEnd"/>
                  </w:p>
                </w:txbxContent>
              </v:textbox>
            </v:rect>
            <v:shape id="_x0000_s9136" type="#_x0000_t32" style="position:absolute;left:5502;top:5707;width:907;height:0" o:connectortype="straight" strokeweight="2pt"/>
            <v:rect id="_x0000_s9137" style="position:absolute;left:5810;top:5771;width:789;height:462" stroked="f">
              <v:textbox style="mso-next-textbox:#_x0000_s9137">
                <w:txbxContent>
                  <w:p w:rsidR="001E6E58" w:rsidRPr="002F612C" w:rsidRDefault="001E6E58" w:rsidP="0065647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138" style="position:absolute;left:6409;top:5408;width:2964;height:543" filled="f" fillcolor="#8db3e2" strokeweight="2pt">
              <v:textbox style="mso-next-textbox:#_x0000_s9138">
                <w:txbxContent>
                  <w:p w:rsidR="001E6E58" w:rsidRPr="00482F1A" w:rsidRDefault="001E6E58" w:rsidP="00656477">
                    <w:pPr>
                      <w:spacing w:line="240" w:lineRule="auto"/>
                    </w:pPr>
                    <w:proofErr w:type="spellStart"/>
                    <w:proofErr w:type="gramStart"/>
                    <w:r w:rsidRPr="00482F1A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482F1A">
                      <w:rPr>
                        <w:rFonts w:cs="Arial"/>
                        <w:bCs/>
                        <w:szCs w:val="20"/>
                      </w:rPr>
                      <w:t>CompleteNumberText</w:t>
                    </w:r>
                    <w:proofErr w:type="spellEnd"/>
                  </w:p>
                </w:txbxContent>
              </v:textbox>
            </v:rect>
            <v:rect id="_x0000_s9139" style="position:absolute;left:5198;top:5577;width:300;height:262" strokeweight="2pt"/>
            <v:shape id="_x0000_s9140" type="#_x0000_t32" style="position:absolute;left:5188;top:5707;width:340;height:0" o:connectortype="straight" strokeweight="2pt"/>
          </v:group>
        </w:pict>
      </w:r>
    </w:p>
    <w:p w:rsidR="00A46A31" w:rsidRDefault="00A46A31" w:rsidP="00A46A31"/>
    <w:p w:rsidR="00656477" w:rsidRDefault="00656477" w:rsidP="00A46A31"/>
    <w:p w:rsidR="00656477" w:rsidRDefault="00656477" w:rsidP="00A46A31"/>
    <w:p w:rsidR="00656477" w:rsidRDefault="00656477" w:rsidP="00A46A31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1502"/>
        <w:gridCol w:w="1101"/>
        <w:gridCol w:w="907"/>
        <w:gridCol w:w="1518"/>
        <w:gridCol w:w="1032"/>
      </w:tblGrid>
      <w:tr w:rsidR="00656477" w:rsidRPr="006239D4" w:rsidTr="004E0F7F">
        <w:trPr>
          <w:trHeight w:val="330"/>
        </w:trPr>
        <w:tc>
          <w:tcPr>
            <w:tcW w:w="1834" w:type="pct"/>
            <w:shd w:val="clear" w:color="auto" w:fill="FFFFCC"/>
            <w:noWrap/>
            <w:vAlign w:val="center"/>
            <w:hideMark/>
          </w:tcPr>
          <w:p w:rsidR="00656477" w:rsidRPr="006239D4" w:rsidRDefault="00656477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785" w:type="pct"/>
            <w:shd w:val="clear" w:color="auto" w:fill="FFFFCC"/>
            <w:noWrap/>
            <w:vAlign w:val="center"/>
            <w:hideMark/>
          </w:tcPr>
          <w:p w:rsidR="00656477" w:rsidRPr="006239D4" w:rsidRDefault="00656477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75" w:type="pct"/>
            <w:shd w:val="clear" w:color="auto" w:fill="FFFFCC"/>
            <w:noWrap/>
            <w:vAlign w:val="center"/>
            <w:hideMark/>
          </w:tcPr>
          <w:p w:rsidR="00656477" w:rsidRPr="006239D4" w:rsidRDefault="00656477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474" w:type="pct"/>
            <w:shd w:val="clear" w:color="auto" w:fill="FFFFCC"/>
            <w:noWrap/>
            <w:vAlign w:val="center"/>
            <w:hideMark/>
          </w:tcPr>
          <w:p w:rsidR="00656477" w:rsidRPr="006239D4" w:rsidRDefault="00656477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793" w:type="pct"/>
            <w:shd w:val="clear" w:color="auto" w:fill="FFFFCC"/>
            <w:noWrap/>
            <w:vAlign w:val="center"/>
            <w:hideMark/>
          </w:tcPr>
          <w:p w:rsidR="00656477" w:rsidRPr="006239D4" w:rsidRDefault="00656477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39" w:type="pct"/>
            <w:shd w:val="clear" w:color="auto" w:fill="FFFFCC"/>
            <w:noWrap/>
            <w:vAlign w:val="center"/>
            <w:hideMark/>
          </w:tcPr>
          <w:p w:rsidR="00656477" w:rsidRPr="006239D4" w:rsidRDefault="00656477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656477" w:rsidRPr="006239D4" w:rsidTr="004E0F7F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656477" w:rsidRPr="006239D4" w:rsidRDefault="00656477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656477" w:rsidRPr="006239D4" w:rsidTr="004E0F7F">
        <w:trPr>
          <w:trHeight w:val="315"/>
        </w:trPr>
        <w:tc>
          <w:tcPr>
            <w:tcW w:w="1834" w:type="pct"/>
            <w:shd w:val="clear" w:color="auto" w:fill="auto"/>
            <w:noWrap/>
            <w:vAlign w:val="center"/>
            <w:hideMark/>
          </w:tcPr>
          <w:p w:rsidR="00656477" w:rsidRDefault="00656477" w:rsidP="004E0F7F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656477" w:rsidRDefault="00656477" w:rsidP="004E0F7F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D83B9B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asram:CompleteNumberText</w:t>
            </w:r>
          </w:p>
          <w:p w:rsidR="00656477" w:rsidRPr="006239D4" w:rsidRDefault="00656477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:rsidR="00656477" w:rsidRPr="006239D4" w:rsidRDefault="00656477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656477" w:rsidRPr="007A6D70" w:rsidRDefault="00656477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64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656477" w:rsidRPr="007A6D70" w:rsidRDefault="00656477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7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56477" w:rsidRPr="007A6D70" w:rsidRDefault="00656477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abc@abc.fr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:rsidR="00656477" w:rsidRPr="007A6D70" w:rsidRDefault="00656477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656477" w:rsidRPr="006239D4" w:rsidTr="004E0F7F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656477" w:rsidRDefault="00656477" w:rsidP="004E0F7F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656477" w:rsidRDefault="00B13795" w:rsidP="004E0F7F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CustomerContactM</w:t>
            </w:r>
            <w:r w:rsidR="00656477" w:rsidRPr="00984F5B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ail:</w:t>
            </w:r>
            <w:r w:rsidR="00656477" w:rsidRPr="00984F5B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</w:t>
            </w:r>
            <w:r w:rsidR="00656477" w:rsidRPr="00656477">
              <w:rPr>
                <w:rFonts w:eastAsia="Times New Roman" w:cs="Arial"/>
                <w:color w:val="000000"/>
                <w:szCs w:val="20"/>
                <w:lang w:eastAsia="de-DE"/>
              </w:rPr>
              <w:t>Contains of the contact mail</w:t>
            </w:r>
          </w:p>
          <w:p w:rsidR="00656477" w:rsidRPr="00805D39" w:rsidRDefault="00656477" w:rsidP="004E0F7F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656477" w:rsidRDefault="00656477" w:rsidP="00A46A31"/>
    <w:p w:rsidR="0011443A" w:rsidRPr="0011443A" w:rsidRDefault="0011443A" w:rsidP="0011443A">
      <w:pPr>
        <w:pStyle w:val="berschrift5"/>
      </w:pPr>
      <w:bookmarkStart w:id="37" w:name="_Toc349132610"/>
      <w:r w:rsidRPr="0011443A">
        <w:rPr>
          <w:bCs/>
        </w:rPr>
        <w:t>asram:FaxCIUniversalCommunication</w:t>
      </w:r>
      <w:bookmarkEnd w:id="37"/>
    </w:p>
    <w:p w:rsidR="0011443A" w:rsidRDefault="0011443A" w:rsidP="0011443A">
      <w:pPr>
        <w:pStyle w:val="berschrift5"/>
        <w:numPr>
          <w:ilvl w:val="0"/>
          <w:numId w:val="0"/>
        </w:numPr>
        <w:ind w:left="1008"/>
      </w:pPr>
    </w:p>
    <w:p w:rsidR="0011443A" w:rsidRDefault="007B5E39" w:rsidP="00A46A31">
      <w:r>
        <w:rPr>
          <w:noProof/>
          <w:lang w:val="de-DE" w:eastAsia="de-DE"/>
        </w:rPr>
        <w:pict>
          <v:group id="_x0000_s9141" style="position:absolute;margin-left:-45.65pt;margin-top:1.7pt;width:443.4pt;height:41.25pt;z-index:264761344" coordorigin="505,5408" coordsize="8868,825">
            <v:rect id="_x0000_s9142" style="position:absolute;left:505;top:5408;width:4684;height:543" fillcolor="#8db3e2" strokeweight="2pt">
              <v:textbox style="mso-next-textbox:#_x0000_s9142">
                <w:txbxContent>
                  <w:p w:rsidR="001E6E58" w:rsidRPr="00482F1A" w:rsidRDefault="001E6E58" w:rsidP="00DE79C0">
                    <w:pPr>
                      <w:spacing w:line="240" w:lineRule="auto"/>
                      <w:rPr>
                        <w:szCs w:val="24"/>
                      </w:rPr>
                    </w:pPr>
                    <w:proofErr w:type="spellStart"/>
                    <w:proofErr w:type="gramStart"/>
                    <w:r w:rsidRPr="00482F1A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482F1A">
                      <w:rPr>
                        <w:rFonts w:cs="Arial"/>
                        <w:b/>
                        <w:bCs/>
                        <w:szCs w:val="20"/>
                      </w:rPr>
                      <w:t>FaxCIUniversalCommunication</w:t>
                    </w:r>
                    <w:proofErr w:type="spellEnd"/>
                  </w:p>
                </w:txbxContent>
              </v:textbox>
            </v:rect>
            <v:shape id="_x0000_s9143" type="#_x0000_t32" style="position:absolute;left:5502;top:5707;width:907;height:0" o:connectortype="straight" strokeweight="2pt"/>
            <v:rect id="_x0000_s9144" style="position:absolute;left:5810;top:5771;width:789;height:462" stroked="f">
              <v:textbox style="mso-next-textbox:#_x0000_s9144">
                <w:txbxContent>
                  <w:p w:rsidR="001E6E58" w:rsidRPr="002F612C" w:rsidRDefault="001E6E58" w:rsidP="00DE79C0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145" style="position:absolute;left:6409;top:5408;width:2964;height:543" filled="f" fillcolor="#8db3e2" strokeweight="2pt">
              <v:textbox style="mso-next-textbox:#_x0000_s9145">
                <w:txbxContent>
                  <w:p w:rsidR="001E6E58" w:rsidRPr="00482F1A" w:rsidRDefault="001E6E58" w:rsidP="00DE79C0">
                    <w:pPr>
                      <w:spacing w:line="240" w:lineRule="auto"/>
                    </w:pPr>
                    <w:proofErr w:type="spellStart"/>
                    <w:proofErr w:type="gramStart"/>
                    <w:r w:rsidRPr="00482F1A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482F1A">
                      <w:rPr>
                        <w:rFonts w:cs="Arial"/>
                        <w:bCs/>
                        <w:szCs w:val="20"/>
                      </w:rPr>
                      <w:t>CompleteNumberText</w:t>
                    </w:r>
                    <w:proofErr w:type="spellEnd"/>
                  </w:p>
                </w:txbxContent>
              </v:textbox>
            </v:rect>
            <v:rect id="_x0000_s9146" style="position:absolute;left:5198;top:5577;width:300;height:262" strokeweight="2pt"/>
            <v:shape id="_x0000_s9147" type="#_x0000_t32" style="position:absolute;left:5188;top:5707;width:340;height:0" o:connectortype="straight" strokeweight="2pt"/>
          </v:group>
        </w:pict>
      </w:r>
    </w:p>
    <w:p w:rsidR="00DE79C0" w:rsidRDefault="00DE79C0" w:rsidP="00A46A31"/>
    <w:p w:rsidR="00DE79C0" w:rsidRDefault="00DE79C0" w:rsidP="00A46A31"/>
    <w:p w:rsidR="00DE79C0" w:rsidRDefault="00DE79C0" w:rsidP="00A46A31"/>
    <w:p w:rsidR="00DE79C0" w:rsidRDefault="00DE79C0" w:rsidP="00A46A31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1502"/>
        <w:gridCol w:w="1101"/>
        <w:gridCol w:w="907"/>
        <w:gridCol w:w="1518"/>
        <w:gridCol w:w="1032"/>
      </w:tblGrid>
      <w:tr w:rsidR="00DE79C0" w:rsidRPr="006239D4" w:rsidTr="004E0F7F">
        <w:trPr>
          <w:trHeight w:val="330"/>
        </w:trPr>
        <w:tc>
          <w:tcPr>
            <w:tcW w:w="1834" w:type="pct"/>
            <w:shd w:val="clear" w:color="auto" w:fill="FFFFCC"/>
            <w:noWrap/>
            <w:vAlign w:val="center"/>
            <w:hideMark/>
          </w:tcPr>
          <w:p w:rsidR="00DE79C0" w:rsidRPr="006239D4" w:rsidRDefault="00DE79C0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785" w:type="pct"/>
            <w:shd w:val="clear" w:color="auto" w:fill="FFFFCC"/>
            <w:noWrap/>
            <w:vAlign w:val="center"/>
            <w:hideMark/>
          </w:tcPr>
          <w:p w:rsidR="00DE79C0" w:rsidRPr="006239D4" w:rsidRDefault="00DE79C0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75" w:type="pct"/>
            <w:shd w:val="clear" w:color="auto" w:fill="FFFFCC"/>
            <w:noWrap/>
            <w:vAlign w:val="center"/>
            <w:hideMark/>
          </w:tcPr>
          <w:p w:rsidR="00DE79C0" w:rsidRPr="006239D4" w:rsidRDefault="00DE79C0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474" w:type="pct"/>
            <w:shd w:val="clear" w:color="auto" w:fill="FFFFCC"/>
            <w:noWrap/>
            <w:vAlign w:val="center"/>
            <w:hideMark/>
          </w:tcPr>
          <w:p w:rsidR="00DE79C0" w:rsidRPr="006239D4" w:rsidRDefault="00DE79C0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793" w:type="pct"/>
            <w:shd w:val="clear" w:color="auto" w:fill="FFFFCC"/>
            <w:noWrap/>
            <w:vAlign w:val="center"/>
            <w:hideMark/>
          </w:tcPr>
          <w:p w:rsidR="00DE79C0" w:rsidRPr="006239D4" w:rsidRDefault="00DE79C0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39" w:type="pct"/>
            <w:shd w:val="clear" w:color="auto" w:fill="FFFFCC"/>
            <w:noWrap/>
            <w:vAlign w:val="center"/>
            <w:hideMark/>
          </w:tcPr>
          <w:p w:rsidR="00DE79C0" w:rsidRPr="006239D4" w:rsidRDefault="00DE79C0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DE79C0" w:rsidRPr="006239D4" w:rsidTr="004E0F7F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DE79C0" w:rsidRPr="006239D4" w:rsidRDefault="00DE79C0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DE79C0" w:rsidRPr="006239D4" w:rsidTr="004E0F7F">
        <w:trPr>
          <w:trHeight w:val="315"/>
        </w:trPr>
        <w:tc>
          <w:tcPr>
            <w:tcW w:w="1834" w:type="pct"/>
            <w:shd w:val="clear" w:color="auto" w:fill="auto"/>
            <w:noWrap/>
            <w:vAlign w:val="center"/>
            <w:hideMark/>
          </w:tcPr>
          <w:p w:rsidR="00DE79C0" w:rsidRDefault="00DE79C0" w:rsidP="004E0F7F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DE79C0" w:rsidRDefault="00DE79C0" w:rsidP="004E0F7F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D83B9B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asram:CompleteNumberText</w:t>
            </w:r>
          </w:p>
          <w:p w:rsidR="00DE79C0" w:rsidRPr="006239D4" w:rsidRDefault="00DE79C0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:rsidR="00DE79C0" w:rsidRPr="006239D4" w:rsidRDefault="00DE79C0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DE79C0" w:rsidRPr="007A6D70" w:rsidRDefault="00DE79C0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25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DE79C0" w:rsidRPr="007A6D70" w:rsidRDefault="00DE79C0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7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DE79C0" w:rsidRPr="007A6D70" w:rsidRDefault="00DE79C0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+33 146200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:rsidR="00DE79C0" w:rsidRPr="007A6D70" w:rsidRDefault="00DE79C0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DE79C0" w:rsidRPr="006239D4" w:rsidTr="004E0F7F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DE79C0" w:rsidRPr="00984F5B" w:rsidRDefault="00DE79C0" w:rsidP="004E0F7F">
            <w:pPr>
              <w:spacing w:line="240" w:lineRule="auto"/>
              <w:rPr>
                <w:rFonts w:eastAsia="Times New Roman"/>
                <w:b/>
                <w:color w:val="000000"/>
                <w:szCs w:val="20"/>
                <w:lang w:val="de-DE" w:eastAsia="de-DE"/>
              </w:rPr>
            </w:pPr>
          </w:p>
          <w:p w:rsidR="00DE79C0" w:rsidRDefault="00B13795" w:rsidP="004E0F7F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CustomerContact</w:t>
            </w:r>
            <w:r w:rsidR="00DE79C0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F</w:t>
            </w:r>
            <w:r w:rsidR="00DE79C0" w:rsidRPr="00984F5B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ax:</w:t>
            </w:r>
            <w:r w:rsidR="00DE79C0" w:rsidRPr="00984F5B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</w:t>
            </w:r>
            <w:r w:rsidR="00DE79C0" w:rsidRPr="00F5375F">
              <w:rPr>
                <w:rFonts w:eastAsia="Times New Roman" w:cs="Arial"/>
                <w:color w:val="000000"/>
                <w:szCs w:val="20"/>
                <w:lang w:eastAsia="de-DE"/>
              </w:rPr>
              <w:t>Contai</w:t>
            </w:r>
            <w:r w:rsidR="00DE79C0">
              <w:rPr>
                <w:rFonts w:eastAsia="Times New Roman" w:cs="Arial"/>
                <w:color w:val="000000"/>
                <w:szCs w:val="20"/>
                <w:lang w:eastAsia="de-DE"/>
              </w:rPr>
              <w:t>ns of the contact fax</w:t>
            </w:r>
          </w:p>
          <w:p w:rsidR="00DE79C0" w:rsidRPr="00805D39" w:rsidRDefault="00DE79C0" w:rsidP="004E0F7F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DE79C0" w:rsidRDefault="00DE79C0" w:rsidP="00A46A31"/>
    <w:p w:rsidR="00DE79C0" w:rsidRDefault="00DE79C0" w:rsidP="00A46A31"/>
    <w:p w:rsidR="0011443A" w:rsidRDefault="0011443A" w:rsidP="0011443A">
      <w:pPr>
        <w:pStyle w:val="berschrift5"/>
      </w:pPr>
      <w:bookmarkStart w:id="38" w:name="_Toc349132611"/>
      <w:r w:rsidRPr="0011443A">
        <w:t>asram:TelephoneCIUniversalCommunication</w:t>
      </w:r>
      <w:bookmarkEnd w:id="38"/>
      <w:r>
        <w:t xml:space="preserve"> </w:t>
      </w:r>
    </w:p>
    <w:p w:rsidR="00DE79C0" w:rsidRDefault="00DE79C0" w:rsidP="00A46A31"/>
    <w:p w:rsidR="00DE79C0" w:rsidRDefault="007B5E39" w:rsidP="00A46A31">
      <w:r>
        <w:rPr>
          <w:noProof/>
          <w:lang w:val="de-DE" w:eastAsia="de-DE"/>
        </w:rPr>
        <w:pict>
          <v:group id="_x0000_s9148" style="position:absolute;margin-left:-45.65pt;margin-top:7.1pt;width:443.4pt;height:41.25pt;z-index:264762368" coordorigin="505,5408" coordsize="8868,825">
            <v:rect id="_x0000_s9149" style="position:absolute;left:505;top:5408;width:4684;height:543" fillcolor="#8db3e2" strokeweight="2pt">
              <v:textbox style="mso-next-textbox:#_x0000_s9149">
                <w:txbxContent>
                  <w:p w:rsidR="001E6E58" w:rsidRPr="00482F1A" w:rsidRDefault="001E6E58" w:rsidP="00DE79C0">
                    <w:pPr>
                      <w:spacing w:line="240" w:lineRule="auto"/>
                      <w:rPr>
                        <w:szCs w:val="24"/>
                      </w:rPr>
                    </w:pPr>
                    <w:proofErr w:type="spellStart"/>
                    <w:proofErr w:type="gramStart"/>
                    <w:r w:rsidRPr="00482F1A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482F1A">
                      <w:rPr>
                        <w:rFonts w:cs="Arial"/>
                        <w:b/>
                        <w:bCs/>
                        <w:szCs w:val="20"/>
                      </w:rPr>
                      <w:t>TelephoneCIUniversalCommunication</w:t>
                    </w:r>
                    <w:proofErr w:type="spellEnd"/>
                  </w:p>
                </w:txbxContent>
              </v:textbox>
            </v:rect>
            <v:shape id="_x0000_s9150" type="#_x0000_t32" style="position:absolute;left:5502;top:5707;width:907;height:0" o:connectortype="straight" strokeweight="2pt"/>
            <v:rect id="_x0000_s9151" style="position:absolute;left:5810;top:5771;width:789;height:462" stroked="f">
              <v:textbox style="mso-next-textbox:#_x0000_s9151">
                <w:txbxContent>
                  <w:p w:rsidR="001E6E58" w:rsidRPr="002F612C" w:rsidRDefault="001E6E58" w:rsidP="00DE79C0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152" style="position:absolute;left:6409;top:5408;width:2964;height:543" filled="f" fillcolor="#8db3e2" strokeweight="2pt">
              <v:textbox style="mso-next-textbox:#_x0000_s9152">
                <w:txbxContent>
                  <w:p w:rsidR="001E6E58" w:rsidRPr="00482F1A" w:rsidRDefault="001E6E58" w:rsidP="00DE79C0">
                    <w:pPr>
                      <w:spacing w:line="240" w:lineRule="auto"/>
                    </w:pPr>
                    <w:proofErr w:type="spellStart"/>
                    <w:proofErr w:type="gramStart"/>
                    <w:r w:rsidRPr="00482F1A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482F1A">
                      <w:rPr>
                        <w:rFonts w:cs="Arial"/>
                        <w:bCs/>
                        <w:szCs w:val="20"/>
                      </w:rPr>
                      <w:t>CompleteNumberText</w:t>
                    </w:r>
                    <w:proofErr w:type="spellEnd"/>
                  </w:p>
                </w:txbxContent>
              </v:textbox>
            </v:rect>
            <v:rect id="_x0000_s9153" style="position:absolute;left:5198;top:5577;width:300;height:262" strokeweight="2pt"/>
            <v:shape id="_x0000_s9154" type="#_x0000_t32" style="position:absolute;left:5188;top:5707;width:340;height:0" o:connectortype="straight" strokeweight="2pt"/>
          </v:group>
        </w:pict>
      </w:r>
    </w:p>
    <w:p w:rsidR="00DE79C0" w:rsidRDefault="00DE79C0" w:rsidP="00A46A31"/>
    <w:p w:rsidR="00DE79C0" w:rsidRDefault="00DE79C0" w:rsidP="00A46A31"/>
    <w:p w:rsidR="00DE79C0" w:rsidRDefault="00DE79C0" w:rsidP="00A46A31"/>
    <w:p w:rsidR="00DE79C0" w:rsidRDefault="00DE79C0" w:rsidP="00A46A31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1502"/>
        <w:gridCol w:w="1101"/>
        <w:gridCol w:w="907"/>
        <w:gridCol w:w="1518"/>
        <w:gridCol w:w="1032"/>
      </w:tblGrid>
      <w:tr w:rsidR="00DE79C0" w:rsidRPr="006239D4" w:rsidTr="004E0F7F">
        <w:trPr>
          <w:trHeight w:val="330"/>
        </w:trPr>
        <w:tc>
          <w:tcPr>
            <w:tcW w:w="1834" w:type="pct"/>
            <w:shd w:val="clear" w:color="auto" w:fill="FFFFCC"/>
            <w:noWrap/>
            <w:vAlign w:val="center"/>
            <w:hideMark/>
          </w:tcPr>
          <w:p w:rsidR="00DE79C0" w:rsidRPr="006239D4" w:rsidRDefault="00DE79C0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785" w:type="pct"/>
            <w:shd w:val="clear" w:color="auto" w:fill="FFFFCC"/>
            <w:noWrap/>
            <w:vAlign w:val="center"/>
            <w:hideMark/>
          </w:tcPr>
          <w:p w:rsidR="00DE79C0" w:rsidRPr="006239D4" w:rsidRDefault="00DE79C0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75" w:type="pct"/>
            <w:shd w:val="clear" w:color="auto" w:fill="FFFFCC"/>
            <w:noWrap/>
            <w:vAlign w:val="center"/>
            <w:hideMark/>
          </w:tcPr>
          <w:p w:rsidR="00DE79C0" w:rsidRPr="006239D4" w:rsidRDefault="00DE79C0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474" w:type="pct"/>
            <w:shd w:val="clear" w:color="auto" w:fill="FFFFCC"/>
            <w:noWrap/>
            <w:vAlign w:val="center"/>
            <w:hideMark/>
          </w:tcPr>
          <w:p w:rsidR="00DE79C0" w:rsidRPr="006239D4" w:rsidRDefault="00DE79C0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793" w:type="pct"/>
            <w:shd w:val="clear" w:color="auto" w:fill="FFFFCC"/>
            <w:noWrap/>
            <w:vAlign w:val="center"/>
            <w:hideMark/>
          </w:tcPr>
          <w:p w:rsidR="00DE79C0" w:rsidRPr="006239D4" w:rsidRDefault="00DE79C0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39" w:type="pct"/>
            <w:shd w:val="clear" w:color="auto" w:fill="FFFFCC"/>
            <w:noWrap/>
            <w:vAlign w:val="center"/>
            <w:hideMark/>
          </w:tcPr>
          <w:p w:rsidR="00DE79C0" w:rsidRPr="006239D4" w:rsidRDefault="00DE79C0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DE79C0" w:rsidRPr="006239D4" w:rsidTr="004E0F7F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DE79C0" w:rsidRPr="006239D4" w:rsidRDefault="00DE79C0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DE79C0" w:rsidRPr="006239D4" w:rsidTr="004E0F7F">
        <w:trPr>
          <w:trHeight w:val="315"/>
        </w:trPr>
        <w:tc>
          <w:tcPr>
            <w:tcW w:w="1834" w:type="pct"/>
            <w:shd w:val="clear" w:color="auto" w:fill="auto"/>
            <w:noWrap/>
            <w:vAlign w:val="center"/>
            <w:hideMark/>
          </w:tcPr>
          <w:p w:rsidR="00DE79C0" w:rsidRDefault="00DE79C0" w:rsidP="004E0F7F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DE79C0" w:rsidRDefault="00DE79C0" w:rsidP="004E0F7F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D83B9B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asram:CompleteNumberText</w:t>
            </w:r>
          </w:p>
          <w:p w:rsidR="00DE79C0" w:rsidRPr="006239D4" w:rsidRDefault="00DE79C0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:rsidR="00DE79C0" w:rsidRPr="006239D4" w:rsidRDefault="00DE79C0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DE79C0" w:rsidRPr="007A6D70" w:rsidRDefault="00DE79C0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25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DE79C0" w:rsidRPr="007A6D70" w:rsidRDefault="00DE79C0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7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DE79C0" w:rsidRPr="007A6D70" w:rsidRDefault="00DE79C0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+33 146200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:rsidR="00DE79C0" w:rsidRPr="007A6D70" w:rsidRDefault="00DE79C0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DE79C0" w:rsidRPr="006239D4" w:rsidTr="004E0F7F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DE79C0" w:rsidRPr="00984F5B" w:rsidRDefault="00DE79C0" w:rsidP="004E0F7F">
            <w:pPr>
              <w:spacing w:line="240" w:lineRule="auto"/>
              <w:rPr>
                <w:rFonts w:eastAsia="Times New Roman"/>
                <w:b/>
                <w:color w:val="000000"/>
                <w:szCs w:val="20"/>
                <w:lang w:val="de-DE" w:eastAsia="de-DE"/>
              </w:rPr>
            </w:pPr>
          </w:p>
          <w:p w:rsidR="00DE79C0" w:rsidRDefault="00B13795" w:rsidP="004E0F7F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CustomerContact</w:t>
            </w:r>
            <w:r w:rsidR="00DE79C0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Phone</w:t>
            </w:r>
            <w:r w:rsidR="00DE79C0" w:rsidRPr="00984F5B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:</w:t>
            </w:r>
            <w:r w:rsidR="00DE79C0" w:rsidRPr="00984F5B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</w:t>
            </w:r>
            <w:r w:rsidR="00DE79C0" w:rsidRPr="00DE79C0">
              <w:rPr>
                <w:rFonts w:eastAsia="Times New Roman" w:cs="Arial"/>
                <w:color w:val="000000"/>
                <w:szCs w:val="20"/>
                <w:lang w:eastAsia="de-DE"/>
              </w:rPr>
              <w:t>Contains of the contact phone</w:t>
            </w:r>
          </w:p>
          <w:p w:rsidR="00DE79C0" w:rsidRPr="00805D39" w:rsidRDefault="00DE79C0" w:rsidP="004E0F7F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DE79C0" w:rsidRDefault="00DE79C0" w:rsidP="00A46A31"/>
    <w:p w:rsidR="00F77F7E" w:rsidRPr="003F3442" w:rsidRDefault="00F77F7E" w:rsidP="00F77F7E">
      <w:pPr>
        <w:pStyle w:val="berschrift3"/>
        <w:rPr>
          <w:sz w:val="24"/>
          <w:szCs w:val="24"/>
        </w:rPr>
      </w:pPr>
      <w:bookmarkStart w:id="39" w:name="_Toc349132612"/>
      <w:r w:rsidRPr="00F77F7E">
        <w:rPr>
          <w:sz w:val="24"/>
          <w:szCs w:val="24"/>
        </w:rPr>
        <w:lastRenderedPageBreak/>
        <w:t>asram:SellerCITradeParty</w:t>
      </w:r>
      <w:bookmarkEnd w:id="39"/>
    </w:p>
    <w:p w:rsidR="00F77F7E" w:rsidRDefault="007B5E39" w:rsidP="00A46A31">
      <w:r>
        <w:rPr>
          <w:noProof/>
          <w:lang w:val="de-DE" w:eastAsia="de-DE"/>
        </w:rPr>
        <w:pict>
          <v:group id="_x0000_s11315" style="position:absolute;margin-left:-45.65pt;margin-top:5.5pt;width:399.9pt;height:215pt;z-index:268382208" coordorigin="508,8500" coordsize="7998,4300">
            <v:group id="_x0000_s11316" style="position:absolute;left:8206;top:10384;width:300;height:262" coordorigin="6283,5431" coordsize="300,262">
              <v:rect id="_x0000_s11317" style="position:absolute;left:6283;top:5431;width:300;height:262" strokeweight="2pt"/>
              <v:shape id="_x0000_s11318" type="#_x0000_t32" style="position:absolute;left:6367;top:5556;width:147;height:0" o:connectortype="straight" strokeweight="1.25pt"/>
              <v:shape id="_x0000_s11319" type="#_x0000_t32" style="position:absolute;left:6437;top:5501;width:0;height:113;flip:y" o:connectortype="straight" strokeweight="1.25pt"/>
            </v:group>
            <v:shape id="_x0000_s11320" type="#_x0000_t32" style="position:absolute;left:4053;top:12255;width:624;height:0" o:connectortype="straight" strokeweight="2pt"/>
            <v:rect id="_x0000_s11321" style="position:absolute;left:4110;top:9762;width:789;height:462" stroked="f">
              <v:textbox style="mso-next-textbox:#_x0000_s11321">
                <w:txbxContent>
                  <w:p w:rsidR="001E6E58" w:rsidRPr="002F612C" w:rsidRDefault="001E6E58" w:rsidP="00D00E52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322" style="position:absolute;left:4676;top:9384;width:3684;height:543" filled="f" fillcolor="#8db3e2" strokeweight="2pt">
              <v:textbox style="mso-next-textbox:#_x0000_s11322">
                <w:txbxContent>
                  <w:p w:rsidR="001E6E58" w:rsidRPr="00980479" w:rsidRDefault="001E6E58" w:rsidP="00D00E52">
                    <w:pPr>
                      <w:spacing w:line="240" w:lineRule="auto"/>
                    </w:pPr>
                    <w:proofErr w:type="spellStart"/>
                    <w:proofErr w:type="gramStart"/>
                    <w:r w:rsidRPr="00980479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80479">
                      <w:rPr>
                        <w:rFonts w:cs="Arial"/>
                        <w:bCs/>
                        <w:szCs w:val="20"/>
                      </w:rPr>
                      <w:t>GlobalIdentificationIdentifier</w:t>
                    </w:r>
                    <w:proofErr w:type="spellEnd"/>
                  </w:p>
                  <w:p w:rsidR="001E6E58" w:rsidRPr="008D5906" w:rsidRDefault="001E6E58" w:rsidP="00D00E52"/>
                </w:txbxContent>
              </v:textbox>
            </v:rect>
            <v:rect id="_x0000_s11323" style="position:absolute;left:508;top:10208;width:2933;height:543" fillcolor="#8db3e2" strokeweight="2pt">
              <v:textbox style="mso-next-textbox:#_x0000_s11323">
                <w:txbxContent>
                  <w:p w:rsidR="001E6E58" w:rsidRPr="00FD53C8" w:rsidRDefault="001E6E58" w:rsidP="00D00E52">
                    <w:pPr>
                      <w:rPr>
                        <w:szCs w:val="20"/>
                      </w:rPr>
                    </w:pPr>
                    <w:proofErr w:type="spellStart"/>
                    <w:r w:rsidRPr="00FD53C8">
                      <w:rPr>
                        <w:rFonts w:cs="Arial"/>
                        <w:b/>
                        <w:bCs/>
                        <w:szCs w:val="20"/>
                        <w:lang w:val="de-DE"/>
                      </w:rPr>
                      <w:t>asram:SellerCITradeParty</w:t>
                    </w:r>
                    <w:proofErr w:type="spellEnd"/>
                  </w:p>
                  <w:p w:rsidR="001E6E58" w:rsidRPr="00D00E52" w:rsidRDefault="001E6E58" w:rsidP="00D00E52">
                    <w:pPr>
                      <w:rPr>
                        <w:szCs w:val="20"/>
                      </w:rPr>
                    </w:pPr>
                  </w:p>
                </w:txbxContent>
              </v:textbox>
            </v:rect>
            <v:group id="_x0000_s11324" style="position:absolute;left:7863;top:11221;width:300;height:262" coordorigin="6283,5431" coordsize="300,262">
              <v:rect id="_x0000_s11325" style="position:absolute;left:6283;top:5431;width:300;height:262" strokeweight="2pt"/>
              <v:shape id="_x0000_s11326" type="#_x0000_t32" style="position:absolute;left:6367;top:5556;width:147;height:0" o:connectortype="straight" strokeweight="1.25pt"/>
              <v:shape id="_x0000_s11327" type="#_x0000_t32" style="position:absolute;left:6437;top:5501;width:0;height:113;flip:y" o:connectortype="straight" strokeweight="1.25pt"/>
            </v:group>
            <v:group id="_x0000_s11328" style="position:absolute;left:7862;top:12090;width:300;height:262" coordorigin="6283,5431" coordsize="300,262">
              <v:rect id="_x0000_s11329" style="position:absolute;left:6283;top:5431;width:300;height:262" strokeweight="2pt"/>
              <v:shape id="_x0000_s11330" type="#_x0000_t32" style="position:absolute;left:6367;top:5556;width:147;height:0" o:connectortype="straight" strokeweight="1.25pt"/>
              <v:shape id="_x0000_s11331" type="#_x0000_t32" style="position:absolute;left:6437;top:5501;width:0;height:113;flip:y" o:connectortype="straight" strokeweight="1.25pt"/>
            </v:group>
            <v:rect id="_x0000_s11332" style="position:absolute;left:4093;top:8788;width:789;height:462" stroked="f">
              <v:textbox style="mso-next-textbox:#_x0000_s11332">
                <w:txbxContent>
                  <w:p w:rsidR="001E6E58" w:rsidRPr="002F612C" w:rsidRDefault="001E6E58" w:rsidP="00D00E52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333" style="position:absolute;left:4093;top:10589;width:789;height:462" stroked="f">
              <v:textbox style="mso-next-textbox:#_x0000_s11333">
                <w:txbxContent>
                  <w:p w:rsidR="001E6E58" w:rsidRPr="002F612C" w:rsidRDefault="001E6E58" w:rsidP="00D00E52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0..*</w:t>
                    </w:r>
                  </w:p>
                </w:txbxContent>
              </v:textbox>
            </v:rect>
            <v:rect id="_x0000_s11334" style="position:absolute;left:4110;top:11407;width:789;height:462" stroked="f">
              <v:textbox style="mso-next-textbox:#_x0000_s11334">
                <w:txbxContent>
                  <w:p w:rsidR="001E6E58" w:rsidRPr="002F612C" w:rsidRDefault="001E6E58" w:rsidP="00D00E52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335" style="position:absolute;left:4088;top:12338;width:789;height:462" stroked="f">
              <v:textbox style="mso-next-textbox:#_x0000_s11335">
                <w:txbxContent>
                  <w:p w:rsidR="001E6E58" w:rsidRPr="002F612C" w:rsidRDefault="001E6E58" w:rsidP="00D00E52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336" style="position:absolute;left:4671;top:11961;width:3192;height:543" filled="f" fillcolor="#8db3e2" strokeweight="2pt">
              <v:textbox style="mso-next-textbox:#_x0000_s11336">
                <w:txbxContent>
                  <w:p w:rsidR="001E6E58" w:rsidRPr="00980479" w:rsidRDefault="001E6E58" w:rsidP="00D00E52">
                    <w:pPr>
                      <w:spacing w:line="240" w:lineRule="auto"/>
                    </w:pPr>
                    <w:proofErr w:type="spellStart"/>
                    <w:proofErr w:type="gramStart"/>
                    <w:r w:rsidRPr="00980479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80479">
                      <w:rPr>
                        <w:rFonts w:cs="Arial"/>
                        <w:bCs/>
                        <w:szCs w:val="20"/>
                      </w:rPr>
                      <w:t>DefinedCITradeContact</w:t>
                    </w:r>
                    <w:proofErr w:type="spellEnd"/>
                  </w:p>
                  <w:p w:rsidR="001E6E58" w:rsidRPr="0092092D" w:rsidRDefault="001E6E58" w:rsidP="00D00E52">
                    <w:pPr>
                      <w:spacing w:line="240" w:lineRule="auto"/>
                    </w:pPr>
                  </w:p>
                </w:txbxContent>
              </v:textbox>
            </v:rect>
            <v:shape id="_x0000_s11337" type="#_x0000_t32" style="position:absolute;left:4061;top:11360;width:624;height:0" o:connectortype="straight" strokeweight="2pt"/>
            <v:rect id="_x0000_s11338" style="position:absolute;left:3443;top:10377;width:300;height:262" strokeweight="2pt"/>
            <v:rect id="_x0000_s11339" style="position:absolute;left:4677;top:8500;width:3523;height:543" filled="f" fillcolor="#8db3e2" strokeweight="2pt">
              <v:textbox style="mso-next-textbox:#_x0000_s11339">
                <w:txbxContent>
                  <w:p w:rsidR="001E6E58" w:rsidRPr="00980479" w:rsidRDefault="001E6E58" w:rsidP="00D00E52">
                    <w:pPr>
                      <w:spacing w:line="240" w:lineRule="auto"/>
                    </w:pPr>
                    <w:proofErr w:type="spellStart"/>
                    <w:proofErr w:type="gramStart"/>
                    <w:r w:rsidRPr="00980479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80479">
                      <w:rPr>
                        <w:rFonts w:cs="Arial"/>
                        <w:bCs/>
                        <w:szCs w:val="20"/>
                      </w:rPr>
                      <w:t>DUNSIdentificationIdentifier</w:t>
                    </w:r>
                    <w:proofErr w:type="spellEnd"/>
                  </w:p>
                  <w:p w:rsidR="001E6E58" w:rsidRPr="0092092D" w:rsidRDefault="001E6E58" w:rsidP="00D00E52">
                    <w:pPr>
                      <w:spacing w:line="240" w:lineRule="auto"/>
                    </w:pPr>
                  </w:p>
                </w:txbxContent>
              </v:textbox>
            </v:rect>
            <v:shape id="_x0000_s11340" type="#_x0000_t32" style="position:absolute;left:3433;top:10507;width:340;height:0" o:connectortype="straight" strokeweight="2pt"/>
            <v:rect id="_x0000_s11341" style="position:absolute;left:4677;top:10224;width:3523;height:543" filled="f" fillcolor="#8db3e2" strokeweight="2pt">
              <v:textbox style="mso-next-textbox:#_x0000_s11341">
                <w:txbxContent>
                  <w:p w:rsidR="001E6E58" w:rsidRPr="00980479" w:rsidRDefault="001E6E58" w:rsidP="00D00E52">
                    <w:pPr>
                      <w:spacing w:line="240" w:lineRule="auto"/>
                    </w:pPr>
                    <w:proofErr w:type="spellStart"/>
                    <w:proofErr w:type="gramStart"/>
                    <w:r w:rsidRPr="00980479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80479">
                      <w:rPr>
                        <w:rFonts w:cs="Arial"/>
                        <w:bCs/>
                        <w:szCs w:val="20"/>
                      </w:rPr>
                      <w:t>SpecifiedCITaxRegistration</w:t>
                    </w:r>
                    <w:proofErr w:type="spellEnd"/>
                  </w:p>
                  <w:p w:rsidR="001E6E58" w:rsidRPr="0092092D" w:rsidRDefault="001E6E58" w:rsidP="00D00E52">
                    <w:pPr>
                      <w:spacing w:line="240" w:lineRule="auto"/>
                    </w:pPr>
                  </w:p>
                </w:txbxContent>
              </v:textbox>
            </v:rect>
            <v:shape id="_x0000_s11342" type="#_x0000_t32" style="position:absolute;left:4061;top:8771;width:32;height:3501;flip:x" o:connectortype="straight" strokeweight="2pt"/>
            <v:shape id="_x0000_s11343" type="#_x0000_t32" style="position:absolute;left:4055;top:9702;width:624;height:0" o:connectortype="straight" strokeweight="2pt"/>
            <v:rect id="_x0000_s11344" style="position:absolute;left:4705;top:11082;width:3158;height:543" filled="f" fillcolor="#8db3e2" strokeweight="2pt">
              <v:textbox style="mso-next-textbox:#_x0000_s11344">
                <w:txbxContent>
                  <w:p w:rsidR="001E6E58" w:rsidRPr="00980479" w:rsidRDefault="001E6E58" w:rsidP="00D00E52">
                    <w:pPr>
                      <w:spacing w:line="240" w:lineRule="auto"/>
                    </w:pPr>
                    <w:proofErr w:type="spellStart"/>
                    <w:proofErr w:type="gramStart"/>
                    <w:r w:rsidRPr="00980479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80479">
                      <w:rPr>
                        <w:rFonts w:cs="Arial"/>
                        <w:bCs/>
                        <w:szCs w:val="20"/>
                      </w:rPr>
                      <w:t>PostalCITradeAddress</w:t>
                    </w:r>
                    <w:proofErr w:type="spellEnd"/>
                  </w:p>
                  <w:p w:rsidR="001E6E58" w:rsidRPr="0092092D" w:rsidRDefault="001E6E58" w:rsidP="00D00E52">
                    <w:pPr>
                      <w:spacing w:line="240" w:lineRule="auto"/>
                    </w:pPr>
                  </w:p>
                </w:txbxContent>
              </v:textbox>
            </v:rect>
            <v:shape id="_x0000_s11345" type="#_x0000_t32" style="position:absolute;left:4074;top:10520;width:624;height:0" o:connectortype="straight" strokeweight="2pt"/>
            <v:shape id="_x0000_s11346" type="#_x0000_t32" style="position:absolute;left:4071;top:8771;width:624;height:0" o:connectortype="straight" strokeweight="2pt"/>
            <v:shape id="_x0000_s11347" type="#_x0000_t32" style="position:absolute;left:3673;top:10515;width:400;height:0" o:connectortype="straight" strokeweight="2pt"/>
          </v:group>
        </w:pict>
      </w:r>
    </w:p>
    <w:p w:rsidR="00F77F7E" w:rsidRDefault="00F77F7E" w:rsidP="00A46A31"/>
    <w:p w:rsidR="00F77F7E" w:rsidRDefault="00F77F7E" w:rsidP="00A46A31"/>
    <w:p w:rsidR="00F77F7E" w:rsidRDefault="00F77F7E" w:rsidP="00A46A31"/>
    <w:p w:rsidR="00D00E52" w:rsidRDefault="00D00E52" w:rsidP="00A46A31"/>
    <w:p w:rsidR="00D00E52" w:rsidRDefault="00D00E52" w:rsidP="00A46A31"/>
    <w:p w:rsidR="00D00E52" w:rsidRDefault="00D00E52" w:rsidP="00A46A31"/>
    <w:p w:rsidR="00D00E52" w:rsidRDefault="00D00E52" w:rsidP="00A46A31"/>
    <w:p w:rsidR="00F77F7E" w:rsidRDefault="00F77F7E" w:rsidP="00A46A31"/>
    <w:p w:rsidR="00F77F7E" w:rsidRDefault="00F77F7E" w:rsidP="00A46A31"/>
    <w:p w:rsidR="00F77F7E" w:rsidRDefault="00F77F7E" w:rsidP="00A46A31"/>
    <w:p w:rsidR="00F77F7E" w:rsidRDefault="00F77F7E" w:rsidP="00A46A31"/>
    <w:p w:rsidR="00F77F7E" w:rsidRDefault="00F77F7E" w:rsidP="00A46A31"/>
    <w:p w:rsidR="00F77F7E" w:rsidRDefault="00F77F7E" w:rsidP="00A46A31"/>
    <w:p w:rsidR="00F77F7E" w:rsidRDefault="00F77F7E" w:rsidP="00A46A31"/>
    <w:p w:rsidR="00275177" w:rsidRDefault="00275177" w:rsidP="00A46A31"/>
    <w:p w:rsidR="008E7A7C" w:rsidRDefault="008E7A7C" w:rsidP="00A46A31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36"/>
        <w:gridCol w:w="1400"/>
        <w:gridCol w:w="1402"/>
        <w:gridCol w:w="1402"/>
        <w:gridCol w:w="1942"/>
        <w:gridCol w:w="1388"/>
      </w:tblGrid>
      <w:tr w:rsidR="00D00E52" w:rsidRPr="007A6D70" w:rsidTr="00D00E52">
        <w:trPr>
          <w:trHeight w:val="330"/>
        </w:trPr>
        <w:tc>
          <w:tcPr>
            <w:tcW w:w="1085" w:type="pct"/>
            <w:shd w:val="clear" w:color="auto" w:fill="FFFFCC"/>
            <w:noWrap/>
            <w:vAlign w:val="center"/>
            <w:hideMark/>
          </w:tcPr>
          <w:p w:rsidR="00FD53C8" w:rsidRPr="007A6D70" w:rsidRDefault="00FD53C8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722" w:type="pct"/>
            <w:shd w:val="clear" w:color="auto" w:fill="FFFFCC"/>
            <w:noWrap/>
            <w:vAlign w:val="center"/>
            <w:hideMark/>
          </w:tcPr>
          <w:p w:rsidR="00FD53C8" w:rsidRPr="007A6D70" w:rsidRDefault="00FD53C8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723" w:type="pct"/>
            <w:shd w:val="clear" w:color="auto" w:fill="FFFFCC"/>
            <w:noWrap/>
            <w:vAlign w:val="center"/>
            <w:hideMark/>
          </w:tcPr>
          <w:p w:rsidR="00FD53C8" w:rsidRPr="007A6D70" w:rsidRDefault="00FD53C8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723" w:type="pct"/>
            <w:shd w:val="clear" w:color="auto" w:fill="FFFFCC"/>
            <w:noWrap/>
            <w:vAlign w:val="center"/>
            <w:hideMark/>
          </w:tcPr>
          <w:p w:rsidR="00FD53C8" w:rsidRPr="007A6D70" w:rsidRDefault="00FD53C8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1032" w:type="pct"/>
            <w:shd w:val="clear" w:color="auto" w:fill="FFFFCC"/>
            <w:noWrap/>
            <w:vAlign w:val="center"/>
            <w:hideMark/>
          </w:tcPr>
          <w:p w:rsidR="00FD53C8" w:rsidRPr="007A6D70" w:rsidRDefault="00FD53C8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717" w:type="pct"/>
            <w:shd w:val="clear" w:color="auto" w:fill="FFFFCC"/>
            <w:noWrap/>
            <w:vAlign w:val="center"/>
            <w:hideMark/>
          </w:tcPr>
          <w:p w:rsidR="00FD53C8" w:rsidRPr="007A6D70" w:rsidRDefault="00FD53C8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FD53C8" w:rsidRPr="007A6D70" w:rsidTr="004B6469">
        <w:trPr>
          <w:trHeight w:val="315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FD53C8" w:rsidRPr="00A709BF" w:rsidRDefault="00FD53C8" w:rsidP="004B6469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lang w:eastAsia="de-DE"/>
              </w:rPr>
            </w:pPr>
            <w:r w:rsidRPr="00A709BF">
              <w:rPr>
                <w:rFonts w:eastAsia="Times New Roman"/>
                <w:b/>
                <w:color w:val="000000"/>
                <w:lang w:eastAsia="de-DE"/>
              </w:rPr>
              <w:t>Description</w:t>
            </w:r>
          </w:p>
        </w:tc>
      </w:tr>
      <w:tr w:rsidR="00FD53C8" w:rsidRPr="007A6D70" w:rsidTr="00D00E52">
        <w:trPr>
          <w:trHeight w:val="315"/>
        </w:trPr>
        <w:tc>
          <w:tcPr>
            <w:tcW w:w="1085" w:type="pct"/>
            <w:shd w:val="clear" w:color="auto" w:fill="auto"/>
            <w:noWrap/>
            <w:vAlign w:val="center"/>
            <w:hideMark/>
          </w:tcPr>
          <w:p w:rsidR="00FD53C8" w:rsidRDefault="00FD53C8" w:rsidP="004B646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FD53C8" w:rsidRDefault="00FD53C8" w:rsidP="004B646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1A636E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asram:DUNSIdentificationIdentifier</w:t>
            </w:r>
          </w:p>
          <w:p w:rsidR="00FD53C8" w:rsidRPr="001549DC" w:rsidRDefault="00FD53C8" w:rsidP="004B646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</w:tc>
        <w:tc>
          <w:tcPr>
            <w:tcW w:w="722" w:type="pct"/>
            <w:shd w:val="clear" w:color="auto" w:fill="auto"/>
            <w:vAlign w:val="center"/>
            <w:hideMark/>
          </w:tcPr>
          <w:p w:rsidR="00FD53C8" w:rsidRPr="007A6D70" w:rsidRDefault="00FD53C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723" w:type="pct"/>
            <w:shd w:val="clear" w:color="auto" w:fill="auto"/>
            <w:noWrap/>
            <w:vAlign w:val="center"/>
            <w:hideMark/>
          </w:tcPr>
          <w:p w:rsidR="00FD53C8" w:rsidRPr="007A6D70" w:rsidRDefault="00FD53C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35</w:t>
            </w:r>
          </w:p>
        </w:tc>
        <w:tc>
          <w:tcPr>
            <w:tcW w:w="723" w:type="pct"/>
            <w:shd w:val="clear" w:color="auto" w:fill="auto"/>
            <w:noWrap/>
            <w:vAlign w:val="center"/>
            <w:hideMark/>
          </w:tcPr>
          <w:p w:rsidR="00FD53C8" w:rsidRPr="007A6D70" w:rsidRDefault="00FD53C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5</w:t>
            </w:r>
          </w:p>
        </w:tc>
        <w:tc>
          <w:tcPr>
            <w:tcW w:w="1032" w:type="pct"/>
            <w:shd w:val="clear" w:color="auto" w:fill="auto"/>
            <w:noWrap/>
            <w:vAlign w:val="center"/>
            <w:hideMark/>
          </w:tcPr>
          <w:p w:rsidR="00FD53C8" w:rsidRPr="007A6D70" w:rsidRDefault="00FD53C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351200012</w:t>
            </w:r>
          </w:p>
        </w:tc>
        <w:tc>
          <w:tcPr>
            <w:tcW w:w="717" w:type="pct"/>
            <w:shd w:val="clear" w:color="auto" w:fill="auto"/>
            <w:noWrap/>
            <w:vAlign w:val="center"/>
            <w:hideMark/>
          </w:tcPr>
          <w:p w:rsidR="00FD53C8" w:rsidRPr="007A6D70" w:rsidRDefault="00FD53C8" w:rsidP="004B6469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FD53C8" w:rsidRPr="007A6D70" w:rsidTr="004B6469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FD53C8" w:rsidRDefault="00FD53C8" w:rsidP="004B6469">
            <w:pPr>
              <w:spacing w:line="240" w:lineRule="auto"/>
              <w:rPr>
                <w:b/>
                <w:lang w:eastAsia="de-DE"/>
              </w:rPr>
            </w:pPr>
          </w:p>
          <w:p w:rsidR="00FD53C8" w:rsidRDefault="00FD53C8" w:rsidP="00FD53C8">
            <w:pPr>
              <w:spacing w:line="240" w:lineRule="auto"/>
              <w:rPr>
                <w:b/>
                <w:lang w:eastAsia="de-DE"/>
              </w:rPr>
            </w:pPr>
            <w:r>
              <w:rPr>
                <w:b/>
                <w:lang w:eastAsia="de-DE"/>
              </w:rPr>
              <w:t>Supplier</w:t>
            </w:r>
            <w:r w:rsidRPr="00C65602">
              <w:rPr>
                <w:b/>
                <w:lang w:eastAsia="de-DE"/>
              </w:rPr>
              <w:t>DunsNumber</w:t>
            </w:r>
            <w:r w:rsidRPr="00A62BFF">
              <w:rPr>
                <w:b/>
                <w:lang w:eastAsia="de-DE"/>
              </w:rPr>
              <w:t>:</w:t>
            </w:r>
          </w:p>
          <w:p w:rsidR="00FD53C8" w:rsidRDefault="00FD53C8" w:rsidP="004B6469">
            <w:pPr>
              <w:spacing w:line="240" w:lineRule="auto"/>
            </w:pPr>
            <w:r w:rsidRPr="00C65602">
              <w:t>The Data Universal Numbering System, abbreviated as DUNS or D-U-N-S is a system developed and regulated by Dun &amp; Bradstreet (D&amp;B) which assigns a unique numeric identifier to a single business entity. This numeric identifier is then referred to as a DUNS number.</w:t>
            </w:r>
          </w:p>
          <w:p w:rsidR="00FD53C8" w:rsidRDefault="00FD53C8" w:rsidP="004B6469">
            <w:pPr>
              <w:spacing w:line="240" w:lineRule="auto"/>
              <w:jc w:val="center"/>
              <w:rPr>
                <w:rFonts w:eastAsia="Times New Roman"/>
                <w:color w:val="000000"/>
                <w:lang w:eastAsia="de-DE"/>
              </w:rPr>
            </w:pPr>
          </w:p>
        </w:tc>
      </w:tr>
      <w:tr w:rsidR="00FD53C8" w:rsidRPr="001549DC" w:rsidTr="00D00E52">
        <w:trPr>
          <w:trHeight w:val="315"/>
        </w:trPr>
        <w:tc>
          <w:tcPr>
            <w:tcW w:w="1085" w:type="pct"/>
            <w:shd w:val="clear" w:color="auto" w:fill="auto"/>
            <w:noWrap/>
            <w:vAlign w:val="center"/>
            <w:hideMark/>
          </w:tcPr>
          <w:p w:rsidR="00FD53C8" w:rsidRDefault="00FD53C8" w:rsidP="004B646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FD53C8" w:rsidRPr="00980479" w:rsidRDefault="00FD53C8" w:rsidP="004B6469">
            <w:pPr>
              <w:spacing w:line="240" w:lineRule="auto"/>
            </w:pPr>
            <w:r w:rsidRPr="001A636E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asram:GlobalIdentificationIdentifier</w:t>
            </w:r>
          </w:p>
          <w:p w:rsidR="00FD53C8" w:rsidRPr="00980479" w:rsidRDefault="00FD53C8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22" w:type="pct"/>
            <w:shd w:val="clear" w:color="auto" w:fill="auto"/>
            <w:vAlign w:val="center"/>
            <w:hideMark/>
          </w:tcPr>
          <w:p w:rsidR="00FD53C8" w:rsidRPr="006239D4" w:rsidRDefault="00FD53C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723" w:type="pct"/>
            <w:shd w:val="clear" w:color="auto" w:fill="auto"/>
            <w:noWrap/>
            <w:vAlign w:val="center"/>
            <w:hideMark/>
          </w:tcPr>
          <w:p w:rsidR="00FD53C8" w:rsidRPr="006239D4" w:rsidRDefault="00FD53C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35</w:t>
            </w:r>
          </w:p>
        </w:tc>
        <w:tc>
          <w:tcPr>
            <w:tcW w:w="723" w:type="pct"/>
            <w:shd w:val="clear" w:color="auto" w:fill="auto"/>
            <w:noWrap/>
            <w:vAlign w:val="center"/>
            <w:hideMark/>
          </w:tcPr>
          <w:p w:rsidR="00FD53C8" w:rsidRPr="006239D4" w:rsidRDefault="00FD53C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5</w:t>
            </w:r>
          </w:p>
        </w:tc>
        <w:tc>
          <w:tcPr>
            <w:tcW w:w="1032" w:type="pct"/>
            <w:shd w:val="clear" w:color="auto" w:fill="auto"/>
            <w:noWrap/>
            <w:vAlign w:val="center"/>
            <w:hideMark/>
          </w:tcPr>
          <w:p w:rsidR="00FD53C8" w:rsidRPr="006239D4" w:rsidRDefault="00FD53C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48211</w:t>
            </w:r>
          </w:p>
        </w:tc>
        <w:tc>
          <w:tcPr>
            <w:tcW w:w="717" w:type="pct"/>
            <w:shd w:val="clear" w:color="auto" w:fill="auto"/>
            <w:noWrap/>
            <w:vAlign w:val="center"/>
            <w:hideMark/>
          </w:tcPr>
          <w:p w:rsidR="00FD53C8" w:rsidRPr="006239D4" w:rsidRDefault="00FD53C8" w:rsidP="004B6469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>
              <w:rPr>
                <w:rFonts w:eastAsia="Times New Roman"/>
                <w:color w:val="000000"/>
                <w:lang w:val="de-DE" w:eastAsia="de-DE"/>
              </w:rPr>
              <w:t>C</w:t>
            </w:r>
          </w:p>
        </w:tc>
      </w:tr>
      <w:tr w:rsidR="00FD53C8" w:rsidRPr="007A6D70" w:rsidTr="004B6469">
        <w:trPr>
          <w:trHeight w:val="640"/>
        </w:trPr>
        <w:tc>
          <w:tcPr>
            <w:tcW w:w="5000" w:type="pct"/>
            <w:gridSpan w:val="6"/>
            <w:noWrap/>
            <w:vAlign w:val="center"/>
            <w:hideMark/>
          </w:tcPr>
          <w:p w:rsidR="00FD53C8" w:rsidRDefault="00FD53C8" w:rsidP="004B6469">
            <w:pPr>
              <w:spacing w:line="240" w:lineRule="auto"/>
              <w:rPr>
                <w:rFonts w:eastAsia="Times New Roman"/>
                <w:b/>
                <w:color w:val="000000"/>
                <w:szCs w:val="20"/>
                <w:lang w:val="de-DE" w:eastAsia="de-DE"/>
              </w:rPr>
            </w:pPr>
          </w:p>
          <w:p w:rsidR="00FD53C8" w:rsidRPr="00764766" w:rsidRDefault="00FD53C8" w:rsidP="00FD53C8">
            <w:pPr>
              <w:spacing w:line="240" w:lineRule="auto"/>
              <w:rPr>
                <w:rFonts w:eastAsia="Times New Roman"/>
                <w:b/>
                <w:color w:val="000000"/>
                <w:szCs w:val="20"/>
                <w:lang w:val="de-DE" w:eastAsia="de-DE"/>
              </w:rPr>
            </w:pPr>
            <w:r w:rsidRPr="00764766">
              <w:rPr>
                <w:rFonts w:eastAsia="Times New Roman"/>
                <w:b/>
                <w:color w:val="000000"/>
                <w:szCs w:val="20"/>
                <w:lang w:val="de-DE" w:eastAsia="de-DE"/>
              </w:rPr>
              <w:t>SupplierPartnerNumber</w:t>
            </w:r>
          </w:p>
          <w:p w:rsidR="00FD53C8" w:rsidRPr="007A6D70" w:rsidRDefault="00FD53C8" w:rsidP="004B6469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A869D8" w:rsidRDefault="00A869D8" w:rsidP="00A46A31"/>
    <w:p w:rsidR="00A869D8" w:rsidRDefault="00A869D8" w:rsidP="00A46A31"/>
    <w:p w:rsidR="00D00E52" w:rsidRPr="008023FF" w:rsidRDefault="00D00E52" w:rsidP="00D00E52">
      <w:pPr>
        <w:pStyle w:val="berschrift4"/>
      </w:pPr>
      <w:bookmarkStart w:id="40" w:name="_Toc292800350"/>
      <w:bookmarkStart w:id="41" w:name="_Toc349132613"/>
      <w:r w:rsidRPr="003F43C5">
        <w:t>asram:SpecifiedCITaxRegistration</w:t>
      </w:r>
      <w:bookmarkEnd w:id="40"/>
      <w:bookmarkEnd w:id="41"/>
    </w:p>
    <w:p w:rsidR="00D00E52" w:rsidRDefault="00D00E52" w:rsidP="00D00E52"/>
    <w:p w:rsidR="00D00E52" w:rsidRDefault="00D00E52" w:rsidP="00D00E52"/>
    <w:p w:rsidR="00D00E52" w:rsidRDefault="00D00E52" w:rsidP="00D00E52">
      <w:pPr>
        <w:pStyle w:val="berschrift5"/>
      </w:pPr>
      <w:bookmarkStart w:id="42" w:name="_Toc292800351"/>
      <w:bookmarkStart w:id="43" w:name="_Toc349132614"/>
      <w:r>
        <w:t>VATIdentNo</w:t>
      </w:r>
      <w:bookmarkEnd w:id="42"/>
      <w:bookmarkEnd w:id="43"/>
    </w:p>
    <w:p w:rsidR="00D00E52" w:rsidRDefault="00D00E52" w:rsidP="00D00E52"/>
    <w:p w:rsidR="00D00E52" w:rsidRDefault="007B5E39" w:rsidP="00D00E52">
      <w:r>
        <w:rPr>
          <w:noProof/>
          <w:lang w:val="de-DE" w:eastAsia="de-DE"/>
        </w:rPr>
        <w:pict>
          <v:group id="_x0000_s11348" style="position:absolute;margin-left:-46.05pt;margin-top:1.65pt;width:391.55pt;height:41.25pt;z-index:268384256" coordorigin="497,10892" coordsize="7831,825">
            <v:rect id="_x0000_s11349" style="position:absolute;left:497;top:10892;width:3639;height:543" fillcolor="#8db3e2" strokeweight="2pt">
              <v:textbox style="mso-next-textbox:#_x0000_s11349">
                <w:txbxContent>
                  <w:p w:rsidR="001E6E58" w:rsidRPr="00C9342C" w:rsidRDefault="001E6E58" w:rsidP="00D00E52">
                    <w:pPr>
                      <w:spacing w:line="240" w:lineRule="auto"/>
                      <w:rPr>
                        <w:szCs w:val="24"/>
                      </w:rPr>
                    </w:pPr>
                    <w:proofErr w:type="spellStart"/>
                    <w:proofErr w:type="gramStart"/>
                    <w:r w:rsidRPr="00C9342C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C9342C">
                      <w:rPr>
                        <w:rFonts w:cs="Arial"/>
                        <w:b/>
                        <w:bCs/>
                        <w:szCs w:val="20"/>
                      </w:rPr>
                      <w:t>SpecifiedCITaxRegistration</w:t>
                    </w:r>
                    <w:proofErr w:type="spellEnd"/>
                  </w:p>
                </w:txbxContent>
              </v:textbox>
            </v:rect>
            <v:shape id="_x0000_s11350" type="#_x0000_t32" style="position:absolute;left:4457;top:11191;width:907;height:0" o:connectortype="straight" strokeweight="2pt"/>
            <v:rect id="_x0000_s11351" style="position:absolute;left:4765;top:11255;width:789;height:462" stroked="f">
              <v:textbox style="mso-next-textbox:#_x0000_s11351">
                <w:txbxContent>
                  <w:p w:rsidR="001E6E58" w:rsidRPr="002F612C" w:rsidRDefault="001E6E58" w:rsidP="00D00E52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352" style="position:absolute;left:5364;top:10892;width:2964;height:543" filled="f" fillcolor="#8db3e2" strokeweight="2pt">
              <v:textbox style="mso-next-textbox:#_x0000_s11352">
                <w:txbxContent>
                  <w:p w:rsidR="001E6E58" w:rsidRPr="0092092D" w:rsidRDefault="001E6E58" w:rsidP="00D00E52">
                    <w:pPr>
                      <w:spacing w:line="240" w:lineRule="auto"/>
                    </w:pPr>
                    <w:proofErr w:type="spellStart"/>
                    <w:proofErr w:type="gramStart"/>
                    <w:r w:rsidRPr="00DC42C5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DC42C5">
                      <w:rPr>
                        <w:rFonts w:cs="Arial"/>
                        <w:bCs/>
                        <w:szCs w:val="20"/>
                      </w:rPr>
                      <w:t>IdentificationIdentifier</w:t>
                    </w:r>
                    <w:proofErr w:type="spellEnd"/>
                  </w:p>
                  <w:p w:rsidR="001E6E58" w:rsidRPr="00C9342C" w:rsidRDefault="001E6E58" w:rsidP="00D00E52">
                    <w:pPr>
                      <w:spacing w:line="240" w:lineRule="auto"/>
                    </w:pPr>
                  </w:p>
                </w:txbxContent>
              </v:textbox>
            </v:rect>
            <v:rect id="_x0000_s11353" style="position:absolute;left:4153;top:11061;width:300;height:262" strokeweight="2pt"/>
            <v:shape id="_x0000_s11354" type="#_x0000_t32" style="position:absolute;left:4143;top:11191;width:340;height:0" o:connectortype="straight" strokeweight="2pt"/>
          </v:group>
        </w:pict>
      </w:r>
    </w:p>
    <w:p w:rsidR="00D00E52" w:rsidRDefault="00D00E52" w:rsidP="00D00E52"/>
    <w:p w:rsidR="00D00E52" w:rsidRDefault="00D00E52" w:rsidP="00D00E52"/>
    <w:p w:rsidR="00D00E52" w:rsidRDefault="00D00E52" w:rsidP="00D00E52"/>
    <w:p w:rsidR="000022B6" w:rsidRDefault="000022B6" w:rsidP="00D00E52"/>
    <w:p w:rsidR="000022B6" w:rsidRDefault="000022B6" w:rsidP="00D00E52"/>
    <w:p w:rsidR="00D00E52" w:rsidRDefault="00D00E52" w:rsidP="00D00E52"/>
    <w:p w:rsidR="000022B6" w:rsidRDefault="000022B6" w:rsidP="00D00E5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17"/>
        <w:gridCol w:w="1513"/>
        <w:gridCol w:w="1126"/>
        <w:gridCol w:w="941"/>
        <w:gridCol w:w="1313"/>
        <w:gridCol w:w="1060"/>
      </w:tblGrid>
      <w:tr w:rsidR="00D00E52" w:rsidRPr="006239D4" w:rsidTr="004B6469">
        <w:trPr>
          <w:trHeight w:val="330"/>
        </w:trPr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D00E52" w:rsidRPr="006239D4" w:rsidRDefault="00D00E52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lastRenderedPageBreak/>
              <w:t>Field Name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D00E52" w:rsidRPr="006239D4" w:rsidRDefault="00D00E52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D00E52" w:rsidRPr="006239D4" w:rsidRDefault="00D00E52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D00E52" w:rsidRPr="006239D4" w:rsidRDefault="00D00E52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D00E52" w:rsidRPr="006239D4" w:rsidRDefault="00D00E52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D00E52" w:rsidRPr="006239D4" w:rsidRDefault="00D00E52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D00E52" w:rsidRPr="006239D4" w:rsidTr="004B6469">
        <w:trPr>
          <w:trHeight w:val="330"/>
        </w:trPr>
        <w:tc>
          <w:tcPr>
            <w:tcW w:w="0" w:type="auto"/>
            <w:gridSpan w:val="6"/>
            <w:shd w:val="clear" w:color="auto" w:fill="FFFFCC"/>
            <w:noWrap/>
            <w:vAlign w:val="center"/>
            <w:hideMark/>
          </w:tcPr>
          <w:p w:rsidR="00D00E52" w:rsidRPr="006239D4" w:rsidRDefault="00D00E52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D00E52" w:rsidRPr="006239D4" w:rsidTr="004B6469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D00E52" w:rsidRDefault="00D00E52" w:rsidP="004B646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D00E52" w:rsidRDefault="00D00E52" w:rsidP="004B646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D042D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asram:IdentificationIdentifier</w:t>
            </w:r>
          </w:p>
          <w:p w:rsidR="00D00E52" w:rsidRPr="00980479" w:rsidRDefault="00D00E52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00E52" w:rsidRPr="006239D4" w:rsidRDefault="00D00E52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00E52" w:rsidRPr="006239D4" w:rsidRDefault="00D00E52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00E52" w:rsidRPr="006239D4" w:rsidRDefault="00D00E52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00E52" w:rsidRPr="006239D4" w:rsidRDefault="00D00E52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ID123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00E52" w:rsidRPr="006239D4" w:rsidRDefault="00D00E52" w:rsidP="004B6469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>
              <w:rPr>
                <w:rFonts w:eastAsia="Times New Roman"/>
                <w:color w:val="000000"/>
                <w:lang w:val="de-DE" w:eastAsia="de-DE"/>
              </w:rPr>
              <w:t>C</w:t>
            </w:r>
          </w:p>
        </w:tc>
      </w:tr>
      <w:tr w:rsidR="00D00E52" w:rsidRPr="006239D4" w:rsidTr="004B6469">
        <w:trPr>
          <w:trHeight w:val="315"/>
        </w:trPr>
        <w:tc>
          <w:tcPr>
            <w:tcW w:w="0" w:type="auto"/>
            <w:gridSpan w:val="6"/>
            <w:shd w:val="clear" w:color="auto" w:fill="auto"/>
            <w:noWrap/>
            <w:vAlign w:val="center"/>
            <w:hideMark/>
          </w:tcPr>
          <w:p w:rsidR="00D00E52" w:rsidRDefault="00D00E52" w:rsidP="004B6469">
            <w:pPr>
              <w:spacing w:line="240" w:lineRule="auto"/>
              <w:rPr>
                <w:rFonts w:eastAsia="Times New Roman"/>
                <w:b/>
                <w:color w:val="000000"/>
                <w:lang w:val="de-DE" w:eastAsia="de-DE"/>
              </w:rPr>
            </w:pPr>
          </w:p>
          <w:p w:rsidR="00D00E52" w:rsidRPr="00805D39" w:rsidRDefault="00D00E52" w:rsidP="004B6469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  <w:r w:rsidRPr="00805D39">
              <w:rPr>
                <w:rFonts w:eastAsia="Times New Roman"/>
                <w:b/>
                <w:color w:val="000000"/>
                <w:lang w:eastAsia="de-DE"/>
              </w:rPr>
              <w:t xml:space="preserve">VATIdentNo(Supplier): </w:t>
            </w:r>
            <w:r w:rsidRPr="00805D39">
              <w:rPr>
                <w:rFonts w:eastAsia="Times New Roman"/>
                <w:color w:val="000000"/>
                <w:lang w:eastAsia="de-DE"/>
              </w:rPr>
              <w:t>The European Union requires a VAT (value added tax) identification number on invoices between entities registered for VAT</w:t>
            </w:r>
          </w:p>
          <w:p w:rsidR="00D00E52" w:rsidRPr="00805D39" w:rsidRDefault="00D00E52" w:rsidP="004B6469">
            <w:pPr>
              <w:spacing w:line="240" w:lineRule="auto"/>
              <w:rPr>
                <w:rFonts w:eastAsia="Times New Roman"/>
                <w:b/>
                <w:color w:val="000000"/>
                <w:lang w:eastAsia="de-DE"/>
              </w:rPr>
            </w:pPr>
          </w:p>
        </w:tc>
      </w:tr>
    </w:tbl>
    <w:p w:rsidR="00D00E52" w:rsidRDefault="00D00E52" w:rsidP="00D00E52"/>
    <w:p w:rsidR="00D00E52" w:rsidRDefault="00D00E52" w:rsidP="00D00E52"/>
    <w:p w:rsidR="00D00E52" w:rsidRDefault="00D00E52" w:rsidP="00D00E52">
      <w:pPr>
        <w:pStyle w:val="berschrift5"/>
      </w:pPr>
      <w:bookmarkStart w:id="44" w:name="_Toc292800352"/>
      <w:bookmarkStart w:id="45" w:name="_Toc349132615"/>
      <w:r w:rsidRPr="00D042D4">
        <w:t>TaxNumbe</w:t>
      </w:r>
      <w:r>
        <w:t>r</w:t>
      </w:r>
      <w:bookmarkEnd w:id="44"/>
      <w:bookmarkEnd w:id="45"/>
    </w:p>
    <w:p w:rsidR="00D00E52" w:rsidRDefault="007B5E39" w:rsidP="00D00E52">
      <w:r>
        <w:rPr>
          <w:noProof/>
          <w:lang w:val="de-DE" w:eastAsia="de-DE"/>
        </w:rPr>
        <w:pict>
          <v:group id="_x0000_s11612" style="position:absolute;margin-left:-46.05pt;margin-top:3.75pt;width:502.4pt;height:57.85pt;z-index:268483584" coordorigin="497,4906" coordsize="10048,1157">
            <v:rect id="_x0000_s11356" style="position:absolute;left:8838;top:4906;width:1175;height:385" filled="f" fillcolor="#8db3e2" strokeweight="1pt">
              <v:textbox style="mso-next-textbox:#_x0000_s11356">
                <w:txbxContent>
                  <w:p w:rsidR="001E6E58" w:rsidRPr="0092092D" w:rsidRDefault="001E6E58" w:rsidP="00D00E52">
                    <w:pPr>
                      <w:spacing w:line="240" w:lineRule="auto"/>
                    </w:pPr>
                    <w:proofErr w:type="gramStart"/>
                    <w:r>
                      <w:rPr>
                        <w:rFonts w:cs="Arial"/>
                        <w:bCs/>
                        <w:szCs w:val="20"/>
                      </w:rPr>
                      <w:t>attributes</w:t>
                    </w:r>
                    <w:proofErr w:type="gramEnd"/>
                  </w:p>
                  <w:p w:rsidR="001E6E58" w:rsidRDefault="001E6E58" w:rsidP="00D00E52">
                    <w:pPr>
                      <w:spacing w:line="240" w:lineRule="auto"/>
                      <w:rPr>
                        <w:noProof/>
                        <w:lang w:val="de-DE" w:eastAsia="de-DE"/>
                      </w:rPr>
                    </w:pPr>
                  </w:p>
                  <w:p w:rsidR="001E6E58" w:rsidRPr="00C9342C" w:rsidRDefault="001E6E58" w:rsidP="00D00E52">
                    <w:pPr>
                      <w:spacing w:line="240" w:lineRule="auto"/>
                    </w:pPr>
                  </w:p>
                </w:txbxContent>
              </v:textbox>
            </v:rect>
            <v:rect id="_x0000_s11357" style="position:absolute;left:8838;top:5277;width:1707;height:469">
              <v:textbox>
                <w:txbxContent>
                  <w:p w:rsidR="001E6E58" w:rsidRDefault="001E6E58" w:rsidP="00D00E52">
                    <w:proofErr w:type="spellStart"/>
                    <w:proofErr w:type="gramStart"/>
                    <w:r w:rsidRPr="0008007C">
                      <w:t>schemeName</w:t>
                    </w:r>
                    <w:proofErr w:type="spellEnd"/>
                    <w:proofErr w:type="gramEnd"/>
                  </w:p>
                </w:txbxContent>
              </v:textbox>
            </v:rect>
            <v:shape id="_x0000_s11358" type="#_x0000_t32" style="position:absolute;left:8324;top:5475;width:502;height:0" o:connectortype="straight" strokeweight="1pt"/>
            <v:rect id="_x0000_s11359" style="position:absolute;left:497;top:5238;width:3639;height:543" fillcolor="#8db3e2" strokeweight="2pt">
              <v:textbox style="mso-next-textbox:#_x0000_s11359">
                <w:txbxContent>
                  <w:p w:rsidR="001E6E58" w:rsidRPr="00C9342C" w:rsidRDefault="001E6E58" w:rsidP="00D00E52">
                    <w:pPr>
                      <w:spacing w:line="240" w:lineRule="auto"/>
                      <w:rPr>
                        <w:szCs w:val="24"/>
                      </w:rPr>
                    </w:pPr>
                    <w:proofErr w:type="spellStart"/>
                    <w:proofErr w:type="gramStart"/>
                    <w:r w:rsidRPr="00C9342C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C9342C">
                      <w:rPr>
                        <w:rFonts w:cs="Arial"/>
                        <w:b/>
                        <w:bCs/>
                        <w:szCs w:val="20"/>
                      </w:rPr>
                      <w:t>SpecifiedCITaxRegistration</w:t>
                    </w:r>
                    <w:proofErr w:type="spellEnd"/>
                  </w:p>
                </w:txbxContent>
              </v:textbox>
            </v:rect>
            <v:shape id="_x0000_s11360" type="#_x0000_t32" style="position:absolute;left:4457;top:5537;width:907;height:0" o:connectortype="straight" strokeweight="2pt"/>
            <v:rect id="_x0000_s11361" style="position:absolute;left:4765;top:5601;width:789;height:462" stroked="f">
              <v:textbox style="mso-next-textbox:#_x0000_s11361">
                <w:txbxContent>
                  <w:p w:rsidR="001E6E58" w:rsidRPr="002F612C" w:rsidRDefault="001E6E58" w:rsidP="00D00E52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362" style="position:absolute;left:5364;top:5238;width:2964;height:543" filled="f" fillcolor="#8db3e2" strokeweight="2pt">
              <v:textbox style="mso-next-textbox:#_x0000_s11362">
                <w:txbxContent>
                  <w:p w:rsidR="001E6E58" w:rsidRPr="0092092D" w:rsidRDefault="001E6E58" w:rsidP="00D00E52">
                    <w:pPr>
                      <w:spacing w:line="240" w:lineRule="auto"/>
                    </w:pPr>
                    <w:proofErr w:type="spellStart"/>
                    <w:proofErr w:type="gramStart"/>
                    <w:r w:rsidRPr="00DC42C5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DC42C5">
                      <w:rPr>
                        <w:rFonts w:cs="Arial"/>
                        <w:bCs/>
                        <w:szCs w:val="20"/>
                      </w:rPr>
                      <w:t>IdentificationIdentifier</w:t>
                    </w:r>
                    <w:proofErr w:type="spellEnd"/>
                  </w:p>
                  <w:p w:rsidR="001E6E58" w:rsidRPr="00C9342C" w:rsidRDefault="001E6E58" w:rsidP="00D00E52">
                    <w:pPr>
                      <w:spacing w:line="240" w:lineRule="auto"/>
                    </w:pPr>
                  </w:p>
                </w:txbxContent>
              </v:textbox>
            </v:rect>
            <v:rect id="_x0000_s11363" style="position:absolute;left:4153;top:5407;width:300;height:262" strokeweight="2pt"/>
            <v:shape id="_x0000_s11364" type="#_x0000_t32" style="position:absolute;left:4143;top:5537;width:340;height:0" o:connectortype="straight" strokeweight="2pt"/>
          </v:group>
        </w:pict>
      </w:r>
    </w:p>
    <w:p w:rsidR="00D00E52" w:rsidRDefault="00D00E52" w:rsidP="00D00E52"/>
    <w:p w:rsidR="00D00E52" w:rsidRDefault="00D00E52" w:rsidP="00D00E52"/>
    <w:p w:rsidR="00D00E52" w:rsidRDefault="00D00E52" w:rsidP="00D00E52"/>
    <w:p w:rsidR="00D00E52" w:rsidRDefault="00D00E52" w:rsidP="00D00E52"/>
    <w:p w:rsidR="00D00E52" w:rsidRDefault="00D00E52" w:rsidP="00D00E52"/>
    <w:p w:rsidR="00D00E52" w:rsidRDefault="00D00E52" w:rsidP="00D00E52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95"/>
        <w:gridCol w:w="1511"/>
        <w:gridCol w:w="1107"/>
        <w:gridCol w:w="915"/>
        <w:gridCol w:w="1303"/>
        <w:gridCol w:w="1039"/>
      </w:tblGrid>
      <w:tr w:rsidR="00D00E52" w:rsidRPr="006239D4" w:rsidTr="004B6469">
        <w:trPr>
          <w:trHeight w:val="330"/>
        </w:trPr>
        <w:tc>
          <w:tcPr>
            <w:tcW w:w="1936" w:type="pct"/>
            <w:shd w:val="clear" w:color="auto" w:fill="FFFFCC"/>
            <w:noWrap/>
            <w:vAlign w:val="center"/>
            <w:hideMark/>
          </w:tcPr>
          <w:p w:rsidR="00D00E52" w:rsidRPr="006239D4" w:rsidRDefault="00D00E52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789" w:type="pct"/>
            <w:shd w:val="clear" w:color="auto" w:fill="FFFFCC"/>
            <w:noWrap/>
            <w:vAlign w:val="center"/>
            <w:hideMark/>
          </w:tcPr>
          <w:p w:rsidR="00D00E52" w:rsidRPr="006239D4" w:rsidRDefault="00D00E52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77" w:type="pct"/>
            <w:shd w:val="clear" w:color="auto" w:fill="FFFFCC"/>
            <w:noWrap/>
            <w:vAlign w:val="center"/>
            <w:hideMark/>
          </w:tcPr>
          <w:p w:rsidR="00D00E52" w:rsidRPr="006239D4" w:rsidRDefault="00D00E52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476" w:type="pct"/>
            <w:shd w:val="clear" w:color="auto" w:fill="FFFFCC"/>
            <w:noWrap/>
            <w:vAlign w:val="center"/>
            <w:hideMark/>
          </w:tcPr>
          <w:p w:rsidR="00D00E52" w:rsidRPr="006239D4" w:rsidRDefault="00D00E52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680" w:type="pct"/>
            <w:shd w:val="clear" w:color="auto" w:fill="FFFFCC"/>
            <w:noWrap/>
            <w:vAlign w:val="center"/>
            <w:hideMark/>
          </w:tcPr>
          <w:p w:rsidR="00D00E52" w:rsidRPr="006239D4" w:rsidRDefault="00D00E52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42" w:type="pct"/>
            <w:shd w:val="clear" w:color="auto" w:fill="FFFFCC"/>
            <w:noWrap/>
            <w:vAlign w:val="center"/>
            <w:hideMark/>
          </w:tcPr>
          <w:p w:rsidR="00D00E52" w:rsidRPr="006239D4" w:rsidRDefault="00D00E52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D00E52" w:rsidRPr="006239D4" w:rsidTr="004B6469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D00E52" w:rsidRPr="006239D4" w:rsidRDefault="00D00E52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D00E52" w:rsidRPr="006239D4" w:rsidTr="004B6469">
        <w:trPr>
          <w:trHeight w:val="315"/>
        </w:trPr>
        <w:tc>
          <w:tcPr>
            <w:tcW w:w="1936" w:type="pct"/>
            <w:shd w:val="clear" w:color="auto" w:fill="auto"/>
            <w:noWrap/>
            <w:vAlign w:val="center"/>
            <w:hideMark/>
          </w:tcPr>
          <w:p w:rsidR="00D00E52" w:rsidRDefault="00D00E52" w:rsidP="004B646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D00E52" w:rsidRDefault="00D00E52" w:rsidP="004B646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D042D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asram:IdentificationIdentifier</w:t>
            </w:r>
          </w:p>
          <w:p w:rsidR="00D00E52" w:rsidRPr="00980479" w:rsidRDefault="00D00E52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89" w:type="pct"/>
            <w:shd w:val="clear" w:color="auto" w:fill="auto"/>
            <w:vAlign w:val="center"/>
            <w:hideMark/>
          </w:tcPr>
          <w:p w:rsidR="00D00E52" w:rsidRPr="006239D4" w:rsidRDefault="00D00E52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:rsidR="00D00E52" w:rsidRPr="006239D4" w:rsidRDefault="00D00E52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35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D00E52" w:rsidRPr="006239D4" w:rsidRDefault="00D00E52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6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D00E52" w:rsidRPr="006239D4" w:rsidRDefault="00D00E52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220115</w:t>
            </w:r>
          </w:p>
        </w:tc>
        <w:tc>
          <w:tcPr>
            <w:tcW w:w="542" w:type="pct"/>
            <w:shd w:val="clear" w:color="auto" w:fill="auto"/>
            <w:noWrap/>
            <w:vAlign w:val="center"/>
            <w:hideMark/>
          </w:tcPr>
          <w:p w:rsidR="00D00E52" w:rsidRPr="006239D4" w:rsidRDefault="00D00E52" w:rsidP="004B6469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>
              <w:rPr>
                <w:rFonts w:eastAsia="Times New Roman"/>
                <w:color w:val="000000"/>
                <w:lang w:val="de-DE" w:eastAsia="de-DE"/>
              </w:rPr>
              <w:t>C</w:t>
            </w:r>
          </w:p>
        </w:tc>
      </w:tr>
      <w:tr w:rsidR="00D00E52" w:rsidRPr="006239D4" w:rsidTr="004B6469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D00E52" w:rsidRDefault="00D00E52" w:rsidP="004B6469">
            <w:pPr>
              <w:spacing w:line="240" w:lineRule="auto"/>
              <w:rPr>
                <w:rFonts w:eastAsia="Times New Roman"/>
                <w:b/>
                <w:color w:val="000000"/>
                <w:lang w:val="de-DE" w:eastAsia="de-DE"/>
              </w:rPr>
            </w:pPr>
          </w:p>
          <w:p w:rsidR="00D00E52" w:rsidRDefault="00D00E52" w:rsidP="004B6469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If attribute </w:t>
            </w:r>
            <w:r w:rsidRPr="005F1DB1">
              <w:rPr>
                <w:b/>
                <w:lang w:eastAsia="de-DE"/>
              </w:rPr>
              <w:t>“</w:t>
            </w:r>
            <w:r w:rsidRPr="00B00E28">
              <w:rPr>
                <w:b/>
              </w:rPr>
              <w:t xml:space="preserve">schemeName” </w:t>
            </w:r>
            <w:r>
              <w:rPr>
                <w:lang w:eastAsia="de-DE"/>
              </w:rPr>
              <w:t xml:space="preserve">is equal to value </w:t>
            </w:r>
            <w:r>
              <w:rPr>
                <w:b/>
                <w:lang w:eastAsia="de-DE"/>
              </w:rPr>
              <w:t>“</w:t>
            </w:r>
            <w:r w:rsidRPr="00B00E28">
              <w:rPr>
                <w:b/>
                <w:lang w:eastAsia="de-DE"/>
              </w:rPr>
              <w:t>"Local</w:t>
            </w:r>
            <w:r w:rsidRPr="00212B25">
              <w:rPr>
                <w:b/>
                <w:lang w:eastAsia="de-DE"/>
              </w:rPr>
              <w:t>”</w:t>
            </w:r>
            <w:r w:rsidRPr="00212B25">
              <w:rPr>
                <w:lang w:eastAsia="de-DE"/>
              </w:rPr>
              <w:t xml:space="preserve">, the following </w:t>
            </w:r>
            <w:r>
              <w:rPr>
                <w:lang w:eastAsia="de-DE"/>
              </w:rPr>
              <w:t>assignment</w:t>
            </w:r>
            <w:r w:rsidRPr="00212B25">
              <w:rPr>
                <w:lang w:eastAsia="de-DE"/>
              </w:rPr>
              <w:t xml:space="preserve"> is valid:</w:t>
            </w:r>
          </w:p>
          <w:p w:rsidR="00D00E52" w:rsidRPr="00805D39" w:rsidRDefault="00D00E52" w:rsidP="004B6469">
            <w:pPr>
              <w:spacing w:line="240" w:lineRule="auto"/>
              <w:rPr>
                <w:rFonts w:eastAsia="Times New Roman"/>
                <w:b/>
                <w:color w:val="000000"/>
                <w:lang w:eastAsia="de-DE"/>
              </w:rPr>
            </w:pPr>
          </w:p>
          <w:p w:rsidR="00D00E52" w:rsidRPr="00805D39" w:rsidRDefault="00D00E52" w:rsidP="004B6469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  <w:r w:rsidRPr="00805D39">
              <w:rPr>
                <w:rFonts w:eastAsia="Times New Roman"/>
                <w:b/>
                <w:color w:val="000000"/>
                <w:lang w:eastAsia="de-DE"/>
              </w:rPr>
              <w:t xml:space="preserve">TaxNumber(Supplier): </w:t>
            </w:r>
            <w:r w:rsidRPr="00805D39">
              <w:rPr>
                <w:rFonts w:eastAsia="Times New Roman"/>
                <w:color w:val="000000"/>
                <w:lang w:eastAsia="de-DE"/>
              </w:rPr>
              <w:t>A local identification number assigned to a business by a state's revenue department</w:t>
            </w:r>
          </w:p>
          <w:p w:rsidR="00D00E52" w:rsidRPr="00805D39" w:rsidRDefault="00D00E52" w:rsidP="004B6469">
            <w:pPr>
              <w:spacing w:line="240" w:lineRule="auto"/>
              <w:rPr>
                <w:rFonts w:eastAsia="Times New Roman"/>
                <w:b/>
                <w:color w:val="000000"/>
                <w:lang w:eastAsia="de-DE"/>
              </w:rPr>
            </w:pPr>
          </w:p>
        </w:tc>
      </w:tr>
    </w:tbl>
    <w:p w:rsidR="00D00E52" w:rsidRDefault="00D00E52" w:rsidP="00D00E52"/>
    <w:p w:rsidR="00D00E52" w:rsidRDefault="00D00E52" w:rsidP="00D00E52"/>
    <w:p w:rsidR="00D00E52" w:rsidRDefault="00D00E52" w:rsidP="00D00E52"/>
    <w:p w:rsidR="00D00E52" w:rsidRDefault="00D00E52" w:rsidP="00D00E52"/>
    <w:p w:rsidR="00D00E52" w:rsidRDefault="00D00E52" w:rsidP="00D00E52"/>
    <w:p w:rsidR="00D00E52" w:rsidRDefault="00D00E52" w:rsidP="00D00E52"/>
    <w:p w:rsidR="00D00E52" w:rsidRDefault="00D00E52" w:rsidP="00D00E52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Pr="003F3442" w:rsidRDefault="00A869D8" w:rsidP="00A869D8">
      <w:pPr>
        <w:pStyle w:val="berschrift4"/>
      </w:pPr>
      <w:bookmarkStart w:id="46" w:name="_Toc349132616"/>
      <w:r w:rsidRPr="002D3047">
        <w:lastRenderedPageBreak/>
        <w:t>asram:PostalCITradeAddress</w:t>
      </w:r>
      <w:bookmarkEnd w:id="46"/>
    </w:p>
    <w:p w:rsidR="00A869D8" w:rsidRDefault="00A869D8" w:rsidP="00A46A31"/>
    <w:p w:rsidR="00A869D8" w:rsidRDefault="00A869D8" w:rsidP="00A46A31"/>
    <w:p w:rsidR="00A869D8" w:rsidRDefault="007B5E39" w:rsidP="00A46A31">
      <w:r>
        <w:rPr>
          <w:noProof/>
          <w:lang w:val="de-DE" w:eastAsia="de-DE"/>
        </w:rPr>
        <w:pict>
          <v:group id="_x0000_s10878" style="position:absolute;margin-left:-45.7pt;margin-top:10.65pt;width:541.9pt;height:561.5pt;z-index:267869184" coordorigin="504,2537" coordsize="10838,11230">
            <v:rect id="_x0000_s10876" style="position:absolute;left:4410;top:8002;width:789;height:462" stroked="f">
              <v:textbox style="mso-next-textbox:#_x0000_s10876">
                <w:txbxContent>
                  <w:p w:rsidR="001E6E58" w:rsidRPr="002F612C" w:rsidRDefault="001E6E58" w:rsidP="003D370D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group id="_x0000_s10815" style="position:absolute;left:11042;top:13084;width:300;height:262" coordorigin="6283,5431" coordsize="300,262">
              <v:rect id="_x0000_s10816" style="position:absolute;left:6283;top:5431;width:300;height:262" strokeweight="2pt"/>
              <v:shape id="_x0000_s10817" type="#_x0000_t32" style="position:absolute;left:6367;top:5556;width:147;height:0" o:connectortype="straight" strokeweight="1.25pt"/>
              <v:shape id="_x0000_s10818" type="#_x0000_t32" style="position:absolute;left:6437;top:5501;width:0;height:113;flip:y" o:connectortype="straight" strokeweight="1.25pt"/>
            </v:group>
            <v:rect id="_x0000_s10819" style="position:absolute;left:4444;top:8936;width:789;height:462" stroked="f">
              <v:textbox style="mso-next-textbox:#_x0000_s10819">
                <w:txbxContent>
                  <w:p w:rsidR="001E6E58" w:rsidRPr="002F612C" w:rsidRDefault="001E6E58" w:rsidP="000B572E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820" style="position:absolute;left:4444;top:9839;width:789;height:462" stroked="f">
              <v:textbox style="mso-next-textbox:#_x0000_s10820">
                <w:txbxContent>
                  <w:p w:rsidR="001E6E58" w:rsidRPr="002F612C" w:rsidRDefault="001E6E58" w:rsidP="000B572E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821" style="position:absolute;left:504;top:7711;width:3244;height:543" fillcolor="#8db3e2" strokeweight="2pt">
              <v:textbox style="mso-next-textbox:#_x0000_s10821">
                <w:txbxContent>
                  <w:p w:rsidR="001E6E58" w:rsidRPr="00477555" w:rsidRDefault="001E6E58" w:rsidP="000B572E">
                    <w:pPr>
                      <w:spacing w:line="240" w:lineRule="auto"/>
                      <w:rPr>
                        <w:b/>
                      </w:rPr>
                    </w:pPr>
                    <w:proofErr w:type="spellStart"/>
                    <w:proofErr w:type="gramStart"/>
                    <w:r w:rsidRPr="00477555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477555">
                      <w:rPr>
                        <w:rFonts w:cs="Arial"/>
                        <w:b/>
                        <w:bCs/>
                        <w:szCs w:val="20"/>
                      </w:rPr>
                      <w:t>PostalCITradeAddress</w:t>
                    </w:r>
                    <w:proofErr w:type="spellEnd"/>
                  </w:p>
                  <w:p w:rsidR="001E6E58" w:rsidRPr="00477555" w:rsidRDefault="001E6E58" w:rsidP="000B572E">
                    <w:pPr>
                      <w:spacing w:line="240" w:lineRule="auto"/>
                      <w:rPr>
                        <w:rFonts w:cs="Arial"/>
                        <w:b/>
                        <w:sz w:val="18"/>
                        <w:szCs w:val="18"/>
                        <w:lang w:val="de-DE"/>
                      </w:rPr>
                    </w:pPr>
                  </w:p>
                </w:txbxContent>
              </v:textbox>
            </v:rect>
            <v:shape id="_x0000_s10822" type="#_x0000_t32" style="position:absolute;left:4375;top:13263;width:624;height:0" o:connectortype="straight" strokeweight="2pt"/>
            <v:shape id="_x0000_s10823" type="#_x0000_t32" style="position:absolute;left:4378;top:10642;width:624;height:0" o:connectortype="straight" strokeweight="2pt"/>
            <v:shape id="_x0000_s10824" type="#_x0000_t32" style="position:absolute;left:4380;top:11513;width:624;height:0" o:connectortype="straight" strokeweight="2pt"/>
            <v:shape id="_x0000_s10825" type="#_x0000_t32" style="position:absolute;left:4380;top:12380;width:624;height:0" o:connectortype="straight" strokeweight="2pt"/>
            <v:rect id="_x0000_s10826" style="position:absolute;left:4425;top:13305;width:789;height:462" stroked="f">
              <v:textbox style="mso-next-textbox:#_x0000_s10826">
                <w:txbxContent>
                  <w:p w:rsidR="001E6E58" w:rsidRPr="002F612C" w:rsidRDefault="001E6E58" w:rsidP="000B572E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827" style="position:absolute;left:4425;top:12421;width:789;height:462" stroked="f">
              <v:textbox style="mso-next-textbox:#_x0000_s10827">
                <w:txbxContent>
                  <w:p w:rsidR="001E6E58" w:rsidRPr="002F612C" w:rsidRDefault="001E6E58" w:rsidP="000B572E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</w:p>
                </w:txbxContent>
              </v:textbox>
            </v:rect>
            <v:rect id="_x0000_s10828" style="position:absolute;left:4444;top:11590;width:789;height:462" stroked="f">
              <v:textbox style="mso-next-textbox:#_x0000_s10828">
                <w:txbxContent>
                  <w:p w:rsidR="001E6E58" w:rsidRPr="002F612C" w:rsidRDefault="001E6E58" w:rsidP="000B572E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829" style="position:absolute;left:4425;top:10704;width:789;height:462" stroked="f">
              <v:textbox style="mso-next-textbox:#_x0000_s10829">
                <w:txbxContent>
                  <w:p w:rsidR="001E6E58" w:rsidRPr="002F612C" w:rsidRDefault="001E6E58" w:rsidP="000B572E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830" style="position:absolute;left:5011;top:10385;width:2752;height:543" filled="f" fillcolor="#8db3e2" strokeweight="2pt">
              <v:textbox style="mso-next-textbox:#_x0000_s10830">
                <w:txbxContent>
                  <w:p w:rsidR="001E6E58" w:rsidRPr="006E3E62" w:rsidRDefault="001E6E58" w:rsidP="000B572E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PostOfficeBoxText</w:t>
                    </w:r>
                    <w:proofErr w:type="spellEnd"/>
                  </w:p>
                  <w:p w:rsidR="001E6E58" w:rsidRPr="00477555" w:rsidRDefault="001E6E58" w:rsidP="000B572E">
                    <w:pPr>
                      <w:rPr>
                        <w:szCs w:val="18"/>
                      </w:rPr>
                    </w:pPr>
                  </w:p>
                </w:txbxContent>
              </v:textbox>
            </v:rect>
            <v:rect id="_x0000_s10831" style="position:absolute;left:5017;top:11238;width:2278;height:543" filled="f" fillcolor="#8db3e2" strokeweight="2pt">
              <v:textbox style="mso-next-textbox:#_x0000_s10831">
                <w:txbxContent>
                  <w:p w:rsidR="001E6E58" w:rsidRPr="006E3E62" w:rsidRDefault="001E6E58" w:rsidP="000B572E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PostcodeCode</w:t>
                    </w:r>
                    <w:proofErr w:type="spellEnd"/>
                  </w:p>
                  <w:p w:rsidR="001E6E58" w:rsidRPr="00236D9C" w:rsidRDefault="001E6E58" w:rsidP="000B572E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0832" style="position:absolute;left:5017;top:12105;width:2491;height:543" filled="f" fillcolor="#8db3e2" strokeweight="2pt">
              <v:textbox style="mso-next-textbox:#_x0000_s10832">
                <w:txbxContent>
                  <w:p w:rsidR="001E6E58" w:rsidRPr="006E3E62" w:rsidRDefault="001E6E58" w:rsidP="000B572E">
                    <w:pPr>
                      <w:spacing w:line="240" w:lineRule="auto"/>
                    </w:pPr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StreetNameText</w:t>
                    </w:r>
                    <w:proofErr w:type="spellEnd"/>
                  </w:p>
                  <w:p w:rsidR="001E6E58" w:rsidRPr="00236D9C" w:rsidRDefault="001E6E58" w:rsidP="000B572E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0833" style="position:absolute;left:5017;top:12955;width:6025;height:543" filled="f" fillcolor="#8db3e2" strokeweight="2pt">
              <v:textbox style="mso-next-textbox:#_x0000_s10833">
                <w:txbxContent>
                  <w:p w:rsidR="001E6E58" w:rsidRPr="006E3E62" w:rsidRDefault="001E6E58" w:rsidP="000B572E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Geo-CoordinateIdentificationCIGeographicalCoordinate</w:t>
                    </w:r>
                    <w:proofErr w:type="spellEnd"/>
                  </w:p>
                  <w:p w:rsidR="001E6E58" w:rsidRPr="00236D9C" w:rsidRDefault="001E6E58" w:rsidP="000B572E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shape id="_x0000_s10834" type="#_x0000_t32" style="position:absolute;left:4355;top:2767;width:15;height:10496" o:connectortype="straight" strokeweight="2pt"/>
            <v:rect id="_x0000_s10835" style="position:absolute;left:4410;top:3772;width:789;height:462" stroked="f">
              <v:textbox style="mso-next-textbox:#_x0000_s10835">
                <w:txbxContent>
                  <w:p w:rsidR="001E6E58" w:rsidRPr="002F612C" w:rsidRDefault="001E6E58" w:rsidP="000B572E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836" style="position:absolute;left:4389;top:4630;width:789;height:462" stroked="f">
              <v:textbox style="mso-next-textbox:#_x0000_s10836">
                <w:txbxContent>
                  <w:p w:rsidR="001E6E58" w:rsidRPr="002F612C" w:rsidRDefault="001E6E58" w:rsidP="000B572E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837" style="position:absolute;left:4413;top:5499;width:789;height:462" stroked="f">
              <v:textbox style="mso-next-textbox:#_x0000_s10837">
                <w:txbxContent>
                  <w:p w:rsidR="001E6E58" w:rsidRPr="002F612C" w:rsidRDefault="001E6E58" w:rsidP="000B572E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838" style="position:absolute;left:4389;top:6374;width:789;height:462" stroked="f">
              <v:textbox style="mso-next-textbox:#_x0000_s10838">
                <w:txbxContent>
                  <w:p w:rsidR="001E6E58" w:rsidRPr="002F612C" w:rsidRDefault="001E6E58" w:rsidP="000B572E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839" style="position:absolute;left:4408;top:7198;width:789;height:462" stroked="f">
              <v:textbox style="mso-next-textbox:#_x0000_s10839">
                <w:txbxContent>
                  <w:p w:rsidR="001E6E58" w:rsidRPr="002F612C" w:rsidRDefault="001E6E58" w:rsidP="000B572E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840" style="position:absolute;left:4408;top:2869;width:789;height:462" stroked="f">
              <v:textbox style="mso-next-textbox:#_x0000_s10840">
                <w:txbxContent>
                  <w:p w:rsidR="001E6E58" w:rsidRPr="002F612C" w:rsidRDefault="001E6E58" w:rsidP="000B572E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shape id="_x0000_s10841" type="#_x0000_t32" style="position:absolute;left:4362;top:2778;width:624;height:0" o:connectortype="straight" strokeweight="2pt"/>
            <v:rect id="_x0000_s10842" style="position:absolute;left:3753;top:7880;width:300;height:262" strokeweight="2pt"/>
            <v:rect id="_x0000_s10843" style="position:absolute;left:4987;top:3427;width:2521;height:543" filled="f" fillcolor="#8db3e2" strokeweight="2pt">
              <v:textbox style="mso-next-textbox:#_x0000_s10843">
                <w:txbxContent>
                  <w:p w:rsidR="001E6E58" w:rsidRPr="006E3E62" w:rsidRDefault="001E6E58" w:rsidP="000B572E">
                    <w:pPr>
                      <w:spacing w:line="240" w:lineRule="auto"/>
                    </w:pPr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CountryIdentifier</w:t>
                    </w:r>
                    <w:proofErr w:type="spellEnd"/>
                  </w:p>
                  <w:p w:rsidR="001E6E58" w:rsidRPr="00236D9C" w:rsidRDefault="001E6E58" w:rsidP="000B572E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shape id="_x0000_s10844" type="#_x0000_t32" style="position:absolute;left:3743;top:8010;width:340;height:0" o:connectortype="straight" strokeweight="2pt"/>
            <v:rect id="_x0000_s10845" style="position:absolute;left:4981;top:2537;width:2314;height:543" filled="f" fillcolor="#8db3e2" strokeweight="2pt">
              <v:textbox style="mso-next-textbox:#_x0000_s10845">
                <w:txbxContent>
                  <w:p w:rsidR="001E6E58" w:rsidRPr="006E3E62" w:rsidRDefault="001E6E58" w:rsidP="000B572E">
                    <w:pPr>
                      <w:spacing w:line="240" w:lineRule="auto"/>
                    </w:pPr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CityNameText</w:t>
                    </w:r>
                    <w:proofErr w:type="spellEnd"/>
                  </w:p>
                  <w:p w:rsidR="001E6E58" w:rsidRPr="00236D9C" w:rsidRDefault="001E6E58" w:rsidP="000B572E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0846" style="position:absolute;left:4987;top:4315;width:2637;height:543" filled="f" fillcolor="#8db3e2" strokeweight="2pt">
              <v:textbox style="mso-next-textbox:#_x0000_s10846">
                <w:txbxContent>
                  <w:p w:rsidR="001E6E58" w:rsidRPr="006E3E62" w:rsidRDefault="001E6E58" w:rsidP="000B572E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CountryNameText</w:t>
                    </w:r>
                    <w:proofErr w:type="spellEnd"/>
                  </w:p>
                  <w:p w:rsidR="001E6E58" w:rsidRPr="00236D9C" w:rsidRDefault="001E6E58" w:rsidP="000B572E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shape id="_x0000_s10847" type="#_x0000_t32" style="position:absolute;left:4365;top:4629;width:624;height:0" o:connectortype="straight" strokeweight="2pt"/>
            <v:rect id="_x0000_s10848" style="position:absolute;left:4991;top:5167;width:3875;height:543" filled="f" fillcolor="#8db3e2" strokeweight="2pt">
              <v:textbox style="mso-next-textbox:#_x0000_s10848">
                <w:txbxContent>
                  <w:p w:rsidR="001E6E58" w:rsidRPr="006E3E62" w:rsidRDefault="001E6E58" w:rsidP="000B572E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CountrySub-DivisionNameText</w:t>
                    </w:r>
                    <w:proofErr w:type="spellEnd"/>
                  </w:p>
                  <w:p w:rsidR="001E6E58" w:rsidRPr="00236D9C" w:rsidRDefault="001E6E58" w:rsidP="000B572E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0849" style="position:absolute;left:4977;top:6025;width:2206;height:543" filled="f" fillcolor="#8db3e2" strokeweight="2pt">
              <v:textbox style="mso-next-textbox:#_x0000_s10849">
                <w:txbxContent>
                  <w:p w:rsidR="001E6E58" w:rsidRPr="006E3E62" w:rsidRDefault="001E6E58" w:rsidP="000B572E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LineFiveText</w:t>
                    </w:r>
                    <w:proofErr w:type="spellEnd"/>
                  </w:p>
                  <w:p w:rsidR="001E6E58" w:rsidRPr="00236D9C" w:rsidRDefault="001E6E58" w:rsidP="000B572E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0850" style="position:absolute;left:4996;top:6865;width:2299;height:543" filled="f" fillcolor="#8db3e2" strokeweight="2pt">
              <v:textbox style="mso-next-textbox:#_x0000_s10850">
                <w:txbxContent>
                  <w:p w:rsidR="001E6E58" w:rsidRPr="006E3E62" w:rsidRDefault="001E6E58" w:rsidP="000B572E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LineFourText</w:t>
                    </w:r>
                    <w:proofErr w:type="spellEnd"/>
                  </w:p>
                  <w:p w:rsidR="001E6E58" w:rsidRPr="00236D9C" w:rsidRDefault="001E6E58" w:rsidP="000B572E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shape id="_x0000_s10851" type="#_x0000_t32" style="position:absolute;left:4357;top:5397;width:624;height:0" o:connectortype="straight" strokeweight="2pt"/>
            <v:shape id="_x0000_s10852" type="#_x0000_t32" style="position:absolute;left:4370;top:6306;width:624;height:0" o:connectortype="straight" strokeweight="2pt"/>
            <v:shape id="_x0000_s10853" type="#_x0000_t32" style="position:absolute;left:4357;top:7096;width:624;height:0" o:connectortype="straight" strokeweight="2pt"/>
            <v:shape id="_x0000_s10854" type="#_x0000_t32" style="position:absolute;left:3957;top:8010;width:400;height:0" o:connectortype="straight" strokeweight="2pt"/>
            <v:shape id="_x0000_s10855" type="#_x0000_t32" style="position:absolute;left:4364;top:3681;width:624;height:0" o:connectortype="straight" strokeweight="2pt"/>
            <v:rect id="_x0000_s10856" style="position:absolute;left:4998;top:7734;width:2297;height:543" filled="f" fillcolor="#8db3e2" strokeweight="2pt">
              <v:textbox style="mso-next-textbox:#_x0000_s10856">
                <w:txbxContent>
                  <w:p w:rsidR="001E6E58" w:rsidRPr="006E3E62" w:rsidRDefault="001E6E58" w:rsidP="000B572E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LineOneText</w:t>
                    </w:r>
                    <w:proofErr w:type="spellEnd"/>
                  </w:p>
                  <w:p w:rsidR="001E6E58" w:rsidRPr="00236D9C" w:rsidRDefault="001E6E58" w:rsidP="000B572E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0857" style="position:absolute;left:5015;top:8618;width:2280;height:543" filled="f" fillcolor="#8db3e2" strokeweight="2pt">
              <v:textbox style="mso-next-textbox:#_x0000_s10857">
                <w:txbxContent>
                  <w:p w:rsidR="001E6E58" w:rsidRPr="006E3E62" w:rsidRDefault="001E6E58" w:rsidP="000B572E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LineThreeText</w:t>
                    </w:r>
                    <w:proofErr w:type="spellEnd"/>
                  </w:p>
                  <w:p w:rsidR="001E6E58" w:rsidRPr="00236D9C" w:rsidRDefault="001E6E58" w:rsidP="000B572E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0858" style="position:absolute;left:5015;top:9502;width:2280;height:543" filled="f" fillcolor="#8db3e2" strokeweight="2pt">
              <v:textbox style="mso-next-textbox:#_x0000_s10858">
                <w:txbxContent>
                  <w:p w:rsidR="001E6E58" w:rsidRPr="006E3E62" w:rsidRDefault="001E6E58" w:rsidP="000B572E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LineTwoText</w:t>
                    </w:r>
                    <w:proofErr w:type="spellEnd"/>
                  </w:p>
                  <w:p w:rsidR="001E6E58" w:rsidRPr="00477555" w:rsidRDefault="001E6E58" w:rsidP="000B572E">
                    <w:pPr>
                      <w:rPr>
                        <w:szCs w:val="18"/>
                      </w:rPr>
                    </w:pPr>
                  </w:p>
                </w:txbxContent>
              </v:textbox>
            </v:rect>
            <v:shape id="_x0000_s10859" type="#_x0000_t32" style="position:absolute;left:4376;top:7999;width:624;height:0" o:connectortype="straight" strokeweight="2pt"/>
            <v:shape id="_x0000_s10860" type="#_x0000_t32" style="position:absolute;left:4376;top:8917;width:624;height:0" o:connectortype="straight" strokeweight="2pt"/>
            <v:shape id="_x0000_s10861" type="#_x0000_t32" style="position:absolute;left:4376;top:9801;width:624;height:0" o:connectortype="straight" strokeweight="2pt"/>
          </v:group>
        </w:pict>
      </w:r>
    </w:p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p w:rsidR="00A869D8" w:rsidRDefault="00A869D8" w:rsidP="00A46A3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4"/>
      </w:tblGrid>
      <w:tr w:rsidR="000B572E" w:rsidRPr="001E1B02" w:rsidTr="004B6469">
        <w:trPr>
          <w:trHeight w:val="329"/>
        </w:trPr>
        <w:tc>
          <w:tcPr>
            <w:tcW w:w="9494" w:type="dxa"/>
            <w:shd w:val="clear" w:color="auto" w:fill="FFFFCC"/>
            <w:vAlign w:val="center"/>
          </w:tcPr>
          <w:p w:rsidR="000B572E" w:rsidRPr="001E1B02" w:rsidRDefault="000B572E" w:rsidP="004B6469">
            <w:pPr>
              <w:spacing w:line="240" w:lineRule="auto"/>
              <w:rPr>
                <w:rFonts w:eastAsia="Times New Roman"/>
                <w:b/>
                <w:bCs/>
                <w:color w:val="000000"/>
                <w:lang w:eastAsia="de-DE"/>
              </w:rPr>
            </w:pPr>
            <w:r w:rsidRPr="001E1B02">
              <w:rPr>
                <w:rFonts w:eastAsia="Times New Roman"/>
                <w:b/>
                <w:bCs/>
                <w:color w:val="000000"/>
                <w:lang w:eastAsia="de-DE"/>
              </w:rPr>
              <w:t>Explanation</w:t>
            </w:r>
          </w:p>
        </w:tc>
      </w:tr>
      <w:tr w:rsidR="000B572E" w:rsidTr="004B6469">
        <w:tc>
          <w:tcPr>
            <w:tcW w:w="9494" w:type="dxa"/>
          </w:tcPr>
          <w:p w:rsidR="000B572E" w:rsidRDefault="000B572E" w:rsidP="004B6469"/>
          <w:p w:rsidR="000B572E" w:rsidRDefault="000B572E" w:rsidP="004B6469">
            <w:pPr>
              <w:spacing w:line="240" w:lineRule="auto"/>
              <w:rPr>
                <w:rFonts w:cs="Arial"/>
                <w:bCs/>
                <w:szCs w:val="20"/>
              </w:rPr>
            </w:pPr>
            <w:r w:rsidRPr="008912BE">
              <w:rPr>
                <w:rFonts w:cs="Arial"/>
                <w:b/>
                <w:bCs/>
                <w:szCs w:val="20"/>
              </w:rPr>
              <w:t>“</w:t>
            </w:r>
            <w:r w:rsidRPr="00477555">
              <w:rPr>
                <w:rFonts w:cs="Arial"/>
                <w:b/>
                <w:bCs/>
                <w:szCs w:val="20"/>
              </w:rPr>
              <w:t>asram:PostalCITradeAddress</w:t>
            </w:r>
            <w:r>
              <w:rPr>
                <w:rFonts w:cs="Arial"/>
                <w:b/>
                <w:bCs/>
                <w:szCs w:val="20"/>
              </w:rPr>
              <w:t xml:space="preserve">” </w:t>
            </w:r>
            <w:r>
              <w:rPr>
                <w:rFonts w:cs="Arial"/>
                <w:bCs/>
                <w:szCs w:val="20"/>
              </w:rPr>
              <w:t>contains business address data of the corresponding supplier.</w:t>
            </w:r>
          </w:p>
          <w:p w:rsidR="000B572E" w:rsidRPr="00223C45" w:rsidRDefault="000B572E" w:rsidP="004B6469">
            <w:pPr>
              <w:spacing w:line="240" w:lineRule="auto"/>
            </w:pPr>
            <w:r>
              <w:rPr>
                <w:rFonts w:cs="Arial"/>
                <w:bCs/>
                <w:szCs w:val="20"/>
              </w:rPr>
              <w:t xml:space="preserve"> </w:t>
            </w:r>
          </w:p>
        </w:tc>
      </w:tr>
    </w:tbl>
    <w:p w:rsidR="00A869D8" w:rsidRDefault="00A869D8" w:rsidP="00A46A31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50"/>
        <w:gridCol w:w="747"/>
        <w:gridCol w:w="883"/>
        <w:gridCol w:w="728"/>
        <w:gridCol w:w="1324"/>
        <w:gridCol w:w="838"/>
      </w:tblGrid>
      <w:tr w:rsidR="00DE7878" w:rsidTr="004B6469">
        <w:trPr>
          <w:trHeight w:val="329"/>
          <w:jc w:val="center"/>
        </w:trPr>
        <w:tc>
          <w:tcPr>
            <w:tcW w:w="5050" w:type="dxa"/>
            <w:shd w:val="clear" w:color="auto" w:fill="FFFFCC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lastRenderedPageBreak/>
              <w:t>Field Name</w:t>
            </w:r>
          </w:p>
        </w:tc>
        <w:tc>
          <w:tcPr>
            <w:tcW w:w="747" w:type="dxa"/>
            <w:shd w:val="clear" w:color="auto" w:fill="FFFFCC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883" w:type="dxa"/>
            <w:shd w:val="clear" w:color="auto" w:fill="FFFFCC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728" w:type="dxa"/>
            <w:shd w:val="clear" w:color="auto" w:fill="FFFFCC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1324" w:type="dxa"/>
            <w:shd w:val="clear" w:color="auto" w:fill="FFFFCC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838" w:type="dxa"/>
            <w:shd w:val="clear" w:color="auto" w:fill="FFFFCC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DE7878" w:rsidTr="004B6469">
        <w:trPr>
          <w:trHeight w:val="329"/>
          <w:jc w:val="center"/>
        </w:trPr>
        <w:tc>
          <w:tcPr>
            <w:tcW w:w="9570" w:type="dxa"/>
            <w:gridSpan w:val="6"/>
            <w:shd w:val="clear" w:color="auto" w:fill="FFFFCC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DE7878" w:rsidRPr="007A6D70" w:rsidTr="004B6469">
        <w:trPr>
          <w:trHeight w:val="318"/>
          <w:jc w:val="center"/>
        </w:trPr>
        <w:tc>
          <w:tcPr>
            <w:tcW w:w="5050" w:type="dxa"/>
            <w:vAlign w:val="center"/>
          </w:tcPr>
          <w:p w:rsidR="00DE7878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DE7878" w:rsidRPr="00240484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asram:CityNameText</w:t>
            </w:r>
          </w:p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</w:tc>
        <w:tc>
          <w:tcPr>
            <w:tcW w:w="747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40</w:t>
            </w:r>
          </w:p>
        </w:tc>
        <w:tc>
          <w:tcPr>
            <w:tcW w:w="72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City1</w:t>
            </w:r>
          </w:p>
        </w:tc>
        <w:tc>
          <w:tcPr>
            <w:tcW w:w="83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DE7878" w:rsidTr="004B6469">
        <w:trPr>
          <w:trHeight w:val="641"/>
          <w:jc w:val="center"/>
        </w:trPr>
        <w:tc>
          <w:tcPr>
            <w:tcW w:w="9570" w:type="dxa"/>
            <w:gridSpan w:val="6"/>
            <w:vAlign w:val="center"/>
          </w:tcPr>
          <w:p w:rsidR="00DE7878" w:rsidRPr="003D4D19" w:rsidRDefault="00DE7878" w:rsidP="004B6469">
            <w:pPr>
              <w:rPr>
                <w:rFonts w:cs="Arial"/>
                <w:szCs w:val="20"/>
              </w:rPr>
            </w:pPr>
            <w:r w:rsidRPr="005F0477">
              <w:rPr>
                <w:rFonts w:cs="Arial"/>
                <w:b/>
                <w:bCs/>
                <w:szCs w:val="20"/>
              </w:rPr>
              <w:t>City</w:t>
            </w:r>
            <w:r w:rsidRPr="00E70A04">
              <w:rPr>
                <w:rFonts w:cs="Arial"/>
                <w:b/>
                <w:szCs w:val="20"/>
              </w:rPr>
              <w:t>:</w:t>
            </w:r>
            <w:r>
              <w:rPr>
                <w:rFonts w:cs="Arial"/>
                <w:szCs w:val="20"/>
              </w:rPr>
              <w:t xml:space="preserve"> Contains of the </w:t>
            </w:r>
            <w:r w:rsidRPr="009312F8">
              <w:rPr>
                <w:rFonts w:cs="Arial"/>
                <w:szCs w:val="20"/>
              </w:rPr>
              <w:t>contact address: City.</w:t>
            </w:r>
          </w:p>
        </w:tc>
      </w:tr>
      <w:tr w:rsidR="00DE7878" w:rsidRPr="007A6D70" w:rsidTr="004B6469">
        <w:trPr>
          <w:jc w:val="center"/>
        </w:trPr>
        <w:tc>
          <w:tcPr>
            <w:tcW w:w="5050" w:type="dxa"/>
            <w:vAlign w:val="center"/>
          </w:tcPr>
          <w:p w:rsidR="00DE7878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DE7878" w:rsidRPr="00240484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asram:CountryIdentifier</w:t>
            </w:r>
          </w:p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</w:tc>
        <w:tc>
          <w:tcPr>
            <w:tcW w:w="747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3</w:t>
            </w:r>
          </w:p>
        </w:tc>
        <w:tc>
          <w:tcPr>
            <w:tcW w:w="72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ABC</w:t>
            </w:r>
          </w:p>
        </w:tc>
        <w:tc>
          <w:tcPr>
            <w:tcW w:w="83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DE7878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C</w:t>
            </w:r>
            <w:r w:rsidRPr="00E70A04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ountrycode: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Contains of the </w:t>
            </w:r>
            <w:r w:rsidRPr="00512FA6">
              <w:rPr>
                <w:rFonts w:eastAsia="Times New Roman" w:cs="Arial"/>
                <w:color w:val="000000"/>
                <w:szCs w:val="20"/>
                <w:lang w:eastAsia="de-DE"/>
              </w:rPr>
              <w:t>contact address: Country (code).</w:t>
            </w:r>
          </w:p>
          <w:p w:rsidR="00DE7878" w:rsidRPr="007A6D70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DE7878" w:rsidRPr="007A6D70" w:rsidTr="004B6469">
        <w:trPr>
          <w:jc w:val="center"/>
        </w:trPr>
        <w:tc>
          <w:tcPr>
            <w:tcW w:w="5050" w:type="dxa"/>
            <w:vAlign w:val="center"/>
          </w:tcPr>
          <w:p w:rsidR="00DE7878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DE7878" w:rsidRPr="00240484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asram:CountryNameText</w:t>
            </w:r>
          </w:p>
          <w:p w:rsidR="00DE7878" w:rsidRPr="006E3E62" w:rsidRDefault="00DE7878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35</w:t>
            </w:r>
          </w:p>
        </w:tc>
        <w:tc>
          <w:tcPr>
            <w:tcW w:w="72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Country1</w:t>
            </w:r>
          </w:p>
        </w:tc>
        <w:tc>
          <w:tcPr>
            <w:tcW w:w="83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DE7878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C</w:t>
            </w:r>
            <w:r w:rsidRPr="00E70A04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ountry</w:t>
            </w:r>
          </w:p>
          <w:p w:rsidR="00DE7878" w:rsidRPr="007A6D70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DE7878" w:rsidRPr="007A6D70" w:rsidTr="004B6469">
        <w:trPr>
          <w:jc w:val="center"/>
        </w:trPr>
        <w:tc>
          <w:tcPr>
            <w:tcW w:w="5050" w:type="dxa"/>
            <w:vAlign w:val="center"/>
          </w:tcPr>
          <w:p w:rsidR="00DE7878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DE7878" w:rsidRPr="00240484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asram:CountrySub-DivisionNameText</w:t>
            </w:r>
          </w:p>
          <w:p w:rsidR="00DE7878" w:rsidRPr="006E3E62" w:rsidRDefault="00DE7878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40</w:t>
            </w:r>
          </w:p>
        </w:tc>
        <w:tc>
          <w:tcPr>
            <w:tcW w:w="72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CountryS</w:t>
            </w:r>
          </w:p>
        </w:tc>
        <w:tc>
          <w:tcPr>
            <w:tcW w:w="83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DE7878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S</w:t>
            </w:r>
            <w:r w:rsidRPr="00E70A04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tate: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</w:t>
            </w:r>
            <w:r w:rsidRPr="00FC6E03">
              <w:rPr>
                <w:rFonts w:eastAsia="Times New Roman" w:cs="Arial"/>
                <w:color w:val="000000"/>
                <w:szCs w:val="20"/>
                <w:lang w:eastAsia="de-DE"/>
              </w:rPr>
              <w:t>Contains of the contact address: State.</w:t>
            </w:r>
          </w:p>
          <w:p w:rsidR="00DE7878" w:rsidRPr="007A6D70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DE7878" w:rsidRPr="007A6D70" w:rsidTr="004B6469">
        <w:trPr>
          <w:jc w:val="center"/>
        </w:trPr>
        <w:tc>
          <w:tcPr>
            <w:tcW w:w="5050" w:type="dxa"/>
            <w:vAlign w:val="center"/>
          </w:tcPr>
          <w:p w:rsidR="00DE7878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DE7878" w:rsidRPr="006E3E62" w:rsidRDefault="00DE7878" w:rsidP="004B6469">
            <w:pPr>
              <w:spacing w:line="240" w:lineRule="auto"/>
              <w:jc w:val="center"/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asram:LineFiveText</w:t>
            </w:r>
          </w:p>
          <w:p w:rsidR="00DE7878" w:rsidRPr="006E3E62" w:rsidRDefault="00DE7878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10</w:t>
            </w:r>
          </w:p>
        </w:tc>
        <w:tc>
          <w:tcPr>
            <w:tcW w:w="72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12340</w:t>
            </w:r>
          </w:p>
        </w:tc>
        <w:tc>
          <w:tcPr>
            <w:tcW w:w="83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DE7878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DE7878" w:rsidRDefault="00DE7878" w:rsidP="004B6469">
            <w:pPr>
              <w:spacing w:line="240" w:lineRule="auto"/>
              <w:jc w:val="both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5F0477">
              <w:rPr>
                <w:rFonts w:cs="Arial"/>
                <w:b/>
                <w:bCs/>
                <w:szCs w:val="20"/>
              </w:rPr>
              <w:t>Postal code Postbox</w:t>
            </w:r>
            <w:r w:rsidRPr="00E70A04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Contains of the c</w:t>
            </w:r>
            <w:r w:rsidRPr="0054148B">
              <w:rPr>
                <w:rFonts w:eastAsia="Times New Roman" w:cs="Arial"/>
                <w:color w:val="000000"/>
                <w:szCs w:val="20"/>
                <w:lang w:eastAsia="de-DE"/>
              </w:rPr>
              <w:t>ontact address: postbox ZIP code</w:t>
            </w:r>
          </w:p>
          <w:p w:rsidR="00DE7878" w:rsidRPr="007A6D70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DE7878" w:rsidRPr="007A6D70" w:rsidTr="004B6469">
        <w:trPr>
          <w:jc w:val="center"/>
        </w:trPr>
        <w:tc>
          <w:tcPr>
            <w:tcW w:w="5050" w:type="dxa"/>
            <w:vAlign w:val="center"/>
          </w:tcPr>
          <w:p w:rsidR="00DE7878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DE7878" w:rsidRPr="00240484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asram:LineFourText</w:t>
            </w:r>
          </w:p>
          <w:p w:rsidR="00DE7878" w:rsidRPr="006E3E62" w:rsidRDefault="00DE7878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64</w:t>
            </w:r>
          </w:p>
        </w:tc>
        <w:tc>
          <w:tcPr>
            <w:tcW w:w="72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Adress4</w:t>
            </w:r>
          </w:p>
        </w:tc>
        <w:tc>
          <w:tcPr>
            <w:tcW w:w="83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DE7878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N</w:t>
            </w:r>
            <w:r w:rsidRPr="00E70A04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ame4: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Contains of the </w:t>
            </w:r>
            <w:r w:rsidRPr="00FC6E03">
              <w:rPr>
                <w:rFonts w:eastAsia="Times New Roman" w:cs="Arial"/>
                <w:color w:val="000000"/>
                <w:szCs w:val="20"/>
                <w:lang w:eastAsia="de-DE"/>
              </w:rPr>
              <w:t>address: Name 4.</w:t>
            </w:r>
          </w:p>
          <w:p w:rsidR="00DE7878" w:rsidRPr="007A6D70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DE7878" w:rsidRPr="007A6D70" w:rsidTr="004B6469">
        <w:trPr>
          <w:jc w:val="center"/>
        </w:trPr>
        <w:tc>
          <w:tcPr>
            <w:tcW w:w="5050" w:type="dxa"/>
            <w:vAlign w:val="center"/>
          </w:tcPr>
          <w:p w:rsidR="00DE7878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DE7878" w:rsidRPr="00240484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asram:LineOneText</w:t>
            </w:r>
          </w:p>
          <w:p w:rsidR="00DE7878" w:rsidRPr="006E3E62" w:rsidRDefault="00DE7878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64</w:t>
            </w:r>
          </w:p>
        </w:tc>
        <w:tc>
          <w:tcPr>
            <w:tcW w:w="72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Adress</w:t>
            </w:r>
          </w:p>
        </w:tc>
        <w:tc>
          <w:tcPr>
            <w:tcW w:w="83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DE7878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N</w:t>
            </w:r>
            <w:r w:rsidRPr="00FC3F98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ame1: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Contains of the </w:t>
            </w:r>
            <w:r w:rsidRPr="001F3F76">
              <w:rPr>
                <w:rFonts w:eastAsia="Times New Roman" w:cs="Arial"/>
                <w:color w:val="000000"/>
                <w:szCs w:val="20"/>
                <w:lang w:eastAsia="de-DE"/>
              </w:rPr>
              <w:t>address: Name.</w:t>
            </w:r>
          </w:p>
          <w:p w:rsidR="00DE7878" w:rsidRPr="007A6D70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DE7878" w:rsidRPr="007A6D70" w:rsidTr="004B6469">
        <w:trPr>
          <w:jc w:val="center"/>
        </w:trPr>
        <w:tc>
          <w:tcPr>
            <w:tcW w:w="5050" w:type="dxa"/>
            <w:vAlign w:val="center"/>
          </w:tcPr>
          <w:p w:rsidR="00DE7878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DE7878" w:rsidRPr="00240484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asram:LineThreeText</w:t>
            </w:r>
          </w:p>
          <w:p w:rsidR="00DE7878" w:rsidRPr="006E3E62" w:rsidRDefault="00DE7878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64</w:t>
            </w:r>
          </w:p>
        </w:tc>
        <w:tc>
          <w:tcPr>
            <w:tcW w:w="72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Adress3</w:t>
            </w:r>
          </w:p>
        </w:tc>
        <w:tc>
          <w:tcPr>
            <w:tcW w:w="83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DE7878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N</w:t>
            </w:r>
            <w:r w:rsidRPr="00FC3F98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ame3: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Contains of the </w:t>
            </w:r>
            <w:r w:rsidRPr="001F3F76">
              <w:rPr>
                <w:rFonts w:eastAsia="Times New Roman" w:cs="Arial"/>
                <w:color w:val="000000"/>
                <w:szCs w:val="20"/>
                <w:lang w:eastAsia="de-DE"/>
              </w:rPr>
              <w:t>address: Name 3.</w:t>
            </w:r>
          </w:p>
          <w:p w:rsidR="00DE7878" w:rsidRPr="007A6D70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DE7878" w:rsidRPr="007A6D70" w:rsidTr="004B6469">
        <w:trPr>
          <w:jc w:val="center"/>
        </w:trPr>
        <w:tc>
          <w:tcPr>
            <w:tcW w:w="5050" w:type="dxa"/>
            <w:vAlign w:val="center"/>
          </w:tcPr>
          <w:p w:rsidR="00DE7878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DE7878" w:rsidRPr="00240484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asram:LineTwoText</w:t>
            </w:r>
          </w:p>
          <w:p w:rsidR="00DE7878" w:rsidRPr="006E3E62" w:rsidRDefault="00DE7878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64</w:t>
            </w:r>
          </w:p>
        </w:tc>
        <w:tc>
          <w:tcPr>
            <w:tcW w:w="72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Adress2</w:t>
            </w:r>
          </w:p>
        </w:tc>
        <w:tc>
          <w:tcPr>
            <w:tcW w:w="83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DE7878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N</w:t>
            </w:r>
            <w:r w:rsidRPr="00FC3F98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ame2: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Contains of the </w:t>
            </w:r>
            <w:r w:rsidRPr="001F3F76">
              <w:rPr>
                <w:rFonts w:eastAsia="Times New Roman" w:cs="Arial"/>
                <w:color w:val="000000"/>
                <w:szCs w:val="20"/>
                <w:lang w:eastAsia="de-DE"/>
              </w:rPr>
              <w:t>address: Name 2.</w:t>
            </w:r>
          </w:p>
          <w:p w:rsidR="00DE7878" w:rsidRPr="007A6D70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DE7878" w:rsidRPr="007A6D70" w:rsidTr="004B6469">
        <w:trPr>
          <w:jc w:val="center"/>
        </w:trPr>
        <w:tc>
          <w:tcPr>
            <w:tcW w:w="5050" w:type="dxa"/>
            <w:vAlign w:val="center"/>
          </w:tcPr>
          <w:p w:rsidR="00DE7878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DE7878" w:rsidRPr="00240484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asram:PostOfficeBoxText</w:t>
            </w:r>
          </w:p>
          <w:p w:rsidR="00DE7878" w:rsidRPr="006E3E62" w:rsidRDefault="00DE7878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10</w:t>
            </w:r>
          </w:p>
        </w:tc>
        <w:tc>
          <w:tcPr>
            <w:tcW w:w="72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B123</w:t>
            </w:r>
          </w:p>
        </w:tc>
        <w:tc>
          <w:tcPr>
            <w:tcW w:w="83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DE7878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P</w:t>
            </w:r>
            <w:r w:rsidRPr="00DE6280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ostbox: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Contains of the </w:t>
            </w:r>
            <w:r w:rsidRPr="001F3F76">
              <w:rPr>
                <w:rFonts w:eastAsia="Times New Roman" w:cs="Arial"/>
                <w:color w:val="000000"/>
                <w:szCs w:val="20"/>
                <w:lang w:eastAsia="de-DE"/>
              </w:rPr>
              <w:t>postbox</w:t>
            </w:r>
          </w:p>
          <w:p w:rsidR="00DE7878" w:rsidRPr="007A6D70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DE7878" w:rsidRPr="007A6D70" w:rsidTr="004B6469">
        <w:trPr>
          <w:jc w:val="center"/>
        </w:trPr>
        <w:tc>
          <w:tcPr>
            <w:tcW w:w="5050" w:type="dxa"/>
            <w:vAlign w:val="center"/>
          </w:tcPr>
          <w:p w:rsidR="00DE7878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DE7878" w:rsidRPr="00240484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asram:PostcodeCode</w:t>
            </w:r>
          </w:p>
          <w:p w:rsidR="00DE7878" w:rsidRPr="006E3E62" w:rsidRDefault="00DE7878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10</w:t>
            </w:r>
          </w:p>
        </w:tc>
        <w:tc>
          <w:tcPr>
            <w:tcW w:w="72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14523</w:t>
            </w:r>
          </w:p>
        </w:tc>
        <w:tc>
          <w:tcPr>
            <w:tcW w:w="83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DE7878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P</w:t>
            </w:r>
            <w:r w:rsidRPr="00DE6280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ostalcode: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Contains of the </w:t>
            </w:r>
            <w:r w:rsidRPr="00507715">
              <w:rPr>
                <w:rFonts w:eastAsia="Times New Roman" w:cs="Arial"/>
                <w:color w:val="000000"/>
                <w:szCs w:val="20"/>
                <w:lang w:eastAsia="de-DE"/>
              </w:rPr>
              <w:t>contact address: postal code.</w:t>
            </w:r>
          </w:p>
          <w:p w:rsidR="00DE7878" w:rsidRPr="007A6D70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DE7878" w:rsidRPr="007A6D70" w:rsidTr="004B6469">
        <w:trPr>
          <w:jc w:val="center"/>
        </w:trPr>
        <w:tc>
          <w:tcPr>
            <w:tcW w:w="5050" w:type="dxa"/>
            <w:vAlign w:val="center"/>
          </w:tcPr>
          <w:p w:rsidR="00DE7878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DE7878" w:rsidRPr="00240484" w:rsidRDefault="00DE7878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asram:StreetNameText</w:t>
            </w:r>
          </w:p>
          <w:p w:rsidR="00DE7878" w:rsidRPr="006E3E62" w:rsidRDefault="00DE7878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40</w:t>
            </w:r>
          </w:p>
        </w:tc>
        <w:tc>
          <w:tcPr>
            <w:tcW w:w="72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Street</w:t>
            </w:r>
          </w:p>
        </w:tc>
        <w:tc>
          <w:tcPr>
            <w:tcW w:w="838" w:type="dxa"/>
            <w:vAlign w:val="center"/>
          </w:tcPr>
          <w:p w:rsidR="00DE7878" w:rsidRPr="007A6D70" w:rsidRDefault="00DE7878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DE7878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DE7878" w:rsidRDefault="00DE7878" w:rsidP="004B6469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8A5975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Street</w:t>
            </w: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:</w:t>
            </w: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br/>
              <w:t xml:space="preserve">The first occurrence contains </w:t>
            </w:r>
            <w:r w:rsidRPr="003E30F3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Street:</w:t>
            </w: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Contains of the </w:t>
            </w:r>
            <w:r w:rsidRPr="00444E98">
              <w:rPr>
                <w:rFonts w:eastAsia="Times New Roman" w:cs="Arial"/>
                <w:color w:val="000000"/>
                <w:szCs w:val="20"/>
                <w:lang w:eastAsia="de-DE"/>
              </w:rPr>
              <w:t>address: Street.</w:t>
            </w:r>
          </w:p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DE7878" w:rsidRPr="008A5975" w:rsidRDefault="00DE7878" w:rsidP="004B6469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  <w:r w:rsidRPr="008A5975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Street2:</w:t>
            </w:r>
          </w:p>
          <w:p w:rsidR="00DE7878" w:rsidRDefault="00DE7878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 xml:space="preserve">The first occurrence contains </w:t>
            </w:r>
            <w:r w:rsidRPr="003E30F3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Street2:</w:t>
            </w: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 xml:space="preserve"> </w:t>
            </w:r>
            <w:r w:rsidRPr="00444E98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Contains 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>the continuing of</w:t>
            </w:r>
            <w:r w:rsidRPr="00444E98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the 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>address: Street</w:t>
            </w:r>
            <w:r w:rsidRPr="00444E98">
              <w:rPr>
                <w:rFonts w:eastAsia="Times New Roman" w:cs="Arial"/>
                <w:color w:val="000000"/>
                <w:szCs w:val="20"/>
                <w:lang w:eastAsia="de-DE"/>
              </w:rPr>
              <w:t>.</w:t>
            </w:r>
          </w:p>
          <w:p w:rsidR="00DE7878" w:rsidRPr="003E30F3" w:rsidRDefault="00DE7878" w:rsidP="004B6469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</w:tc>
      </w:tr>
    </w:tbl>
    <w:p w:rsidR="00DE7878" w:rsidRDefault="00DE7878" w:rsidP="00A46A31"/>
    <w:p w:rsidR="00DE7878" w:rsidRDefault="00DE7878" w:rsidP="00A46A31"/>
    <w:p w:rsidR="00850EE5" w:rsidRPr="008023FF" w:rsidRDefault="00850EE5" w:rsidP="00850EE5">
      <w:pPr>
        <w:pStyle w:val="berschrift5"/>
      </w:pPr>
      <w:bookmarkStart w:id="47" w:name="_Toc349132617"/>
      <w:r w:rsidRPr="00D80F5E">
        <w:t>asram:Geo-CoordinateIdentificationCIGeographicalCoordinate</w:t>
      </w:r>
      <w:bookmarkEnd w:id="47"/>
    </w:p>
    <w:p w:rsidR="00850EE5" w:rsidRDefault="00850EE5" w:rsidP="00850EE5"/>
    <w:p w:rsidR="00850EE5" w:rsidRDefault="007B5E39" w:rsidP="00850EE5">
      <w:r>
        <w:rPr>
          <w:noProof/>
          <w:lang w:val="de-DE" w:eastAsia="de-DE"/>
        </w:rPr>
        <w:pict>
          <v:group id="_x0000_s10869" style="position:absolute;margin-left:-45.8pt;margin-top:7.95pt;width:523.3pt;height:41.25pt;z-index:267776000" coordorigin="502,9393" coordsize="10466,825">
            <v:rect id="_x0000_s10870" style="position:absolute;left:502;top:9393;width:6296;height:543" fillcolor="#8db3e2" strokeweight="2pt">
              <v:textbox style="mso-next-textbox:#_x0000_s10870">
                <w:txbxContent>
                  <w:p w:rsidR="001E6E58" w:rsidRPr="00BF179C" w:rsidRDefault="001E6E58" w:rsidP="00850EE5">
                    <w:pPr>
                      <w:spacing w:line="240" w:lineRule="auto"/>
                      <w:rPr>
                        <w:b/>
                      </w:rPr>
                    </w:pPr>
                    <w:proofErr w:type="spellStart"/>
                    <w:proofErr w:type="gramStart"/>
                    <w:r w:rsidRPr="00BF179C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BF179C">
                      <w:rPr>
                        <w:rFonts w:cs="Arial"/>
                        <w:b/>
                        <w:bCs/>
                        <w:szCs w:val="20"/>
                      </w:rPr>
                      <w:t>Geo-CoordinateIdentificationCIGeographicalCoordinate</w:t>
                    </w:r>
                    <w:proofErr w:type="spellEnd"/>
                  </w:p>
                  <w:p w:rsidR="001E6E58" w:rsidRPr="00BF179C" w:rsidRDefault="001E6E58" w:rsidP="00850EE5">
                    <w:pPr>
                      <w:spacing w:line="240" w:lineRule="auto"/>
                      <w:rPr>
                        <w:b/>
                        <w:szCs w:val="24"/>
                      </w:rPr>
                    </w:pPr>
                  </w:p>
                </w:txbxContent>
              </v:textbox>
            </v:rect>
            <v:shape id="_x0000_s10871" type="#_x0000_t32" style="position:absolute;left:7097;top:9692;width:907;height:0" o:connectortype="straight" strokeweight="2pt"/>
            <v:rect id="_x0000_s10872" style="position:absolute;left:7405;top:9756;width:789;height:462" stroked="f">
              <v:textbox style="mso-next-textbox:#_x0000_s10872">
                <w:txbxContent>
                  <w:p w:rsidR="001E6E58" w:rsidRPr="002F612C" w:rsidRDefault="001E6E58" w:rsidP="00850EE5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873" style="position:absolute;left:8004;top:9393;width:2964;height:543" filled="f" fillcolor="#8db3e2" strokeweight="2pt">
              <v:textbox style="mso-next-textbox:#_x0000_s10873">
                <w:txbxContent>
                  <w:p w:rsidR="001E6E58" w:rsidRPr="00C9342C" w:rsidRDefault="001E6E58" w:rsidP="00850EE5">
                    <w:pPr>
                      <w:spacing w:line="240" w:lineRule="auto"/>
                    </w:pPr>
                    <w:proofErr w:type="spellStart"/>
                    <w:proofErr w:type="gramStart"/>
                    <w:r w:rsidRPr="004A76AE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4A76AE">
                      <w:rPr>
                        <w:rFonts w:cs="Arial"/>
                        <w:bCs/>
                        <w:szCs w:val="20"/>
                      </w:rPr>
                      <w:t>TimeZoneCodeCode</w:t>
                    </w:r>
                    <w:proofErr w:type="spellEnd"/>
                  </w:p>
                </w:txbxContent>
              </v:textbox>
            </v:rect>
            <v:rect id="_x0000_s10874" style="position:absolute;left:6793;top:9562;width:300;height:262" strokeweight="2pt"/>
            <v:shape id="_x0000_s10875" type="#_x0000_t32" style="position:absolute;left:6783;top:9692;width:340;height:0" o:connectortype="straight" strokeweight="2pt"/>
          </v:group>
        </w:pict>
      </w:r>
    </w:p>
    <w:p w:rsidR="00850EE5" w:rsidRDefault="00850EE5" w:rsidP="00850EE5"/>
    <w:p w:rsidR="00850EE5" w:rsidRDefault="00850EE5" w:rsidP="00850EE5"/>
    <w:p w:rsidR="00850EE5" w:rsidRDefault="00850EE5" w:rsidP="00850EE5"/>
    <w:p w:rsidR="00850EE5" w:rsidRDefault="00850EE5" w:rsidP="00850EE5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1502"/>
        <w:gridCol w:w="1101"/>
        <w:gridCol w:w="907"/>
        <w:gridCol w:w="1518"/>
        <w:gridCol w:w="1032"/>
      </w:tblGrid>
      <w:tr w:rsidR="00850EE5" w:rsidRPr="006239D4" w:rsidTr="004B6469">
        <w:trPr>
          <w:trHeight w:val="330"/>
        </w:trPr>
        <w:tc>
          <w:tcPr>
            <w:tcW w:w="1834" w:type="pct"/>
            <w:shd w:val="clear" w:color="auto" w:fill="FFFFCC"/>
            <w:noWrap/>
            <w:vAlign w:val="center"/>
            <w:hideMark/>
          </w:tcPr>
          <w:p w:rsidR="00850EE5" w:rsidRPr="006239D4" w:rsidRDefault="00850EE5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785" w:type="pct"/>
            <w:shd w:val="clear" w:color="auto" w:fill="FFFFCC"/>
            <w:noWrap/>
            <w:vAlign w:val="center"/>
            <w:hideMark/>
          </w:tcPr>
          <w:p w:rsidR="00850EE5" w:rsidRPr="006239D4" w:rsidRDefault="00850EE5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75" w:type="pct"/>
            <w:shd w:val="clear" w:color="auto" w:fill="FFFFCC"/>
            <w:noWrap/>
            <w:vAlign w:val="center"/>
            <w:hideMark/>
          </w:tcPr>
          <w:p w:rsidR="00850EE5" w:rsidRPr="006239D4" w:rsidRDefault="00850EE5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474" w:type="pct"/>
            <w:shd w:val="clear" w:color="auto" w:fill="FFFFCC"/>
            <w:noWrap/>
            <w:vAlign w:val="center"/>
            <w:hideMark/>
          </w:tcPr>
          <w:p w:rsidR="00850EE5" w:rsidRPr="006239D4" w:rsidRDefault="00850EE5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793" w:type="pct"/>
            <w:shd w:val="clear" w:color="auto" w:fill="FFFFCC"/>
            <w:noWrap/>
            <w:vAlign w:val="center"/>
            <w:hideMark/>
          </w:tcPr>
          <w:p w:rsidR="00850EE5" w:rsidRPr="006239D4" w:rsidRDefault="00850EE5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39" w:type="pct"/>
            <w:shd w:val="clear" w:color="auto" w:fill="FFFFCC"/>
            <w:noWrap/>
            <w:vAlign w:val="center"/>
            <w:hideMark/>
          </w:tcPr>
          <w:p w:rsidR="00850EE5" w:rsidRPr="006239D4" w:rsidRDefault="00850EE5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850EE5" w:rsidRPr="006239D4" w:rsidTr="004B6469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850EE5" w:rsidRPr="006239D4" w:rsidRDefault="00850EE5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850EE5" w:rsidRPr="006239D4" w:rsidTr="004B6469">
        <w:trPr>
          <w:trHeight w:val="315"/>
        </w:trPr>
        <w:tc>
          <w:tcPr>
            <w:tcW w:w="1834" w:type="pct"/>
            <w:shd w:val="clear" w:color="auto" w:fill="auto"/>
            <w:noWrap/>
            <w:vAlign w:val="center"/>
            <w:hideMark/>
          </w:tcPr>
          <w:p w:rsidR="00850EE5" w:rsidRDefault="00850EE5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850EE5" w:rsidRDefault="00850EE5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E506F3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asram:TimeZoneCodeCode</w:t>
            </w:r>
          </w:p>
          <w:p w:rsidR="00850EE5" w:rsidRPr="006239D4" w:rsidRDefault="00850EE5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:rsidR="00850EE5" w:rsidRPr="006239D4" w:rsidRDefault="00850EE5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 w:rsidRPr="006239D4"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850EE5" w:rsidRPr="006239D4" w:rsidRDefault="00850EE5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50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850EE5" w:rsidRPr="006239D4" w:rsidRDefault="00850EE5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7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850EE5" w:rsidRPr="006239D4" w:rsidRDefault="00850EE5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Zone1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:rsidR="00850EE5" w:rsidRPr="006239D4" w:rsidRDefault="00850EE5" w:rsidP="004B6469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850EE5" w:rsidRPr="006239D4" w:rsidTr="004B6469">
        <w:trPr>
          <w:trHeight w:val="640"/>
        </w:trPr>
        <w:tc>
          <w:tcPr>
            <w:tcW w:w="5000" w:type="pct"/>
            <w:gridSpan w:val="6"/>
            <w:noWrap/>
            <w:vAlign w:val="center"/>
            <w:hideMark/>
          </w:tcPr>
          <w:p w:rsidR="00850EE5" w:rsidRDefault="00850EE5" w:rsidP="004B6469">
            <w:pPr>
              <w:spacing w:line="240" w:lineRule="auto"/>
              <w:rPr>
                <w:lang w:eastAsia="de-DE"/>
              </w:rPr>
            </w:pPr>
          </w:p>
          <w:p w:rsidR="00850EE5" w:rsidRDefault="00850EE5" w:rsidP="004B6469">
            <w:pPr>
              <w:spacing w:line="240" w:lineRule="auto"/>
              <w:rPr>
                <w:rFonts w:cs="Arial"/>
                <w:szCs w:val="20"/>
              </w:rPr>
            </w:pPr>
            <w:r>
              <w:rPr>
                <w:b/>
                <w:lang w:eastAsia="de-DE"/>
              </w:rPr>
              <w:t>Supplier</w:t>
            </w:r>
            <w:r w:rsidRPr="00E506F3">
              <w:rPr>
                <w:b/>
                <w:lang w:eastAsia="de-DE"/>
              </w:rPr>
              <w:t>Time Zone</w:t>
            </w:r>
            <w:r>
              <w:rPr>
                <w:b/>
                <w:lang w:eastAsia="de-DE"/>
              </w:rPr>
              <w:t xml:space="preserve">: </w:t>
            </w:r>
            <w:r w:rsidRPr="00E506F3">
              <w:rPr>
                <w:rFonts w:cs="Arial"/>
                <w:szCs w:val="20"/>
              </w:rPr>
              <w:t xml:space="preserve">Contains of the </w:t>
            </w:r>
            <w:r>
              <w:rPr>
                <w:rFonts w:cs="Arial"/>
                <w:szCs w:val="20"/>
              </w:rPr>
              <w:t>supplier</w:t>
            </w:r>
            <w:r w:rsidRPr="00E506F3">
              <w:rPr>
                <w:rFonts w:cs="Arial"/>
                <w:szCs w:val="20"/>
              </w:rPr>
              <w:t xml:space="preserve"> contact local timezone</w:t>
            </w:r>
          </w:p>
          <w:p w:rsidR="00850EE5" w:rsidRPr="006239D4" w:rsidRDefault="00850EE5" w:rsidP="004B6469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0022B6" w:rsidRDefault="000022B6" w:rsidP="000022B6">
      <w:pPr>
        <w:pStyle w:val="berschrift4"/>
        <w:numPr>
          <w:ilvl w:val="0"/>
          <w:numId w:val="0"/>
        </w:numPr>
        <w:ind w:left="864"/>
      </w:pPr>
    </w:p>
    <w:p w:rsidR="000022B6" w:rsidRDefault="000022B6" w:rsidP="000022B6"/>
    <w:p w:rsidR="000022B6" w:rsidRDefault="000022B6" w:rsidP="000022B6"/>
    <w:p w:rsidR="000022B6" w:rsidRDefault="000022B6" w:rsidP="000022B6"/>
    <w:p w:rsidR="000022B6" w:rsidRDefault="000022B6" w:rsidP="000022B6"/>
    <w:p w:rsidR="000022B6" w:rsidRDefault="000022B6" w:rsidP="000022B6"/>
    <w:p w:rsidR="000022B6" w:rsidRDefault="000022B6" w:rsidP="000022B6"/>
    <w:p w:rsidR="000022B6" w:rsidRDefault="000022B6" w:rsidP="000022B6"/>
    <w:p w:rsidR="000022B6" w:rsidRDefault="000022B6" w:rsidP="000022B6"/>
    <w:p w:rsidR="000022B6" w:rsidRDefault="000022B6" w:rsidP="000022B6"/>
    <w:p w:rsidR="000022B6" w:rsidRDefault="000022B6" w:rsidP="000022B6"/>
    <w:p w:rsidR="000022B6" w:rsidRDefault="000022B6" w:rsidP="000022B6"/>
    <w:p w:rsidR="000022B6" w:rsidRDefault="000022B6" w:rsidP="000022B6"/>
    <w:p w:rsidR="000022B6" w:rsidRDefault="000022B6" w:rsidP="000022B6"/>
    <w:p w:rsidR="000022B6" w:rsidRPr="000022B6" w:rsidRDefault="000022B6" w:rsidP="000022B6"/>
    <w:p w:rsidR="00A869D8" w:rsidRPr="003F3442" w:rsidRDefault="00A869D8" w:rsidP="00A869D8">
      <w:pPr>
        <w:pStyle w:val="berschrift4"/>
      </w:pPr>
      <w:bookmarkStart w:id="48" w:name="_Toc349132618"/>
      <w:r w:rsidRPr="002D3047">
        <w:lastRenderedPageBreak/>
        <w:t>asram:DefinedCITradeContact</w:t>
      </w:r>
      <w:bookmarkEnd w:id="48"/>
    </w:p>
    <w:p w:rsidR="00A869D8" w:rsidRDefault="00A869D8" w:rsidP="00A869D8"/>
    <w:p w:rsidR="00A869D8" w:rsidRDefault="00A869D8" w:rsidP="00A869D8"/>
    <w:p w:rsidR="00A869D8" w:rsidRDefault="007B5E39" w:rsidP="00A869D8">
      <w:r>
        <w:rPr>
          <w:noProof/>
          <w:lang w:val="de-DE" w:eastAsia="de-DE"/>
        </w:rPr>
        <w:pict>
          <v:group id="_x0000_s11576" style="position:absolute;margin-left:-46.15pt;margin-top:12.3pt;width:472.9pt;height:255.05pt;z-index:268473344" coordorigin="512,2570" coordsize="9458,5101">
            <v:group id="_x0000_s11577" style="position:absolute;left:9533;top:5265;width:300;height:262" coordorigin="6283,5431" coordsize="300,262">
              <v:rect id="_x0000_s11578" style="position:absolute;left:6283;top:5431;width:300;height:262" strokeweight="2pt"/>
              <v:shape id="_x0000_s11579" type="#_x0000_t32" style="position:absolute;left:6367;top:5556;width:147;height:0" o:connectortype="straight" strokeweight="1.25pt"/>
              <v:shape id="_x0000_s11580" type="#_x0000_t32" style="position:absolute;left:6437;top:5501;width:0;height:113;flip:y" o:connectortype="straight" strokeweight="1.25pt"/>
            </v:group>
            <v:group id="_x0000_s11581" style="position:absolute;left:9113;top:6123;width:300;height:262" coordorigin="6283,5431" coordsize="300,262">
              <v:rect id="_x0000_s11582" style="position:absolute;left:6283;top:5431;width:300;height:262" strokeweight="2pt"/>
              <v:shape id="_x0000_s11583" type="#_x0000_t32" style="position:absolute;left:6367;top:5556;width:147;height:0" o:connectortype="straight" strokeweight="1.25pt"/>
              <v:shape id="_x0000_s11584" type="#_x0000_t32" style="position:absolute;left:6437;top:5501;width:0;height:113;flip:y" o:connectortype="straight" strokeweight="1.25pt"/>
            </v:group>
            <v:group id="_x0000_s11585" style="position:absolute;left:9670;top:7015;width:300;height:262" coordorigin="6283,5431" coordsize="300,262">
              <v:rect id="_x0000_s11586" style="position:absolute;left:6283;top:5431;width:300;height:262" strokeweight="2pt"/>
              <v:shape id="_x0000_s11587" type="#_x0000_t32" style="position:absolute;left:6367;top:5556;width:147;height:0" o:connectortype="straight" strokeweight="1.25pt"/>
              <v:shape id="_x0000_s11588" type="#_x0000_t32" style="position:absolute;left:6437;top:5501;width:0;height:113;flip:y" o:connectortype="straight" strokeweight="1.25pt"/>
            </v:group>
            <v:rect id="_x0000_s11589" style="position:absolute;left:4663;top:7209;width:789;height:462" stroked="f">
              <v:textbox style="mso-next-textbox:#_x0000_s11589">
                <w:txbxContent>
                  <w:p w:rsidR="001E6E58" w:rsidRPr="002F612C" w:rsidRDefault="001E6E58" w:rsidP="0027517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0..*</w:t>
                    </w:r>
                  </w:p>
                </w:txbxContent>
              </v:textbox>
            </v:rect>
            <v:rect id="_x0000_s11590" style="position:absolute;left:5253;top:6860;width:4402;height:543" filled="f" fillcolor="#8db3e2" strokeweight="2pt">
              <v:textbox style="mso-next-textbox:#_x0000_s11590">
                <w:txbxContent>
                  <w:p w:rsidR="001E6E58" w:rsidRPr="009E3BD3" w:rsidRDefault="001E6E58" w:rsidP="00275177">
                    <w:pPr>
                      <w:spacing w:line="240" w:lineRule="auto"/>
                    </w:pPr>
                    <w:proofErr w:type="spellStart"/>
                    <w:proofErr w:type="gramStart"/>
                    <w:r w:rsidRPr="009E3BD3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E3BD3">
                      <w:rPr>
                        <w:rFonts w:cs="Arial"/>
                        <w:bCs/>
                        <w:szCs w:val="20"/>
                      </w:rPr>
                      <w:t>TelephoneCIUniversalCommunication</w:t>
                    </w:r>
                    <w:proofErr w:type="spellEnd"/>
                  </w:p>
                  <w:p w:rsidR="001E6E58" w:rsidRPr="00821F77" w:rsidRDefault="001E6E58" w:rsidP="00275177">
                    <w:pPr>
                      <w:spacing w:line="240" w:lineRule="auto"/>
                      <w:rPr>
                        <w:szCs w:val="18"/>
                      </w:rPr>
                    </w:pPr>
                  </w:p>
                </w:txbxContent>
              </v:textbox>
            </v:rect>
            <v:rect id="_x0000_s11591" style="position:absolute;left:4687;top:4584;width:789;height:462" stroked="f">
              <v:textbox style="mso-next-textbox:#_x0000_s11591">
                <w:txbxContent>
                  <w:p w:rsidR="001E6E58" w:rsidRPr="002F612C" w:rsidRDefault="001E6E58" w:rsidP="0027517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592" style="position:absolute;left:5253;top:4254;width:1863;height:543" filled="f" fillcolor="#8db3e2" strokeweight="2pt">
              <v:textbox style="mso-next-textbox:#_x0000_s11592">
                <w:txbxContent>
                  <w:p w:rsidR="001E6E58" w:rsidRPr="00C4414E" w:rsidRDefault="001E6E58" w:rsidP="00275177">
                    <w:pPr>
                      <w:rPr>
                        <w:szCs w:val="18"/>
                      </w:rPr>
                    </w:pPr>
                    <w:proofErr w:type="spellStart"/>
                    <w:proofErr w:type="gramStart"/>
                    <w:r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C4414E">
                      <w:rPr>
                        <w:rFonts w:cs="Arial"/>
                        <w:bCs/>
                        <w:szCs w:val="20"/>
                      </w:rPr>
                      <w:t>TitleText</w:t>
                    </w:r>
                    <w:proofErr w:type="spellEnd"/>
                  </w:p>
                </w:txbxContent>
              </v:textbox>
            </v:rect>
            <v:rect id="_x0000_s11593" style="position:absolute;left:4668;top:6323;width:789;height:462" stroked="f">
              <v:textbox style="mso-next-textbox:#_x0000_s11593">
                <w:txbxContent>
                  <w:p w:rsidR="001E6E58" w:rsidRPr="002F612C" w:rsidRDefault="001E6E58" w:rsidP="0027517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0..*</w:t>
                    </w:r>
                  </w:p>
                </w:txbxContent>
              </v:textbox>
            </v:rect>
            <v:rect id="_x0000_s11594" style="position:absolute;left:4625;top:2919;width:789;height:462" stroked="f">
              <v:textbox style="mso-next-textbox:#_x0000_s11594">
                <w:txbxContent>
                  <w:p w:rsidR="001E6E58" w:rsidRPr="002F612C" w:rsidRDefault="001E6E58" w:rsidP="0027517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595" style="position:absolute;left:512;top:4768;width:3460;height:543" fillcolor="#8db3e2" strokeweight="2pt">
              <v:textbox style="mso-next-textbox:#_x0000_s11595">
                <w:txbxContent>
                  <w:p w:rsidR="001E6E58" w:rsidRPr="00821F77" w:rsidRDefault="001E6E58" w:rsidP="00275177">
                    <w:pPr>
                      <w:spacing w:line="240" w:lineRule="auto"/>
                      <w:rPr>
                        <w:b/>
                      </w:rPr>
                    </w:pPr>
                    <w:proofErr w:type="spellStart"/>
                    <w:proofErr w:type="gramStart"/>
                    <w:r w:rsidRPr="00821F77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821F77">
                      <w:rPr>
                        <w:rFonts w:cs="Arial"/>
                        <w:b/>
                        <w:bCs/>
                        <w:szCs w:val="20"/>
                      </w:rPr>
                      <w:t>DefinedCITradeContact</w:t>
                    </w:r>
                    <w:proofErr w:type="spellEnd"/>
                  </w:p>
                  <w:p w:rsidR="001E6E58" w:rsidRPr="00821F77" w:rsidRDefault="001E6E58" w:rsidP="00275177">
                    <w:pPr>
                      <w:spacing w:line="240" w:lineRule="auto"/>
                      <w:rPr>
                        <w:b/>
                        <w:szCs w:val="18"/>
                      </w:rPr>
                    </w:pPr>
                  </w:p>
                </w:txbxContent>
              </v:textbox>
            </v:rect>
            <v:shape id="_x0000_s11596" type="#_x0000_t32" style="position:absolute;left:4605;top:7194;width:624;height:0" o:connectortype="straight" strokeweight="2pt"/>
            <v:rect id="_x0000_s11597" style="position:absolute;left:4661;top:5459;width:789;height:462" stroked="f">
              <v:textbox style="mso-next-textbox:#_x0000_s11597">
                <w:txbxContent>
                  <w:p w:rsidR="001E6E58" w:rsidRPr="002F612C" w:rsidRDefault="001E6E58" w:rsidP="0027517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0..*</w:t>
                    </w:r>
                  </w:p>
                </w:txbxContent>
              </v:textbox>
            </v:rect>
            <v:rect id="_x0000_s11598" style="position:absolute;left:5247;top:5140;width:4286;height:543" filled="f" fillcolor="#8db3e2" strokeweight="2pt">
              <v:textbox style="mso-next-textbox:#_x0000_s11598">
                <w:txbxContent>
                  <w:p w:rsidR="001E6E58" w:rsidRPr="009E3BD3" w:rsidRDefault="001E6E58" w:rsidP="00275177">
                    <w:pPr>
                      <w:spacing w:line="240" w:lineRule="auto"/>
                    </w:pPr>
                    <w:proofErr w:type="spellStart"/>
                    <w:proofErr w:type="gramStart"/>
                    <w:r w:rsidRPr="009E3BD3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E3BD3">
                      <w:rPr>
                        <w:rFonts w:cs="Arial"/>
                        <w:bCs/>
                        <w:szCs w:val="20"/>
                      </w:rPr>
                      <w:t>EmailURICIUniversalCommunication</w:t>
                    </w:r>
                    <w:proofErr w:type="spellEnd"/>
                  </w:p>
                  <w:p w:rsidR="001E6E58" w:rsidRPr="00821F77" w:rsidRDefault="001E6E58" w:rsidP="00275177">
                    <w:pPr>
                      <w:spacing w:line="240" w:lineRule="auto"/>
                      <w:rPr>
                        <w:szCs w:val="18"/>
                      </w:rPr>
                    </w:pPr>
                  </w:p>
                </w:txbxContent>
              </v:textbox>
            </v:rect>
            <v:rect id="_x0000_s11599" style="position:absolute;left:5253;top:5993;width:3860;height:543" filled="f" fillcolor="#8db3e2" strokeweight="2pt">
              <v:textbox style="mso-next-textbox:#_x0000_s11599">
                <w:txbxContent>
                  <w:p w:rsidR="001E6E58" w:rsidRPr="009E3BD3" w:rsidRDefault="001E6E58" w:rsidP="00275177">
                    <w:pPr>
                      <w:spacing w:line="240" w:lineRule="auto"/>
                    </w:pPr>
                    <w:proofErr w:type="spellStart"/>
                    <w:proofErr w:type="gramStart"/>
                    <w:r w:rsidRPr="009E3BD3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E3BD3">
                      <w:rPr>
                        <w:rFonts w:cs="Arial"/>
                        <w:bCs/>
                        <w:szCs w:val="20"/>
                      </w:rPr>
                      <w:t>FaxCIUniversalCommunication</w:t>
                    </w:r>
                    <w:proofErr w:type="spellEnd"/>
                  </w:p>
                  <w:p w:rsidR="001E6E58" w:rsidRPr="00821F77" w:rsidRDefault="001E6E58" w:rsidP="00275177">
                    <w:pPr>
                      <w:spacing w:line="240" w:lineRule="auto"/>
                      <w:rPr>
                        <w:szCs w:val="18"/>
                      </w:rPr>
                    </w:pPr>
                  </w:p>
                </w:txbxContent>
              </v:textbox>
            </v:rect>
            <v:shape id="_x0000_s11600" type="#_x0000_t32" style="position:absolute;left:4592;top:2824;width:13;height:4374;flip:x" o:connectortype="straight" strokeweight="2pt"/>
            <v:rect id="_x0000_s11601" style="position:absolute;left:4644;top:3743;width:789;height:462" stroked="f">
              <v:textbox style="mso-next-textbox:#_x0000_s11601">
                <w:txbxContent>
                  <w:p w:rsidR="001E6E58" w:rsidRPr="002F612C" w:rsidRDefault="001E6E58" w:rsidP="0027517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602" style="position:absolute;left:3989;top:4937;width:300;height:262" strokeweight="2pt"/>
            <v:shape id="_x0000_s11603" type="#_x0000_t32" style="position:absolute;left:3979;top:5067;width:340;height:0" o:connectortype="straight" strokeweight="2pt"/>
            <v:rect id="_x0000_s11604" style="position:absolute;left:5213;top:2570;width:3058;height:543" filled="f" fillcolor="#8db3e2" strokeweight="2pt">
              <v:textbox style="mso-next-textbox:#_x0000_s11604">
                <w:txbxContent>
                  <w:p w:rsidR="001E6E58" w:rsidRPr="009E3BD3" w:rsidRDefault="001E6E58" w:rsidP="00275177">
                    <w:pPr>
                      <w:spacing w:line="240" w:lineRule="auto"/>
                    </w:pPr>
                    <w:proofErr w:type="spellStart"/>
                    <w:proofErr w:type="gramStart"/>
                    <w:r w:rsidRPr="009E3BD3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E3BD3">
                      <w:rPr>
                        <w:rFonts w:cs="Arial"/>
                        <w:bCs/>
                        <w:szCs w:val="20"/>
                      </w:rPr>
                      <w:t>DepartmentNameText</w:t>
                    </w:r>
                    <w:proofErr w:type="spellEnd"/>
                  </w:p>
                  <w:p w:rsidR="001E6E58" w:rsidRPr="00821F77" w:rsidRDefault="001E6E58" w:rsidP="00275177">
                    <w:pPr>
                      <w:spacing w:line="240" w:lineRule="auto"/>
                      <w:rPr>
                        <w:szCs w:val="18"/>
                      </w:rPr>
                    </w:pPr>
                  </w:p>
                </w:txbxContent>
              </v:textbox>
            </v:rect>
            <v:rect id="_x0000_s11605" style="position:absolute;left:5232;top:3410;width:2572;height:543" filled="f" fillcolor="#8db3e2" strokeweight="2pt">
              <v:textbox style="mso-next-textbox:#_x0000_s11605">
                <w:txbxContent>
                  <w:p w:rsidR="001E6E58" w:rsidRPr="009E3BD3" w:rsidRDefault="001E6E58" w:rsidP="00275177">
                    <w:pPr>
                      <w:spacing w:line="240" w:lineRule="auto"/>
                    </w:pPr>
                    <w:proofErr w:type="spellStart"/>
                    <w:proofErr w:type="gramStart"/>
                    <w:r w:rsidRPr="009E3BD3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E3BD3">
                      <w:rPr>
                        <w:rFonts w:cs="Arial"/>
                        <w:bCs/>
                        <w:szCs w:val="20"/>
                      </w:rPr>
                      <w:t>PersonNameText</w:t>
                    </w:r>
                    <w:proofErr w:type="spellEnd"/>
                  </w:p>
                  <w:p w:rsidR="001E6E58" w:rsidRPr="00821F77" w:rsidRDefault="001E6E58" w:rsidP="00275177">
                    <w:pPr>
                      <w:spacing w:line="240" w:lineRule="auto"/>
                      <w:rPr>
                        <w:szCs w:val="18"/>
                      </w:rPr>
                    </w:pPr>
                  </w:p>
                </w:txbxContent>
              </v:textbox>
            </v:rect>
            <v:shape id="_x0000_s11606" type="#_x0000_t32" style="position:absolute;left:4606;top:2851;width:624;height:0" o:connectortype="straight" strokeweight="2pt"/>
            <v:shape id="_x0000_s11607" type="#_x0000_t32" style="position:absolute;left:4593;top:3641;width:624;height:0" o:connectortype="straight" strokeweight="2pt"/>
            <v:shape id="_x0000_s11608" type="#_x0000_t32" style="position:absolute;left:4193;top:5067;width:400;height:0" o:connectortype="straight" strokeweight="2pt"/>
            <v:shape id="_x0000_s11609" type="#_x0000_t32" style="position:absolute;left:4612;top:4544;width:624;height:0" o:connectortype="straight" strokeweight="2pt"/>
            <v:shape id="_x0000_s11610" type="#_x0000_t32" style="position:absolute;left:4612;top:5462;width:624;height:0" o:connectortype="straight" strokeweight="2pt"/>
            <v:shape id="_x0000_s11611" type="#_x0000_t32" style="position:absolute;left:4612;top:6346;width:624;height:0" o:connectortype="straight" strokeweight="2pt"/>
          </v:group>
        </w:pict>
      </w:r>
    </w:p>
    <w:p w:rsidR="00A869D8" w:rsidRDefault="00A869D8" w:rsidP="00A869D8"/>
    <w:p w:rsidR="00A869D8" w:rsidRDefault="00A869D8" w:rsidP="00A869D8"/>
    <w:p w:rsidR="00A869D8" w:rsidRDefault="00A869D8" w:rsidP="00A869D8"/>
    <w:p w:rsidR="00A869D8" w:rsidRDefault="00A869D8" w:rsidP="00A869D8"/>
    <w:p w:rsidR="00A869D8" w:rsidRDefault="00A869D8" w:rsidP="00A869D8"/>
    <w:p w:rsidR="00A869D8" w:rsidRDefault="00A869D8" w:rsidP="00A869D8"/>
    <w:p w:rsidR="00A869D8" w:rsidRDefault="00A869D8" w:rsidP="00A869D8"/>
    <w:p w:rsidR="00A869D8" w:rsidRDefault="00A869D8" w:rsidP="00A869D8"/>
    <w:p w:rsidR="00A869D8" w:rsidRDefault="00A869D8" w:rsidP="00A869D8"/>
    <w:p w:rsidR="00A869D8" w:rsidRDefault="00A869D8" w:rsidP="00A869D8"/>
    <w:p w:rsidR="00A869D8" w:rsidRDefault="00A869D8" w:rsidP="00A869D8"/>
    <w:p w:rsidR="00A869D8" w:rsidRDefault="00A869D8" w:rsidP="00A869D8"/>
    <w:p w:rsidR="00A869D8" w:rsidRDefault="00A869D8" w:rsidP="00A869D8"/>
    <w:p w:rsidR="00A869D8" w:rsidRDefault="00A869D8" w:rsidP="00A869D8"/>
    <w:p w:rsidR="00A869D8" w:rsidRDefault="00A869D8" w:rsidP="00A869D8"/>
    <w:p w:rsidR="00A869D8" w:rsidRDefault="00A869D8" w:rsidP="00A869D8"/>
    <w:p w:rsidR="00275177" w:rsidRDefault="00275177" w:rsidP="00A869D8"/>
    <w:p w:rsidR="00275177" w:rsidRDefault="00275177" w:rsidP="00A869D8"/>
    <w:p w:rsidR="00275177" w:rsidRDefault="00275177" w:rsidP="00A869D8"/>
    <w:p w:rsidR="00A869D8" w:rsidRDefault="00A869D8" w:rsidP="00A869D8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38"/>
        <w:gridCol w:w="748"/>
        <w:gridCol w:w="883"/>
        <w:gridCol w:w="728"/>
        <w:gridCol w:w="1439"/>
        <w:gridCol w:w="834"/>
      </w:tblGrid>
      <w:tr w:rsidR="00275177" w:rsidTr="004B6469">
        <w:trPr>
          <w:trHeight w:val="329"/>
        </w:trPr>
        <w:tc>
          <w:tcPr>
            <w:tcW w:w="4938" w:type="dxa"/>
            <w:shd w:val="clear" w:color="auto" w:fill="FFFFCC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748" w:type="dxa"/>
            <w:shd w:val="clear" w:color="auto" w:fill="FFFFCC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883" w:type="dxa"/>
            <w:shd w:val="clear" w:color="auto" w:fill="FFFFCC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728" w:type="dxa"/>
            <w:shd w:val="clear" w:color="auto" w:fill="FFFFCC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1439" w:type="dxa"/>
            <w:shd w:val="clear" w:color="auto" w:fill="FFFFCC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834" w:type="dxa"/>
            <w:shd w:val="clear" w:color="auto" w:fill="FFFFCC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275177" w:rsidTr="004B6469">
        <w:trPr>
          <w:trHeight w:val="329"/>
        </w:trPr>
        <w:tc>
          <w:tcPr>
            <w:tcW w:w="9570" w:type="dxa"/>
            <w:gridSpan w:val="6"/>
            <w:shd w:val="clear" w:color="auto" w:fill="FFFFCC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275177" w:rsidRPr="007A6D70" w:rsidTr="004B6469">
        <w:trPr>
          <w:trHeight w:val="318"/>
        </w:trPr>
        <w:tc>
          <w:tcPr>
            <w:tcW w:w="4938" w:type="dxa"/>
            <w:vAlign w:val="center"/>
          </w:tcPr>
          <w:p w:rsidR="00275177" w:rsidRDefault="0027517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275177" w:rsidRPr="008F3B37" w:rsidRDefault="0027517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8F3B37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asram:DepartmentNameText</w:t>
            </w:r>
          </w:p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</w:tc>
        <w:tc>
          <w:tcPr>
            <w:tcW w:w="748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35</w:t>
            </w:r>
          </w:p>
        </w:tc>
        <w:tc>
          <w:tcPr>
            <w:tcW w:w="728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439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DepName</w:t>
            </w:r>
          </w:p>
        </w:tc>
        <w:tc>
          <w:tcPr>
            <w:tcW w:w="834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275177" w:rsidTr="004B6469">
        <w:trPr>
          <w:trHeight w:val="641"/>
        </w:trPr>
        <w:tc>
          <w:tcPr>
            <w:tcW w:w="9570" w:type="dxa"/>
            <w:gridSpan w:val="6"/>
            <w:vAlign w:val="center"/>
          </w:tcPr>
          <w:p w:rsidR="00275177" w:rsidRPr="003D4D19" w:rsidRDefault="00275177" w:rsidP="00275177">
            <w:pPr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Supplier</w:t>
            </w:r>
            <w:r w:rsidR="000022B6">
              <w:rPr>
                <w:rFonts w:cs="Arial"/>
                <w:b/>
                <w:szCs w:val="20"/>
              </w:rPr>
              <w:t>ContactD</w:t>
            </w:r>
            <w:r w:rsidRPr="00894D86">
              <w:rPr>
                <w:rFonts w:cs="Arial"/>
                <w:b/>
                <w:szCs w:val="20"/>
              </w:rPr>
              <w:t>epartment:</w:t>
            </w:r>
            <w:r>
              <w:rPr>
                <w:rFonts w:cs="Arial"/>
                <w:szCs w:val="20"/>
              </w:rPr>
              <w:t xml:space="preserve"> </w:t>
            </w:r>
            <w:r w:rsidRPr="00B17A5F">
              <w:rPr>
                <w:rFonts w:cs="Arial"/>
                <w:szCs w:val="20"/>
              </w:rPr>
              <w:t xml:space="preserve">Contains of the </w:t>
            </w:r>
            <w:r>
              <w:rPr>
                <w:rFonts w:cs="Arial"/>
                <w:szCs w:val="20"/>
              </w:rPr>
              <w:t>supplier</w:t>
            </w:r>
            <w:r w:rsidRPr="00B17A5F">
              <w:rPr>
                <w:rFonts w:cs="Arial"/>
                <w:szCs w:val="20"/>
              </w:rPr>
              <w:t xml:space="preserve"> contact department</w:t>
            </w:r>
          </w:p>
        </w:tc>
      </w:tr>
      <w:tr w:rsidR="00275177" w:rsidRPr="007A6D70" w:rsidTr="004B6469">
        <w:tc>
          <w:tcPr>
            <w:tcW w:w="4938" w:type="dxa"/>
            <w:vAlign w:val="center"/>
          </w:tcPr>
          <w:p w:rsidR="00275177" w:rsidRDefault="0027517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275177" w:rsidRPr="008F3B37" w:rsidRDefault="0027517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8F3B37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asram:PersonNameText</w:t>
            </w:r>
          </w:p>
          <w:p w:rsidR="00275177" w:rsidRPr="006E3E62" w:rsidRDefault="00275177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8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35</w:t>
            </w:r>
          </w:p>
        </w:tc>
        <w:tc>
          <w:tcPr>
            <w:tcW w:w="728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439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PersName</w:t>
            </w:r>
          </w:p>
        </w:tc>
        <w:tc>
          <w:tcPr>
            <w:tcW w:w="834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275177" w:rsidRPr="007A6D70" w:rsidTr="004B6469">
        <w:tc>
          <w:tcPr>
            <w:tcW w:w="9570" w:type="dxa"/>
            <w:gridSpan w:val="6"/>
            <w:vAlign w:val="center"/>
          </w:tcPr>
          <w:p w:rsidR="00275177" w:rsidRDefault="0027517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275177" w:rsidRDefault="0027517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szCs w:val="20"/>
              </w:rPr>
              <w:t>Supplier</w:t>
            </w: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C</w:t>
            </w:r>
            <w:r w:rsidR="000022B6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ontactN</w:t>
            </w:r>
            <w:r w:rsidRPr="00894D86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ame: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</w:t>
            </w:r>
            <w:r w:rsidRPr="00F5375F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Contains of the </w:t>
            </w:r>
            <w:r>
              <w:rPr>
                <w:rFonts w:cs="Arial"/>
                <w:szCs w:val="20"/>
              </w:rPr>
              <w:t>supplier</w:t>
            </w:r>
            <w:r w:rsidRPr="00F5375F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contact name</w:t>
            </w:r>
          </w:p>
          <w:p w:rsidR="00275177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275177" w:rsidRPr="007A6D70" w:rsidTr="004B6469">
        <w:tc>
          <w:tcPr>
            <w:tcW w:w="4938" w:type="dxa"/>
            <w:vAlign w:val="center"/>
          </w:tcPr>
          <w:p w:rsidR="00275177" w:rsidRDefault="0027517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275177" w:rsidRPr="008F3B37" w:rsidRDefault="0027517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</w:t>
            </w:r>
            <w:r w:rsidRPr="008F3B37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TitleText</w:t>
            </w:r>
          </w:p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</w:tc>
        <w:tc>
          <w:tcPr>
            <w:tcW w:w="748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15</w:t>
            </w:r>
          </w:p>
        </w:tc>
        <w:tc>
          <w:tcPr>
            <w:tcW w:w="728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439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Dr.</w:t>
            </w:r>
          </w:p>
        </w:tc>
        <w:tc>
          <w:tcPr>
            <w:tcW w:w="834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275177" w:rsidRPr="007A6D70" w:rsidTr="004B6469">
        <w:tc>
          <w:tcPr>
            <w:tcW w:w="9570" w:type="dxa"/>
            <w:gridSpan w:val="6"/>
            <w:vAlign w:val="center"/>
          </w:tcPr>
          <w:p w:rsidR="00275177" w:rsidRDefault="0027517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275177" w:rsidRDefault="0027517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szCs w:val="20"/>
              </w:rPr>
              <w:t>Supplier</w:t>
            </w: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C</w:t>
            </w:r>
            <w:r w:rsidRPr="00894D86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ontact</w:t>
            </w:r>
            <w:r w:rsidR="000022B6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T</w:t>
            </w:r>
            <w:r w:rsidRPr="00894D86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itle: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</w:t>
            </w:r>
            <w:r w:rsidRPr="00F5375F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Contains of the </w:t>
            </w:r>
            <w:r>
              <w:rPr>
                <w:rFonts w:cs="Arial"/>
                <w:szCs w:val="20"/>
              </w:rPr>
              <w:t>supplier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contact </w:t>
            </w:r>
            <w:r w:rsidRPr="00F5375F">
              <w:rPr>
                <w:rFonts w:eastAsia="Times New Roman" w:cs="Arial"/>
                <w:color w:val="000000"/>
                <w:szCs w:val="20"/>
                <w:lang w:eastAsia="de-DE"/>
              </w:rPr>
              <w:t>title</w:t>
            </w:r>
          </w:p>
          <w:p w:rsidR="00275177" w:rsidRPr="007A6D70" w:rsidRDefault="0027517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</w:tbl>
    <w:p w:rsidR="00275177" w:rsidRDefault="00275177" w:rsidP="00A869D8"/>
    <w:p w:rsidR="00275177" w:rsidRDefault="00275177" w:rsidP="00A869D8"/>
    <w:p w:rsidR="00275177" w:rsidRDefault="00275177" w:rsidP="00A869D8"/>
    <w:p w:rsidR="00275177" w:rsidRDefault="00275177" w:rsidP="00A869D8"/>
    <w:p w:rsidR="00275177" w:rsidRDefault="00275177" w:rsidP="00A869D8"/>
    <w:p w:rsidR="00275177" w:rsidRDefault="00275177" w:rsidP="00A869D8"/>
    <w:p w:rsidR="00275177" w:rsidRDefault="00275177" w:rsidP="00A869D8"/>
    <w:p w:rsidR="00275177" w:rsidRDefault="00275177" w:rsidP="00A869D8"/>
    <w:p w:rsidR="00A869D8" w:rsidRDefault="00A869D8" w:rsidP="00A869D8"/>
    <w:p w:rsidR="00A869D8" w:rsidRDefault="00A869D8" w:rsidP="00A869D8">
      <w:pPr>
        <w:pStyle w:val="berschrift5"/>
      </w:pPr>
      <w:bookmarkStart w:id="49" w:name="_Toc349132619"/>
      <w:r w:rsidRPr="00A46A31">
        <w:lastRenderedPageBreak/>
        <w:t>asram:EmailURICIUniversalCommunication</w:t>
      </w:r>
      <w:bookmarkEnd w:id="49"/>
      <w:r>
        <w:t xml:space="preserve"> </w:t>
      </w:r>
    </w:p>
    <w:p w:rsidR="00A869D8" w:rsidRDefault="00A869D8" w:rsidP="00A869D8"/>
    <w:p w:rsidR="00A869D8" w:rsidRDefault="00A869D8" w:rsidP="00A869D8"/>
    <w:p w:rsidR="00A869D8" w:rsidRDefault="007B5E39" w:rsidP="00A869D8">
      <w:r>
        <w:rPr>
          <w:noProof/>
          <w:lang w:val="de-DE" w:eastAsia="de-DE"/>
        </w:rPr>
        <w:pict>
          <v:group id="_x0000_s9249" style="position:absolute;margin-left:-45.45pt;margin-top:6.7pt;width:443.4pt;height:41.25pt;z-index:264795136" coordorigin="505,5408" coordsize="8868,825">
            <v:rect id="_x0000_s9250" style="position:absolute;left:505;top:5408;width:4684;height:543" fillcolor="#8db3e2" strokeweight="2pt">
              <v:textbox style="mso-next-textbox:#_x0000_s9250">
                <w:txbxContent>
                  <w:p w:rsidR="001E6E58" w:rsidRPr="00BF179C" w:rsidRDefault="001E6E58" w:rsidP="00A869D8">
                    <w:pPr>
                      <w:spacing w:line="240" w:lineRule="auto"/>
                      <w:rPr>
                        <w:b/>
                        <w:szCs w:val="24"/>
                      </w:rPr>
                    </w:pPr>
                    <w:proofErr w:type="spellStart"/>
                    <w:proofErr w:type="gramStart"/>
                    <w:r w:rsidRPr="00482F1A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482F1A">
                      <w:rPr>
                        <w:rFonts w:cs="Arial"/>
                        <w:b/>
                        <w:bCs/>
                        <w:szCs w:val="20"/>
                      </w:rPr>
                      <w:t>EmailURICIUniversalCommunication</w:t>
                    </w:r>
                    <w:proofErr w:type="spellEnd"/>
                  </w:p>
                </w:txbxContent>
              </v:textbox>
            </v:rect>
            <v:shape id="_x0000_s9251" type="#_x0000_t32" style="position:absolute;left:5502;top:5707;width:907;height:0" o:connectortype="straight" strokeweight="2pt"/>
            <v:rect id="_x0000_s9252" style="position:absolute;left:5810;top:5771;width:789;height:462" stroked="f">
              <v:textbox style="mso-next-textbox:#_x0000_s9252">
                <w:txbxContent>
                  <w:p w:rsidR="001E6E58" w:rsidRPr="002F612C" w:rsidRDefault="001E6E58" w:rsidP="00A869D8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253" style="position:absolute;left:6409;top:5408;width:2964;height:543" filled="f" fillcolor="#8db3e2" strokeweight="2pt">
              <v:textbox style="mso-next-textbox:#_x0000_s9253">
                <w:txbxContent>
                  <w:p w:rsidR="001E6E58" w:rsidRPr="00482F1A" w:rsidRDefault="001E6E58" w:rsidP="00A869D8">
                    <w:pPr>
                      <w:spacing w:line="240" w:lineRule="auto"/>
                    </w:pPr>
                    <w:proofErr w:type="spellStart"/>
                    <w:proofErr w:type="gramStart"/>
                    <w:r w:rsidRPr="00482F1A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482F1A">
                      <w:rPr>
                        <w:rFonts w:cs="Arial"/>
                        <w:bCs/>
                        <w:szCs w:val="20"/>
                      </w:rPr>
                      <w:t>CompleteNumberText</w:t>
                    </w:r>
                    <w:proofErr w:type="spellEnd"/>
                  </w:p>
                </w:txbxContent>
              </v:textbox>
            </v:rect>
            <v:rect id="_x0000_s9254" style="position:absolute;left:5198;top:5577;width:300;height:262" strokeweight="2pt"/>
            <v:shape id="_x0000_s9255" type="#_x0000_t32" style="position:absolute;left:5188;top:5707;width:340;height:0" o:connectortype="straight" strokeweight="2pt"/>
          </v:group>
        </w:pict>
      </w:r>
    </w:p>
    <w:p w:rsidR="00A869D8" w:rsidRDefault="00A869D8" w:rsidP="00A869D8"/>
    <w:p w:rsidR="00A869D8" w:rsidRDefault="00A869D8" w:rsidP="00A869D8"/>
    <w:p w:rsidR="00A869D8" w:rsidRDefault="00A869D8" w:rsidP="00A869D8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1502"/>
        <w:gridCol w:w="1101"/>
        <w:gridCol w:w="907"/>
        <w:gridCol w:w="1518"/>
        <w:gridCol w:w="1032"/>
      </w:tblGrid>
      <w:tr w:rsidR="00A869D8" w:rsidRPr="006239D4" w:rsidTr="004E0F7F">
        <w:trPr>
          <w:trHeight w:val="330"/>
        </w:trPr>
        <w:tc>
          <w:tcPr>
            <w:tcW w:w="1834" w:type="pct"/>
            <w:shd w:val="clear" w:color="auto" w:fill="FFFFCC"/>
            <w:noWrap/>
            <w:vAlign w:val="center"/>
            <w:hideMark/>
          </w:tcPr>
          <w:p w:rsidR="00A869D8" w:rsidRPr="006239D4" w:rsidRDefault="00A869D8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785" w:type="pct"/>
            <w:shd w:val="clear" w:color="auto" w:fill="FFFFCC"/>
            <w:noWrap/>
            <w:vAlign w:val="center"/>
            <w:hideMark/>
          </w:tcPr>
          <w:p w:rsidR="00A869D8" w:rsidRPr="006239D4" w:rsidRDefault="00A869D8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75" w:type="pct"/>
            <w:shd w:val="clear" w:color="auto" w:fill="FFFFCC"/>
            <w:noWrap/>
            <w:vAlign w:val="center"/>
            <w:hideMark/>
          </w:tcPr>
          <w:p w:rsidR="00A869D8" w:rsidRPr="006239D4" w:rsidRDefault="00A869D8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474" w:type="pct"/>
            <w:shd w:val="clear" w:color="auto" w:fill="FFFFCC"/>
            <w:noWrap/>
            <w:vAlign w:val="center"/>
            <w:hideMark/>
          </w:tcPr>
          <w:p w:rsidR="00A869D8" w:rsidRPr="006239D4" w:rsidRDefault="00A869D8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793" w:type="pct"/>
            <w:shd w:val="clear" w:color="auto" w:fill="FFFFCC"/>
            <w:noWrap/>
            <w:vAlign w:val="center"/>
            <w:hideMark/>
          </w:tcPr>
          <w:p w:rsidR="00A869D8" w:rsidRPr="006239D4" w:rsidRDefault="00A869D8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39" w:type="pct"/>
            <w:shd w:val="clear" w:color="auto" w:fill="FFFFCC"/>
            <w:noWrap/>
            <w:vAlign w:val="center"/>
            <w:hideMark/>
          </w:tcPr>
          <w:p w:rsidR="00A869D8" w:rsidRPr="006239D4" w:rsidRDefault="00A869D8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A869D8" w:rsidRPr="006239D4" w:rsidTr="004E0F7F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A869D8" w:rsidRPr="006239D4" w:rsidRDefault="00A869D8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A869D8" w:rsidRPr="006239D4" w:rsidTr="004E0F7F">
        <w:trPr>
          <w:trHeight w:val="315"/>
        </w:trPr>
        <w:tc>
          <w:tcPr>
            <w:tcW w:w="1834" w:type="pct"/>
            <w:shd w:val="clear" w:color="auto" w:fill="auto"/>
            <w:noWrap/>
            <w:vAlign w:val="center"/>
            <w:hideMark/>
          </w:tcPr>
          <w:p w:rsidR="00A869D8" w:rsidRDefault="00A869D8" w:rsidP="004E0F7F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A869D8" w:rsidRDefault="00A869D8" w:rsidP="004E0F7F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D83B9B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asram:CompleteNumberText</w:t>
            </w:r>
          </w:p>
          <w:p w:rsidR="00A869D8" w:rsidRPr="006239D4" w:rsidRDefault="00A869D8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:rsidR="00A869D8" w:rsidRPr="006239D4" w:rsidRDefault="00A869D8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A869D8" w:rsidRPr="007A6D70" w:rsidRDefault="00A869D8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64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A869D8" w:rsidRPr="007A6D70" w:rsidRDefault="00A869D8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7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A869D8" w:rsidRPr="007A6D70" w:rsidRDefault="00A869D8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abc@abc.fr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:rsidR="00A869D8" w:rsidRPr="007A6D70" w:rsidRDefault="00A869D8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A869D8" w:rsidRPr="006239D4" w:rsidTr="004E0F7F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A869D8" w:rsidRDefault="00A869D8" w:rsidP="004E0F7F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A869D8" w:rsidRDefault="00B13795" w:rsidP="004E0F7F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SupplierContactM</w:t>
            </w:r>
            <w:r w:rsidR="00A869D8" w:rsidRPr="00984F5B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ail:</w:t>
            </w:r>
            <w:r w:rsidR="00A869D8" w:rsidRPr="00984F5B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</w:t>
            </w:r>
            <w:r w:rsidR="00A869D8" w:rsidRPr="00656477">
              <w:rPr>
                <w:rFonts w:eastAsia="Times New Roman" w:cs="Arial"/>
                <w:color w:val="000000"/>
                <w:szCs w:val="20"/>
                <w:lang w:eastAsia="de-DE"/>
              </w:rPr>
              <w:t>Contains of the contact mail</w:t>
            </w:r>
          </w:p>
          <w:p w:rsidR="00A869D8" w:rsidRPr="004A17ED" w:rsidRDefault="00A869D8" w:rsidP="004E0F7F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A869D8" w:rsidRDefault="00A869D8" w:rsidP="00A869D8"/>
    <w:p w:rsidR="00A869D8" w:rsidRDefault="00A869D8" w:rsidP="00A869D8"/>
    <w:p w:rsidR="00A869D8" w:rsidRPr="0011443A" w:rsidRDefault="00A869D8" w:rsidP="00A869D8">
      <w:pPr>
        <w:pStyle w:val="berschrift5"/>
      </w:pPr>
      <w:bookmarkStart w:id="50" w:name="_Toc349132620"/>
      <w:r w:rsidRPr="0011443A">
        <w:rPr>
          <w:bCs/>
        </w:rPr>
        <w:t>asram:FaxCIUniversalCommunication</w:t>
      </w:r>
      <w:bookmarkEnd w:id="50"/>
    </w:p>
    <w:p w:rsidR="00A869D8" w:rsidRDefault="00A869D8" w:rsidP="00A869D8">
      <w:pPr>
        <w:pStyle w:val="berschrift5"/>
        <w:numPr>
          <w:ilvl w:val="0"/>
          <w:numId w:val="0"/>
        </w:numPr>
        <w:ind w:left="1008"/>
      </w:pPr>
    </w:p>
    <w:p w:rsidR="00A869D8" w:rsidRDefault="007B5E39" w:rsidP="00A869D8">
      <w:r>
        <w:rPr>
          <w:noProof/>
          <w:lang w:val="de-DE" w:eastAsia="de-DE"/>
        </w:rPr>
        <w:pict>
          <v:group id="_x0000_s9256" style="position:absolute;margin-left:-45.65pt;margin-top:1.7pt;width:443.4pt;height:41.25pt;z-index:264796160" coordorigin="505,5408" coordsize="8868,825">
            <v:rect id="_x0000_s9257" style="position:absolute;left:505;top:5408;width:4684;height:543" fillcolor="#8db3e2" strokeweight="2pt">
              <v:textbox style="mso-next-textbox:#_x0000_s9257">
                <w:txbxContent>
                  <w:p w:rsidR="001E6E58" w:rsidRPr="00482F1A" w:rsidRDefault="001E6E58" w:rsidP="00A869D8">
                    <w:pPr>
                      <w:spacing w:line="240" w:lineRule="auto"/>
                      <w:rPr>
                        <w:szCs w:val="24"/>
                      </w:rPr>
                    </w:pPr>
                    <w:proofErr w:type="spellStart"/>
                    <w:proofErr w:type="gramStart"/>
                    <w:r w:rsidRPr="00482F1A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482F1A">
                      <w:rPr>
                        <w:rFonts w:cs="Arial"/>
                        <w:b/>
                        <w:bCs/>
                        <w:szCs w:val="20"/>
                      </w:rPr>
                      <w:t>FaxCIUniversalCommunication</w:t>
                    </w:r>
                    <w:proofErr w:type="spellEnd"/>
                  </w:p>
                </w:txbxContent>
              </v:textbox>
            </v:rect>
            <v:shape id="_x0000_s9258" type="#_x0000_t32" style="position:absolute;left:5502;top:5707;width:907;height:0" o:connectortype="straight" strokeweight="2pt"/>
            <v:rect id="_x0000_s9259" style="position:absolute;left:5810;top:5771;width:789;height:462" stroked="f">
              <v:textbox style="mso-next-textbox:#_x0000_s9259">
                <w:txbxContent>
                  <w:p w:rsidR="001E6E58" w:rsidRPr="002F612C" w:rsidRDefault="001E6E58" w:rsidP="00A869D8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260" style="position:absolute;left:6409;top:5408;width:2964;height:543" filled="f" fillcolor="#8db3e2" strokeweight="2pt">
              <v:textbox style="mso-next-textbox:#_x0000_s9260">
                <w:txbxContent>
                  <w:p w:rsidR="001E6E58" w:rsidRPr="00482F1A" w:rsidRDefault="001E6E58" w:rsidP="00A869D8">
                    <w:pPr>
                      <w:spacing w:line="240" w:lineRule="auto"/>
                    </w:pPr>
                    <w:proofErr w:type="spellStart"/>
                    <w:proofErr w:type="gramStart"/>
                    <w:r w:rsidRPr="00482F1A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482F1A">
                      <w:rPr>
                        <w:rFonts w:cs="Arial"/>
                        <w:bCs/>
                        <w:szCs w:val="20"/>
                      </w:rPr>
                      <w:t>CompleteNumberText</w:t>
                    </w:r>
                    <w:proofErr w:type="spellEnd"/>
                  </w:p>
                </w:txbxContent>
              </v:textbox>
            </v:rect>
            <v:rect id="_x0000_s9261" style="position:absolute;left:5198;top:5577;width:300;height:262" strokeweight="2pt"/>
            <v:shape id="_x0000_s9262" type="#_x0000_t32" style="position:absolute;left:5188;top:5707;width:340;height:0" o:connectortype="straight" strokeweight="2pt"/>
          </v:group>
        </w:pict>
      </w:r>
    </w:p>
    <w:p w:rsidR="00A869D8" w:rsidRDefault="00A869D8" w:rsidP="00A869D8"/>
    <w:p w:rsidR="00A869D8" w:rsidRDefault="00A869D8" w:rsidP="00A869D8"/>
    <w:p w:rsidR="00A869D8" w:rsidRDefault="00A869D8" w:rsidP="00A869D8"/>
    <w:p w:rsidR="00A869D8" w:rsidRDefault="00A869D8" w:rsidP="00A869D8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1502"/>
        <w:gridCol w:w="1101"/>
        <w:gridCol w:w="907"/>
        <w:gridCol w:w="1518"/>
        <w:gridCol w:w="1032"/>
      </w:tblGrid>
      <w:tr w:rsidR="00A869D8" w:rsidRPr="006239D4" w:rsidTr="004E0F7F">
        <w:trPr>
          <w:trHeight w:val="330"/>
        </w:trPr>
        <w:tc>
          <w:tcPr>
            <w:tcW w:w="1834" w:type="pct"/>
            <w:shd w:val="clear" w:color="auto" w:fill="FFFFCC"/>
            <w:noWrap/>
            <w:vAlign w:val="center"/>
            <w:hideMark/>
          </w:tcPr>
          <w:p w:rsidR="00A869D8" w:rsidRPr="006239D4" w:rsidRDefault="00A869D8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785" w:type="pct"/>
            <w:shd w:val="clear" w:color="auto" w:fill="FFFFCC"/>
            <w:noWrap/>
            <w:vAlign w:val="center"/>
            <w:hideMark/>
          </w:tcPr>
          <w:p w:rsidR="00A869D8" w:rsidRPr="006239D4" w:rsidRDefault="00A869D8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75" w:type="pct"/>
            <w:shd w:val="clear" w:color="auto" w:fill="FFFFCC"/>
            <w:noWrap/>
            <w:vAlign w:val="center"/>
            <w:hideMark/>
          </w:tcPr>
          <w:p w:rsidR="00A869D8" w:rsidRPr="006239D4" w:rsidRDefault="00A869D8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474" w:type="pct"/>
            <w:shd w:val="clear" w:color="auto" w:fill="FFFFCC"/>
            <w:noWrap/>
            <w:vAlign w:val="center"/>
            <w:hideMark/>
          </w:tcPr>
          <w:p w:rsidR="00A869D8" w:rsidRPr="006239D4" w:rsidRDefault="00A869D8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793" w:type="pct"/>
            <w:shd w:val="clear" w:color="auto" w:fill="FFFFCC"/>
            <w:noWrap/>
            <w:vAlign w:val="center"/>
            <w:hideMark/>
          </w:tcPr>
          <w:p w:rsidR="00A869D8" w:rsidRPr="006239D4" w:rsidRDefault="00A869D8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39" w:type="pct"/>
            <w:shd w:val="clear" w:color="auto" w:fill="FFFFCC"/>
            <w:noWrap/>
            <w:vAlign w:val="center"/>
            <w:hideMark/>
          </w:tcPr>
          <w:p w:rsidR="00A869D8" w:rsidRPr="006239D4" w:rsidRDefault="00A869D8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A869D8" w:rsidRPr="006239D4" w:rsidTr="004E0F7F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A869D8" w:rsidRPr="006239D4" w:rsidRDefault="00A869D8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A869D8" w:rsidRPr="006239D4" w:rsidTr="004E0F7F">
        <w:trPr>
          <w:trHeight w:val="315"/>
        </w:trPr>
        <w:tc>
          <w:tcPr>
            <w:tcW w:w="1834" w:type="pct"/>
            <w:shd w:val="clear" w:color="auto" w:fill="auto"/>
            <w:noWrap/>
            <w:vAlign w:val="center"/>
            <w:hideMark/>
          </w:tcPr>
          <w:p w:rsidR="00A869D8" w:rsidRDefault="00A869D8" w:rsidP="004E0F7F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A869D8" w:rsidRDefault="00A869D8" w:rsidP="004E0F7F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D83B9B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asram:CompleteNumberText</w:t>
            </w:r>
          </w:p>
          <w:p w:rsidR="00A869D8" w:rsidRPr="006239D4" w:rsidRDefault="00A869D8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:rsidR="00A869D8" w:rsidRPr="006239D4" w:rsidRDefault="00A869D8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A869D8" w:rsidRPr="007A6D70" w:rsidRDefault="00A869D8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25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A869D8" w:rsidRPr="007A6D70" w:rsidRDefault="00A869D8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7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A869D8" w:rsidRPr="007A6D70" w:rsidRDefault="00A869D8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+33 146200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:rsidR="00A869D8" w:rsidRPr="007A6D70" w:rsidRDefault="00A869D8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A869D8" w:rsidRPr="006239D4" w:rsidTr="004E0F7F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A869D8" w:rsidRPr="00984F5B" w:rsidRDefault="00A869D8" w:rsidP="004E0F7F">
            <w:pPr>
              <w:spacing w:line="240" w:lineRule="auto"/>
              <w:rPr>
                <w:rFonts w:eastAsia="Times New Roman"/>
                <w:b/>
                <w:color w:val="000000"/>
                <w:szCs w:val="20"/>
                <w:lang w:val="de-DE" w:eastAsia="de-DE"/>
              </w:rPr>
            </w:pPr>
          </w:p>
          <w:p w:rsidR="00A869D8" w:rsidRDefault="00B13795" w:rsidP="004E0F7F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SupplierContact</w:t>
            </w:r>
            <w:r w:rsidR="00A869D8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F</w:t>
            </w:r>
            <w:r w:rsidR="00A869D8" w:rsidRPr="00984F5B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ax:</w:t>
            </w:r>
            <w:r w:rsidR="00A869D8" w:rsidRPr="00984F5B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</w:t>
            </w:r>
            <w:r w:rsidR="00A869D8" w:rsidRPr="00F5375F">
              <w:rPr>
                <w:rFonts w:eastAsia="Times New Roman" w:cs="Arial"/>
                <w:color w:val="000000"/>
                <w:szCs w:val="20"/>
                <w:lang w:eastAsia="de-DE"/>
              </w:rPr>
              <w:t>Contai</w:t>
            </w:r>
            <w:r w:rsidR="00A869D8">
              <w:rPr>
                <w:rFonts w:eastAsia="Times New Roman" w:cs="Arial"/>
                <w:color w:val="000000"/>
                <w:szCs w:val="20"/>
                <w:lang w:eastAsia="de-DE"/>
              </w:rPr>
              <w:t>ns of the contact fax</w:t>
            </w:r>
          </w:p>
          <w:p w:rsidR="00A869D8" w:rsidRPr="004A17ED" w:rsidRDefault="00A869D8" w:rsidP="004E0F7F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A869D8" w:rsidRDefault="00A869D8" w:rsidP="00A869D8"/>
    <w:p w:rsidR="00A869D8" w:rsidRDefault="00A869D8" w:rsidP="00A869D8">
      <w:pPr>
        <w:pStyle w:val="berschrift5"/>
      </w:pPr>
      <w:bookmarkStart w:id="51" w:name="_Toc349132621"/>
      <w:r w:rsidRPr="0011443A">
        <w:t>asram:TelephoneCIUniversalCommunication</w:t>
      </w:r>
      <w:bookmarkEnd w:id="51"/>
      <w:r>
        <w:t xml:space="preserve"> </w:t>
      </w:r>
    </w:p>
    <w:p w:rsidR="00A869D8" w:rsidRDefault="00A869D8" w:rsidP="00A869D8"/>
    <w:p w:rsidR="00A869D8" w:rsidRDefault="00A869D8" w:rsidP="00A869D8"/>
    <w:p w:rsidR="00A869D8" w:rsidRDefault="007B5E39" w:rsidP="00A869D8">
      <w:r>
        <w:rPr>
          <w:noProof/>
          <w:lang w:val="de-DE" w:eastAsia="de-DE"/>
        </w:rPr>
        <w:pict>
          <v:group id="_x0000_s9263" style="position:absolute;margin-left:-45.65pt;margin-top:7.1pt;width:443.4pt;height:41.25pt;z-index:264797184" coordorigin="505,5408" coordsize="8868,825">
            <v:rect id="_x0000_s9264" style="position:absolute;left:505;top:5408;width:4684;height:543" fillcolor="#8db3e2" strokeweight="2pt">
              <v:textbox style="mso-next-textbox:#_x0000_s9264">
                <w:txbxContent>
                  <w:p w:rsidR="001E6E58" w:rsidRPr="00482F1A" w:rsidRDefault="001E6E58" w:rsidP="00A869D8">
                    <w:pPr>
                      <w:spacing w:line="240" w:lineRule="auto"/>
                      <w:rPr>
                        <w:szCs w:val="24"/>
                      </w:rPr>
                    </w:pPr>
                    <w:proofErr w:type="spellStart"/>
                    <w:proofErr w:type="gramStart"/>
                    <w:r w:rsidRPr="00482F1A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482F1A">
                      <w:rPr>
                        <w:rFonts w:cs="Arial"/>
                        <w:b/>
                        <w:bCs/>
                        <w:szCs w:val="20"/>
                      </w:rPr>
                      <w:t>TelephoneCIUniversalCommunication</w:t>
                    </w:r>
                    <w:proofErr w:type="spellEnd"/>
                  </w:p>
                </w:txbxContent>
              </v:textbox>
            </v:rect>
            <v:shape id="_x0000_s9265" type="#_x0000_t32" style="position:absolute;left:5502;top:5707;width:907;height:0" o:connectortype="straight" strokeweight="2pt"/>
            <v:rect id="_x0000_s9266" style="position:absolute;left:5810;top:5771;width:789;height:462" stroked="f">
              <v:textbox style="mso-next-textbox:#_x0000_s9266">
                <w:txbxContent>
                  <w:p w:rsidR="001E6E58" w:rsidRPr="002F612C" w:rsidRDefault="001E6E58" w:rsidP="00A869D8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267" style="position:absolute;left:6409;top:5408;width:2964;height:543" filled="f" fillcolor="#8db3e2" strokeweight="2pt">
              <v:textbox style="mso-next-textbox:#_x0000_s9267">
                <w:txbxContent>
                  <w:p w:rsidR="001E6E58" w:rsidRPr="00482F1A" w:rsidRDefault="001E6E58" w:rsidP="00A869D8">
                    <w:pPr>
                      <w:spacing w:line="240" w:lineRule="auto"/>
                    </w:pPr>
                    <w:proofErr w:type="spellStart"/>
                    <w:proofErr w:type="gramStart"/>
                    <w:r w:rsidRPr="00482F1A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482F1A">
                      <w:rPr>
                        <w:rFonts w:cs="Arial"/>
                        <w:bCs/>
                        <w:szCs w:val="20"/>
                      </w:rPr>
                      <w:t>CompleteNumberText</w:t>
                    </w:r>
                    <w:proofErr w:type="spellEnd"/>
                  </w:p>
                </w:txbxContent>
              </v:textbox>
            </v:rect>
            <v:rect id="_x0000_s9268" style="position:absolute;left:5198;top:5577;width:300;height:262" strokeweight="2pt"/>
            <v:shape id="_x0000_s9269" type="#_x0000_t32" style="position:absolute;left:5188;top:5707;width:340;height:0" o:connectortype="straight" strokeweight="2pt"/>
          </v:group>
        </w:pict>
      </w:r>
    </w:p>
    <w:p w:rsidR="00A869D8" w:rsidRDefault="00A869D8" w:rsidP="00A869D8"/>
    <w:p w:rsidR="00A869D8" w:rsidRDefault="00A869D8" w:rsidP="00A869D8"/>
    <w:p w:rsidR="00A869D8" w:rsidRDefault="00A869D8" w:rsidP="00A869D8"/>
    <w:p w:rsidR="00A869D8" w:rsidRDefault="00A869D8" w:rsidP="00A869D8"/>
    <w:p w:rsidR="00A869D8" w:rsidRDefault="00A869D8" w:rsidP="00A869D8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1502"/>
        <w:gridCol w:w="1101"/>
        <w:gridCol w:w="907"/>
        <w:gridCol w:w="1518"/>
        <w:gridCol w:w="1032"/>
      </w:tblGrid>
      <w:tr w:rsidR="00A869D8" w:rsidRPr="006239D4" w:rsidTr="004E0F7F">
        <w:trPr>
          <w:trHeight w:val="330"/>
        </w:trPr>
        <w:tc>
          <w:tcPr>
            <w:tcW w:w="1834" w:type="pct"/>
            <w:shd w:val="clear" w:color="auto" w:fill="FFFFCC"/>
            <w:noWrap/>
            <w:vAlign w:val="center"/>
            <w:hideMark/>
          </w:tcPr>
          <w:p w:rsidR="00A869D8" w:rsidRPr="006239D4" w:rsidRDefault="00A869D8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785" w:type="pct"/>
            <w:shd w:val="clear" w:color="auto" w:fill="FFFFCC"/>
            <w:noWrap/>
            <w:vAlign w:val="center"/>
            <w:hideMark/>
          </w:tcPr>
          <w:p w:rsidR="00A869D8" w:rsidRPr="006239D4" w:rsidRDefault="00A869D8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75" w:type="pct"/>
            <w:shd w:val="clear" w:color="auto" w:fill="FFFFCC"/>
            <w:noWrap/>
            <w:vAlign w:val="center"/>
            <w:hideMark/>
          </w:tcPr>
          <w:p w:rsidR="00A869D8" w:rsidRPr="006239D4" w:rsidRDefault="00A869D8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474" w:type="pct"/>
            <w:shd w:val="clear" w:color="auto" w:fill="FFFFCC"/>
            <w:noWrap/>
            <w:vAlign w:val="center"/>
            <w:hideMark/>
          </w:tcPr>
          <w:p w:rsidR="00A869D8" w:rsidRPr="006239D4" w:rsidRDefault="00A869D8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793" w:type="pct"/>
            <w:shd w:val="clear" w:color="auto" w:fill="FFFFCC"/>
            <w:noWrap/>
            <w:vAlign w:val="center"/>
            <w:hideMark/>
          </w:tcPr>
          <w:p w:rsidR="00A869D8" w:rsidRPr="006239D4" w:rsidRDefault="00A869D8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39" w:type="pct"/>
            <w:shd w:val="clear" w:color="auto" w:fill="FFFFCC"/>
            <w:noWrap/>
            <w:vAlign w:val="center"/>
            <w:hideMark/>
          </w:tcPr>
          <w:p w:rsidR="00A869D8" w:rsidRPr="006239D4" w:rsidRDefault="00A869D8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A869D8" w:rsidRPr="006239D4" w:rsidTr="004E0F7F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A869D8" w:rsidRPr="006239D4" w:rsidRDefault="00A869D8" w:rsidP="004E0F7F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A869D8" w:rsidRPr="006239D4" w:rsidTr="004E0F7F">
        <w:trPr>
          <w:trHeight w:val="315"/>
        </w:trPr>
        <w:tc>
          <w:tcPr>
            <w:tcW w:w="1834" w:type="pct"/>
            <w:shd w:val="clear" w:color="auto" w:fill="auto"/>
            <w:noWrap/>
            <w:vAlign w:val="center"/>
            <w:hideMark/>
          </w:tcPr>
          <w:p w:rsidR="00A869D8" w:rsidRDefault="00A869D8" w:rsidP="004E0F7F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A869D8" w:rsidRDefault="00A869D8" w:rsidP="004E0F7F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D83B9B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asram:CompleteNumberText</w:t>
            </w:r>
          </w:p>
          <w:p w:rsidR="00A869D8" w:rsidRPr="006239D4" w:rsidRDefault="00A869D8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:rsidR="00A869D8" w:rsidRPr="006239D4" w:rsidRDefault="00A869D8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A869D8" w:rsidRPr="007A6D70" w:rsidRDefault="00A869D8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25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A869D8" w:rsidRPr="007A6D70" w:rsidRDefault="00A869D8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7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A869D8" w:rsidRPr="007A6D70" w:rsidRDefault="00A869D8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+33 146200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:rsidR="00A869D8" w:rsidRPr="007A6D70" w:rsidRDefault="00A869D8" w:rsidP="004E0F7F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A869D8" w:rsidRPr="006239D4" w:rsidTr="004E0F7F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A869D8" w:rsidRPr="00984F5B" w:rsidRDefault="00A869D8" w:rsidP="004E0F7F">
            <w:pPr>
              <w:spacing w:line="240" w:lineRule="auto"/>
              <w:rPr>
                <w:rFonts w:eastAsia="Times New Roman"/>
                <w:b/>
                <w:color w:val="000000"/>
                <w:szCs w:val="20"/>
                <w:lang w:val="de-DE" w:eastAsia="de-DE"/>
              </w:rPr>
            </w:pPr>
          </w:p>
          <w:p w:rsidR="00A869D8" w:rsidRDefault="00B13795" w:rsidP="004E0F7F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SupplierContact</w:t>
            </w:r>
            <w:r w:rsidR="00A869D8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Phone</w:t>
            </w:r>
            <w:r w:rsidR="00A869D8" w:rsidRPr="00984F5B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:</w:t>
            </w:r>
            <w:r w:rsidR="00A869D8" w:rsidRPr="00984F5B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</w:t>
            </w:r>
            <w:r w:rsidR="00A869D8" w:rsidRPr="00DE79C0">
              <w:rPr>
                <w:rFonts w:eastAsia="Times New Roman" w:cs="Arial"/>
                <w:color w:val="000000"/>
                <w:szCs w:val="20"/>
                <w:lang w:eastAsia="de-DE"/>
              </w:rPr>
              <w:t>Contains of the contact phone</w:t>
            </w:r>
          </w:p>
          <w:p w:rsidR="00A869D8" w:rsidRPr="004A17ED" w:rsidRDefault="00A869D8" w:rsidP="004E0F7F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A869D8" w:rsidRDefault="00A869D8" w:rsidP="00A869D8"/>
    <w:p w:rsidR="00B24680" w:rsidRPr="00B1590C" w:rsidRDefault="00B24680" w:rsidP="00B24680">
      <w:pPr>
        <w:pStyle w:val="berschrift2"/>
        <w:rPr>
          <w:sz w:val="32"/>
          <w:szCs w:val="32"/>
          <w:lang w:val="de-DE"/>
        </w:rPr>
      </w:pPr>
      <w:bookmarkStart w:id="52" w:name="_asram:ApplicableCIBIHSupplyChainTra_1"/>
      <w:bookmarkStart w:id="53" w:name="_Toc349132622"/>
      <w:bookmarkEnd w:id="52"/>
      <w:r w:rsidRPr="00B24680">
        <w:rPr>
          <w:sz w:val="32"/>
          <w:szCs w:val="32"/>
        </w:rPr>
        <w:lastRenderedPageBreak/>
        <w:t>asram:ApplicableCIBIHSupplyChainTradeSettlement</w:t>
      </w:r>
      <w:bookmarkEnd w:id="53"/>
    </w:p>
    <w:p w:rsidR="00B24680" w:rsidRDefault="00B24680" w:rsidP="00A46A31"/>
    <w:p w:rsidR="0009612A" w:rsidRDefault="0009612A" w:rsidP="0009612A">
      <w:pPr>
        <w:spacing w:line="240" w:lineRule="auto"/>
        <w:rPr>
          <w:noProof/>
          <w:lang w:eastAsia="de-DE"/>
        </w:rPr>
      </w:pPr>
      <w:r>
        <w:rPr>
          <w:noProof/>
          <w:lang w:eastAsia="de-DE"/>
        </w:rPr>
        <w:t xml:space="preserve">The header is specified by the item </w:t>
      </w:r>
      <w:r w:rsidRPr="004A17ED">
        <w:rPr>
          <w:rFonts w:cs="Arial"/>
          <w:b/>
          <w:bCs/>
          <w:szCs w:val="20"/>
        </w:rPr>
        <w:t xml:space="preserve">asram:ApplicableCIBIHSupplyChainTradeSettlement </w:t>
      </w:r>
      <w:r>
        <w:rPr>
          <w:noProof/>
          <w:lang w:eastAsia="de-DE"/>
        </w:rPr>
        <w:t>consists of following substructures:</w:t>
      </w:r>
    </w:p>
    <w:p w:rsidR="0009612A" w:rsidRDefault="0009612A" w:rsidP="00A46A31"/>
    <w:p w:rsidR="003F46D4" w:rsidRPr="00DF7B56" w:rsidRDefault="003F46D4" w:rsidP="003F46D4">
      <w:pPr>
        <w:numPr>
          <w:ilvl w:val="0"/>
          <w:numId w:val="3"/>
        </w:numPr>
        <w:spacing w:line="240" w:lineRule="auto"/>
        <w:rPr>
          <w:szCs w:val="20"/>
        </w:rPr>
      </w:pPr>
      <w:r>
        <w:rPr>
          <w:rFonts w:cs="Arial"/>
          <w:bCs/>
          <w:szCs w:val="20"/>
        </w:rPr>
        <w:t xml:space="preserve">    </w:t>
      </w:r>
      <w:r w:rsidRPr="003D3D51">
        <w:rPr>
          <w:rFonts w:cs="Arial"/>
          <w:bCs/>
          <w:szCs w:val="20"/>
        </w:rPr>
        <w:t>asram:DescriptionText</w:t>
      </w:r>
    </w:p>
    <w:p w:rsidR="003F46D4" w:rsidRPr="003F46D4" w:rsidRDefault="003F46D4" w:rsidP="003F46D4">
      <w:pPr>
        <w:pStyle w:val="Listenabsatz"/>
        <w:numPr>
          <w:ilvl w:val="0"/>
          <w:numId w:val="3"/>
        </w:numPr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    </w:t>
      </w:r>
      <w:r w:rsidRPr="003F46D4">
        <w:rPr>
          <w:rFonts w:cs="Arial"/>
          <w:bCs/>
          <w:szCs w:val="20"/>
        </w:rPr>
        <w:t>asram:PaymentAmount</w:t>
      </w:r>
    </w:p>
    <w:p w:rsidR="003F46D4" w:rsidRPr="003D3D51" w:rsidRDefault="003F46D4" w:rsidP="003F46D4">
      <w:pPr>
        <w:pStyle w:val="Listenabsatz"/>
        <w:numPr>
          <w:ilvl w:val="0"/>
          <w:numId w:val="3"/>
        </w:numPr>
        <w:spacing w:line="240" w:lineRule="auto"/>
      </w:pPr>
      <w:r>
        <w:rPr>
          <w:rFonts w:cs="Arial"/>
          <w:bCs/>
          <w:szCs w:val="20"/>
        </w:rPr>
        <w:t xml:space="preserve">    </w:t>
      </w:r>
      <w:r w:rsidRPr="003F46D4">
        <w:rPr>
          <w:rFonts w:cs="Arial"/>
          <w:bCs/>
          <w:szCs w:val="20"/>
        </w:rPr>
        <w:t>asram:PaymentCurrencyCode</w:t>
      </w:r>
    </w:p>
    <w:p w:rsidR="003F46D4" w:rsidRDefault="003F46D4" w:rsidP="003F46D4">
      <w:pPr>
        <w:numPr>
          <w:ilvl w:val="0"/>
          <w:numId w:val="3"/>
        </w:numPr>
        <w:spacing w:line="240" w:lineRule="auto"/>
        <w:rPr>
          <w:rFonts w:cs="Arial"/>
          <w:bCs/>
          <w:szCs w:val="20"/>
          <w:lang w:val="de-DE"/>
        </w:rPr>
      </w:pPr>
      <w:r>
        <w:rPr>
          <w:rFonts w:cs="Arial"/>
          <w:bCs/>
          <w:szCs w:val="20"/>
          <w:lang w:val="de-DE"/>
        </w:rPr>
        <w:t xml:space="preserve">    </w:t>
      </w:r>
      <w:r w:rsidRPr="003F46D4">
        <w:rPr>
          <w:rFonts w:cs="Arial"/>
          <w:bCs/>
          <w:szCs w:val="20"/>
          <w:lang w:val="de-DE"/>
        </w:rPr>
        <w:t>asram:TaxCurrencyCode</w:t>
      </w:r>
    </w:p>
    <w:p w:rsidR="003F46D4" w:rsidRPr="003D3D51" w:rsidRDefault="003F46D4" w:rsidP="003F46D4">
      <w:pPr>
        <w:numPr>
          <w:ilvl w:val="0"/>
          <w:numId w:val="3"/>
        </w:numPr>
        <w:spacing w:line="240" w:lineRule="auto"/>
        <w:rPr>
          <w:rFonts w:cs="Arial"/>
          <w:bCs/>
          <w:szCs w:val="20"/>
          <w:lang w:val="de-DE"/>
        </w:rPr>
      </w:pPr>
      <w:r>
        <w:rPr>
          <w:rFonts w:cs="Arial"/>
          <w:bCs/>
          <w:szCs w:val="20"/>
          <w:lang w:val="de-DE"/>
        </w:rPr>
        <w:t xml:space="preserve">    </w:t>
      </w:r>
      <w:r w:rsidRPr="003F46D4">
        <w:rPr>
          <w:rFonts w:cs="Arial"/>
          <w:bCs/>
          <w:szCs w:val="20"/>
          <w:lang w:val="de-DE"/>
        </w:rPr>
        <w:t>asram:TotalInvoiceAmount</w:t>
      </w:r>
    </w:p>
    <w:p w:rsidR="003F46D4" w:rsidRDefault="003F46D4" w:rsidP="003F46D4">
      <w:pPr>
        <w:spacing w:line="240" w:lineRule="auto"/>
        <w:ind w:firstLine="360"/>
        <w:rPr>
          <w:rFonts w:cs="Arial"/>
          <w:bCs/>
          <w:szCs w:val="20"/>
          <w:lang w:val="de-DE"/>
        </w:rPr>
      </w:pPr>
      <w:r>
        <w:rPr>
          <w:bCs/>
          <w:szCs w:val="20"/>
        </w:rPr>
        <w:t xml:space="preserve">3.2.1  </w:t>
      </w:r>
      <w:hyperlink w:anchor="_asram:AcceptanceReferencedCIReferen" w:history="1">
        <w:r w:rsidRPr="00A005A8">
          <w:rPr>
            <w:rStyle w:val="Hyperlink"/>
            <w:rFonts w:cs="Arial"/>
            <w:bCs/>
            <w:szCs w:val="20"/>
            <w:lang w:val="de-DE"/>
          </w:rPr>
          <w:t>asram:AcceptanceReferencedCIReferencedDocument</w:t>
        </w:r>
      </w:hyperlink>
    </w:p>
    <w:p w:rsidR="003F46D4" w:rsidRDefault="003F46D4" w:rsidP="003F46D4">
      <w:pPr>
        <w:spacing w:line="240" w:lineRule="auto"/>
        <w:ind w:firstLine="360"/>
      </w:pPr>
      <w:r>
        <w:rPr>
          <w:bCs/>
          <w:szCs w:val="20"/>
        </w:rPr>
        <w:t xml:space="preserve">3.2.2  </w:t>
      </w:r>
      <w:hyperlink w:anchor="_asram:InvoiceeCITradeParty" w:history="1">
        <w:r w:rsidRPr="00A005A8">
          <w:rPr>
            <w:rStyle w:val="Hyperlink"/>
            <w:rFonts w:cs="Arial"/>
            <w:bCs/>
            <w:szCs w:val="20"/>
            <w:lang w:val="de-DE"/>
          </w:rPr>
          <w:t>asram:InvoiceeCITradeParty</w:t>
        </w:r>
      </w:hyperlink>
    </w:p>
    <w:p w:rsidR="003F46D4" w:rsidRDefault="003F46D4" w:rsidP="003F46D4">
      <w:pPr>
        <w:spacing w:line="240" w:lineRule="auto"/>
        <w:ind w:firstLine="360"/>
        <w:rPr>
          <w:rFonts w:cs="Arial"/>
          <w:bCs/>
          <w:szCs w:val="20"/>
          <w:lang w:val="de-DE"/>
        </w:rPr>
      </w:pPr>
      <w:r>
        <w:rPr>
          <w:rFonts w:cs="Arial"/>
          <w:bCs/>
          <w:szCs w:val="20"/>
          <w:lang w:val="de-DE"/>
        </w:rPr>
        <w:t>3.2.3</w:t>
      </w:r>
      <w:r w:rsidRPr="004F16E2">
        <w:rPr>
          <w:rFonts w:cs="Arial"/>
          <w:bCs/>
          <w:szCs w:val="20"/>
          <w:lang w:val="de-DE"/>
        </w:rPr>
        <w:t xml:space="preserve"> </w:t>
      </w:r>
      <w:r>
        <w:rPr>
          <w:rFonts w:cs="Arial"/>
          <w:bCs/>
          <w:szCs w:val="20"/>
          <w:lang w:val="de-DE"/>
        </w:rPr>
        <w:t xml:space="preserve"> </w:t>
      </w:r>
      <w:hyperlink w:anchor="_asram:PayeeCITradeParty" w:history="1">
        <w:r w:rsidRPr="00A005A8">
          <w:rPr>
            <w:rStyle w:val="Hyperlink"/>
            <w:rFonts w:cs="Arial"/>
            <w:bCs/>
            <w:szCs w:val="20"/>
            <w:lang w:val="de-DE"/>
          </w:rPr>
          <w:t>asram:PayeeCITradeParty</w:t>
        </w:r>
      </w:hyperlink>
    </w:p>
    <w:p w:rsidR="003F46D4" w:rsidRPr="003D3D51" w:rsidRDefault="003F46D4" w:rsidP="003F46D4">
      <w:pPr>
        <w:spacing w:line="240" w:lineRule="auto"/>
        <w:ind w:firstLine="360"/>
        <w:rPr>
          <w:szCs w:val="20"/>
        </w:rPr>
      </w:pPr>
      <w:r>
        <w:rPr>
          <w:rFonts w:cs="Arial"/>
          <w:bCs/>
          <w:szCs w:val="20"/>
          <w:lang w:val="de-DE"/>
        </w:rPr>
        <w:t>3.2.4</w:t>
      </w:r>
      <w:r w:rsidRPr="004F16E2">
        <w:rPr>
          <w:rFonts w:cs="Arial"/>
          <w:bCs/>
          <w:szCs w:val="20"/>
          <w:lang w:val="de-DE"/>
        </w:rPr>
        <w:t xml:space="preserve"> </w:t>
      </w:r>
      <w:r>
        <w:rPr>
          <w:rFonts w:cs="Arial"/>
          <w:bCs/>
          <w:szCs w:val="20"/>
          <w:lang w:val="de-DE"/>
        </w:rPr>
        <w:t xml:space="preserve"> </w:t>
      </w:r>
      <w:hyperlink w:anchor="_asram:SpecifiedCITradePaymentTerms" w:history="1">
        <w:r w:rsidRPr="00A005A8">
          <w:rPr>
            <w:rStyle w:val="Hyperlink"/>
            <w:rFonts w:cs="Arial"/>
            <w:bCs/>
            <w:szCs w:val="20"/>
            <w:lang w:val="de-DE"/>
          </w:rPr>
          <w:t>asram:SpecifiedCITradePaymentTerms</w:t>
        </w:r>
      </w:hyperlink>
    </w:p>
    <w:p w:rsidR="003F46D4" w:rsidRPr="003D3D51" w:rsidRDefault="003F46D4" w:rsidP="003F46D4">
      <w:pPr>
        <w:spacing w:line="240" w:lineRule="auto"/>
        <w:ind w:firstLine="360"/>
        <w:rPr>
          <w:szCs w:val="20"/>
        </w:rPr>
      </w:pPr>
      <w:r>
        <w:rPr>
          <w:rFonts w:cs="Arial"/>
          <w:bCs/>
          <w:szCs w:val="20"/>
          <w:lang w:val="de-DE"/>
        </w:rPr>
        <w:t>3.2.5</w:t>
      </w:r>
      <w:r w:rsidRPr="004F16E2">
        <w:rPr>
          <w:rFonts w:cs="Arial"/>
          <w:bCs/>
          <w:szCs w:val="20"/>
          <w:lang w:val="de-DE"/>
        </w:rPr>
        <w:t xml:space="preserve"> </w:t>
      </w:r>
      <w:r>
        <w:rPr>
          <w:rFonts w:cs="Arial"/>
          <w:bCs/>
          <w:szCs w:val="20"/>
          <w:lang w:val="de-DE"/>
        </w:rPr>
        <w:t xml:space="preserve"> </w:t>
      </w:r>
      <w:hyperlink w:anchor="_asram:SubtotalCalculatedCITradeTax" w:history="1">
        <w:r w:rsidRPr="00A005A8">
          <w:rPr>
            <w:rStyle w:val="Hyperlink"/>
            <w:rFonts w:cs="Arial"/>
            <w:bCs/>
            <w:szCs w:val="20"/>
            <w:lang w:val="de-DE"/>
          </w:rPr>
          <w:t>asram:SubtotalCalculatedCITradeTax</w:t>
        </w:r>
      </w:hyperlink>
    </w:p>
    <w:p w:rsidR="0009612A" w:rsidRDefault="0009612A" w:rsidP="00A46A31"/>
    <w:p w:rsidR="0009612A" w:rsidRDefault="007B5E39" w:rsidP="00A46A31">
      <w:r>
        <w:rPr>
          <w:noProof/>
          <w:lang w:val="de-DE" w:eastAsia="de-DE"/>
        </w:rPr>
        <w:pict>
          <v:group id="_x0000_s11710" style="position:absolute;margin-left:-46.1pt;margin-top:.1pt;width:556.3pt;height:429.7pt;z-index:268995584" coordorigin="496,5551" coordsize="11126,8594">
            <v:rect id="_x0000_s11706" style="position:absolute;left:9623;top:8724;width:1175;height:385" filled="f" fillcolor="#8db3e2" strokeweight="1pt">
              <v:textbox style="mso-next-textbox:#_x0000_s11706">
                <w:txbxContent>
                  <w:p w:rsidR="001E6E58" w:rsidRPr="001E6E58" w:rsidRDefault="001E6E58" w:rsidP="001E6E58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  <w:proofErr w:type="gramStart"/>
                    <w:r w:rsidRPr="001E6E58">
                      <w:rPr>
                        <w:rFonts w:cs="Arial"/>
                        <w:bCs/>
                        <w:sz w:val="18"/>
                        <w:szCs w:val="18"/>
                      </w:rPr>
                      <w:t>attributes</w:t>
                    </w:r>
                    <w:proofErr w:type="gramEnd"/>
                  </w:p>
                  <w:p w:rsidR="001E6E58" w:rsidRPr="001E6E58" w:rsidRDefault="001E6E58" w:rsidP="001E6E58">
                    <w:pPr>
                      <w:spacing w:line="240" w:lineRule="auto"/>
                      <w:rPr>
                        <w:noProof/>
                        <w:sz w:val="18"/>
                        <w:szCs w:val="18"/>
                        <w:lang w:val="de-DE" w:eastAsia="de-DE"/>
                      </w:rPr>
                    </w:pPr>
                  </w:p>
                  <w:p w:rsidR="001E6E58" w:rsidRPr="001E6E58" w:rsidRDefault="001E6E58" w:rsidP="001E6E58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1707" style="position:absolute;left:9623;top:9095;width:1399;height:469">
              <v:textbox style="mso-next-textbox:#_x0000_s11707">
                <w:txbxContent>
                  <w:p w:rsidR="001E6E58" w:rsidRPr="001E6E58" w:rsidRDefault="001E6E58" w:rsidP="001E6E58">
                    <w:pPr>
                      <w:rPr>
                        <w:sz w:val="18"/>
                        <w:szCs w:val="18"/>
                        <w:lang w:val="de-DE"/>
                      </w:rPr>
                    </w:pPr>
                    <w:proofErr w:type="spellStart"/>
                    <w:r w:rsidRPr="001E6E58">
                      <w:rPr>
                        <w:sz w:val="18"/>
                        <w:szCs w:val="18"/>
                        <w:lang w:val="de-DE"/>
                      </w:rPr>
                      <w:t>currencyID</w:t>
                    </w:r>
                    <w:proofErr w:type="spellEnd"/>
                  </w:p>
                </w:txbxContent>
              </v:textbox>
            </v:rect>
            <v:shape id="_x0000_s11708" type="#_x0000_t32" style="position:absolute;left:9109;top:9293;width:502;height:0" o:connectortype="straight" strokeweight="1pt"/>
            <v:rect id="_x0000_s11701" style="position:absolute;left:9399;top:6144;width:1175;height:385" filled="f" fillcolor="#8db3e2" strokeweight="1pt">
              <v:textbox style="mso-next-textbox:#_x0000_s11701">
                <w:txbxContent>
                  <w:p w:rsidR="001E6E58" w:rsidRPr="001E6E58" w:rsidRDefault="001E6E58" w:rsidP="001E6E58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  <w:proofErr w:type="gramStart"/>
                    <w:r w:rsidRPr="001E6E58">
                      <w:rPr>
                        <w:rFonts w:cs="Arial"/>
                        <w:bCs/>
                        <w:sz w:val="18"/>
                        <w:szCs w:val="18"/>
                      </w:rPr>
                      <w:t>attributes</w:t>
                    </w:r>
                    <w:proofErr w:type="gramEnd"/>
                  </w:p>
                  <w:p w:rsidR="001E6E58" w:rsidRPr="001E6E58" w:rsidRDefault="001E6E58" w:rsidP="001E6E58">
                    <w:pPr>
                      <w:spacing w:line="240" w:lineRule="auto"/>
                      <w:rPr>
                        <w:noProof/>
                        <w:sz w:val="18"/>
                        <w:szCs w:val="18"/>
                        <w:lang w:val="de-DE" w:eastAsia="de-DE"/>
                      </w:rPr>
                    </w:pPr>
                  </w:p>
                  <w:p w:rsidR="001E6E58" w:rsidRPr="001E6E58" w:rsidRDefault="001E6E58" w:rsidP="001E6E58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1702" style="position:absolute;left:9399;top:6515;width:1399;height:469">
              <v:textbox style="mso-next-textbox:#_x0000_s11702">
                <w:txbxContent>
                  <w:p w:rsidR="001E6E58" w:rsidRPr="001E6E58" w:rsidRDefault="001E6E58" w:rsidP="001E6E58">
                    <w:pPr>
                      <w:rPr>
                        <w:sz w:val="18"/>
                        <w:szCs w:val="18"/>
                        <w:lang w:val="de-DE"/>
                      </w:rPr>
                    </w:pPr>
                    <w:proofErr w:type="spellStart"/>
                    <w:r w:rsidRPr="001E6E58">
                      <w:rPr>
                        <w:sz w:val="18"/>
                        <w:szCs w:val="18"/>
                        <w:lang w:val="de-DE"/>
                      </w:rPr>
                      <w:t>currencyID</w:t>
                    </w:r>
                    <w:proofErr w:type="spellEnd"/>
                  </w:p>
                </w:txbxContent>
              </v:textbox>
            </v:rect>
            <v:shape id="_x0000_s11703" type="#_x0000_t32" style="position:absolute;left:8885;top:6713;width:502;height:0" o:connectortype="straight" strokeweight="1pt"/>
            <v:group id="_x0000_s9317" style="position:absolute;left:11322;top:10025;width:300;height:262" coordorigin="6283,5431" coordsize="300,262">
              <v:rect id="_x0000_s9318" style="position:absolute;left:6283;top:5431;width:300;height:262" strokeweight="2pt"/>
              <v:shape id="_x0000_s9319" type="#_x0000_t32" style="position:absolute;left:6367;top:5556;width:147;height:0" o:connectortype="straight" strokeweight="1.25pt"/>
              <v:shape id="_x0000_s9320" type="#_x0000_t32" style="position:absolute;left:6437;top:5501;width:0;height:113;flip:y" o:connectortype="straight" strokeweight="1.25pt"/>
            </v:group>
            <v:group id="_x0000_s9321" style="position:absolute;left:9245;top:10894;width:300;height:262" coordorigin="6283,5431" coordsize="300,262">
              <v:rect id="_x0000_s9322" style="position:absolute;left:6283;top:5431;width:300;height:262" strokeweight="2pt"/>
              <v:shape id="_x0000_s9323" type="#_x0000_t32" style="position:absolute;left:6367;top:5556;width:147;height:0" o:connectortype="straight" strokeweight="1.25pt"/>
              <v:shape id="_x0000_s9324" type="#_x0000_t32" style="position:absolute;left:6437;top:5501;width:0;height:113;flip:y" o:connectortype="straight" strokeweight="1.25pt"/>
            </v:group>
            <v:group id="_x0000_s9325" style="position:absolute;left:9095;top:11773;width:300;height:262" coordorigin="6283,5431" coordsize="300,262">
              <v:rect id="_x0000_s9326" style="position:absolute;left:6283;top:5431;width:300;height:262" strokeweight="2pt"/>
              <v:shape id="_x0000_s9327" type="#_x0000_t32" style="position:absolute;left:6367;top:5556;width:147;height:0" o:connectortype="straight" strokeweight="1.25pt"/>
              <v:shape id="_x0000_s9328" type="#_x0000_t32" style="position:absolute;left:6437;top:5501;width:0;height:113;flip:y" o:connectortype="straight" strokeweight="1.25pt"/>
            </v:group>
            <v:group id="_x0000_s9329" style="position:absolute;left:10167;top:12655;width:300;height:262" coordorigin="6283,5431" coordsize="300,262">
              <v:rect id="_x0000_s9330" style="position:absolute;left:6283;top:5431;width:300;height:262" strokeweight="2pt"/>
              <v:shape id="_x0000_s9331" type="#_x0000_t32" style="position:absolute;left:6367;top:5556;width:147;height:0" o:connectortype="straight" strokeweight="1.25pt"/>
              <v:shape id="_x0000_s9332" type="#_x0000_t32" style="position:absolute;left:6437;top:5501;width:0;height:113;flip:y" o:connectortype="straight" strokeweight="1.25pt"/>
            </v:group>
            <v:group id="_x0000_s9333" style="position:absolute;left:10000;top:13543;width:300;height:262" coordorigin="6283,5431" coordsize="300,262">
              <v:rect id="_x0000_s9334" style="position:absolute;left:6283;top:5431;width:300;height:262" strokeweight="2pt"/>
              <v:shape id="_x0000_s9335" type="#_x0000_t32" style="position:absolute;left:6367;top:5556;width:147;height:0" o:connectortype="straight" strokeweight="1.25pt"/>
              <v:shape id="_x0000_s9336" type="#_x0000_t32" style="position:absolute;left:6437;top:5501;width:0;height:113;flip:y" o:connectortype="straight" strokeweight="1.25pt"/>
            </v:group>
            <v:rect id="_x0000_s9282" style="position:absolute;left:496;top:9027;width:4845;height:543" fillcolor="#8db3e2" strokeweight="2pt">
              <v:textbox style="mso-next-textbox:#_x0000_s9282">
                <w:txbxContent>
                  <w:p w:rsidR="001E6E58" w:rsidRPr="005A0569" w:rsidRDefault="001E6E58" w:rsidP="005A48D8">
                    <w:pPr>
                      <w:rPr>
                        <w:sz w:val="18"/>
                        <w:szCs w:val="18"/>
                      </w:rPr>
                    </w:pPr>
                    <w:proofErr w:type="spellStart"/>
                    <w:r w:rsidRPr="005A0569">
                      <w:rPr>
                        <w:rFonts w:cs="Arial"/>
                        <w:b/>
                        <w:bCs/>
                        <w:sz w:val="18"/>
                        <w:szCs w:val="18"/>
                        <w:lang w:val="de-DE"/>
                      </w:rPr>
                      <w:t>asram:ApplicableCIBIHSupplyChainTradeSettlement</w:t>
                    </w:r>
                    <w:proofErr w:type="spellEnd"/>
                  </w:p>
                </w:txbxContent>
              </v:textbox>
            </v:rect>
            <v:rect id="_x0000_s9277" style="position:absolute;left:6026;top:13683;width:789;height:462" stroked="f">
              <v:textbox style="mso-next-textbox:#_x0000_s9277">
                <w:txbxContent>
                  <w:p w:rsidR="001E6E58" w:rsidRPr="002F612C" w:rsidRDefault="001E6E58" w:rsidP="005A48D8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278" style="position:absolute;left:6027;top:12832;width:789;height:462" stroked="f">
              <v:textbox style="mso-next-textbox:#_x0000_s9278">
                <w:txbxContent>
                  <w:p w:rsidR="001E6E58" w:rsidRPr="002F612C" w:rsidRDefault="001E6E58" w:rsidP="005A48D8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279" style="position:absolute;left:5975;top:10158;width:789;height:462" stroked="f">
              <v:textbox style="mso-next-textbox:#_x0000_s9279">
                <w:txbxContent>
                  <w:p w:rsidR="001E6E58" w:rsidRPr="002F612C" w:rsidRDefault="001E6E58" w:rsidP="005A48D8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280" style="position:absolute;left:6618;top:13399;width:3382;height:543" filled="f" fillcolor="#8db3e2" strokeweight="2pt">
              <v:textbox style="mso-next-textbox:#_x0000_s9280">
                <w:txbxContent>
                  <w:p w:rsidR="001E6E58" w:rsidRPr="005A0569" w:rsidRDefault="001E6E58" w:rsidP="005A48D8">
                    <w:pPr>
                      <w:rPr>
                        <w:sz w:val="18"/>
                        <w:szCs w:val="18"/>
                      </w:rPr>
                    </w:pPr>
                    <w:proofErr w:type="spellStart"/>
                    <w:r w:rsidRPr="005A0569">
                      <w:rPr>
                        <w:rFonts w:cs="Arial"/>
                        <w:bCs/>
                        <w:sz w:val="18"/>
                        <w:szCs w:val="18"/>
                        <w:lang w:val="de-DE"/>
                      </w:rPr>
                      <w:t>asram:SubtotalCalculatedCITradeTax</w:t>
                    </w:r>
                    <w:proofErr w:type="spellEnd"/>
                  </w:p>
                </w:txbxContent>
              </v:textbox>
            </v:rect>
            <v:shape id="_x0000_s9281" type="#_x0000_t32" style="position:absolute;left:5965;top:13666;width:624;height:0" o:connectortype="straight" strokeweight="2pt"/>
            <v:shape id="_x0000_s9283" type="#_x0000_t32" style="position:absolute;left:5941;top:5781;width:2;height:7885" o:connectortype="straight" strokeweight="2pt"/>
            <v:rect id="_x0000_s9284" style="position:absolute;left:5996;top:6786;width:789;height:462" stroked="f">
              <v:textbox style="mso-next-textbox:#_x0000_s9284">
                <w:txbxContent>
                  <w:p w:rsidR="001E6E58" w:rsidRPr="002F612C" w:rsidRDefault="001E6E58" w:rsidP="005A48D8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285" style="position:absolute;left:5975;top:7644;width:789;height:462" stroked="f">
              <v:textbox style="mso-next-textbox:#_x0000_s9285">
                <w:txbxContent>
                  <w:p w:rsidR="001E6E58" w:rsidRPr="002F612C" w:rsidRDefault="001E6E58" w:rsidP="005A48D8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286" style="position:absolute;left:5999;top:8513;width:789;height:462" stroked="f">
              <v:textbox style="mso-next-textbox:#_x0000_s9286">
                <w:txbxContent>
                  <w:p w:rsidR="001E6E58" w:rsidRPr="002F612C" w:rsidRDefault="001E6E58" w:rsidP="005A48D8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287" style="position:absolute;left:5975;top:9388;width:789;height:462" stroked="f">
              <v:textbox style="mso-next-textbox:#_x0000_s9287">
                <w:txbxContent>
                  <w:p w:rsidR="001E6E58" w:rsidRPr="002F612C" w:rsidRDefault="001E6E58" w:rsidP="005A48D8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288" style="position:absolute;left:5976;top:11082;width:789;height:462" stroked="f">
              <v:textbox style="mso-next-textbox:#_x0000_s9288">
                <w:txbxContent>
                  <w:p w:rsidR="001E6E58" w:rsidRPr="002F612C" w:rsidRDefault="001E6E58" w:rsidP="005A48D8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289" style="position:absolute;left:6011;top:11967;width:789;height:462" stroked="f">
              <v:textbox style="mso-next-textbox:#_x0000_s9289">
                <w:txbxContent>
                  <w:p w:rsidR="001E6E58" w:rsidRPr="002F612C" w:rsidRDefault="001E6E58" w:rsidP="005A48D8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290" style="position:absolute;left:5994;top:5883;width:789;height:462" stroked="f">
              <v:textbox style="mso-next-textbox:#_x0000_s9290">
                <w:txbxContent>
                  <w:p w:rsidR="001E6E58" w:rsidRPr="002F612C" w:rsidRDefault="001E6E58" w:rsidP="005A48D8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shape id="_x0000_s9291" type="#_x0000_t32" style="position:absolute;left:5948;top:5792;width:624;height:0" o:connectortype="straight" strokeweight="2pt"/>
            <v:rect id="_x0000_s9292" style="position:absolute;left:5339;top:9196;width:300;height:262" strokeweight="2pt"/>
            <v:rect id="_x0000_s9293" style="position:absolute;left:6573;top:6441;width:2305;height:543" filled="f" fillcolor="#8db3e2" strokeweight="2pt">
              <v:textbox style="mso-next-textbox:#_x0000_s9293">
                <w:txbxContent>
                  <w:p w:rsidR="001E6E58" w:rsidRPr="005A0569" w:rsidRDefault="001E6E58" w:rsidP="005A48D8">
                    <w:pPr>
                      <w:rPr>
                        <w:sz w:val="18"/>
                        <w:szCs w:val="18"/>
                      </w:rPr>
                    </w:pPr>
                    <w:proofErr w:type="spellStart"/>
                    <w:r w:rsidRPr="005A0569">
                      <w:rPr>
                        <w:rFonts w:cs="Arial"/>
                        <w:bCs/>
                        <w:sz w:val="18"/>
                        <w:szCs w:val="18"/>
                        <w:lang w:val="de-DE"/>
                      </w:rPr>
                      <w:t>asram:PaymentAmount</w:t>
                    </w:r>
                    <w:proofErr w:type="spellEnd"/>
                  </w:p>
                </w:txbxContent>
              </v:textbox>
            </v:rect>
            <v:shape id="_x0000_s9294" type="#_x0000_t32" style="position:absolute;left:5329;top:9326;width:340;height:0" o:connectortype="straight" strokeweight="2pt"/>
            <v:rect id="_x0000_s9295" style="position:absolute;left:6567;top:5551;width:2160;height:543" filled="f" fillcolor="#8db3e2" strokeweight="2pt">
              <v:textbox style="mso-next-textbox:#_x0000_s9295">
                <w:txbxContent>
                  <w:p w:rsidR="001E6E58" w:rsidRPr="005A0569" w:rsidRDefault="001E6E58" w:rsidP="005A48D8">
                    <w:pPr>
                      <w:rPr>
                        <w:sz w:val="18"/>
                        <w:szCs w:val="18"/>
                      </w:rPr>
                    </w:pPr>
                    <w:proofErr w:type="spellStart"/>
                    <w:r w:rsidRPr="005A0569">
                      <w:rPr>
                        <w:rFonts w:cs="Arial"/>
                        <w:bCs/>
                        <w:sz w:val="18"/>
                        <w:szCs w:val="18"/>
                        <w:lang w:val="de-DE"/>
                      </w:rPr>
                      <w:t>asram:DescriptionText</w:t>
                    </w:r>
                    <w:proofErr w:type="spellEnd"/>
                  </w:p>
                </w:txbxContent>
              </v:textbox>
            </v:rect>
            <v:rect id="_x0000_s9296" style="position:absolute;left:6573;top:7329;width:2824;height:543" filled="f" fillcolor="#8db3e2" strokeweight="2pt">
              <v:textbox style="mso-next-textbox:#_x0000_s9296">
                <w:txbxContent>
                  <w:p w:rsidR="001E6E58" w:rsidRPr="005A0569" w:rsidRDefault="001E6E58" w:rsidP="005A48D8">
                    <w:pPr>
                      <w:rPr>
                        <w:sz w:val="18"/>
                        <w:szCs w:val="18"/>
                      </w:rPr>
                    </w:pPr>
                    <w:proofErr w:type="spellStart"/>
                    <w:r w:rsidRPr="005A0569">
                      <w:rPr>
                        <w:rFonts w:cs="Arial"/>
                        <w:bCs/>
                        <w:sz w:val="18"/>
                        <w:szCs w:val="18"/>
                        <w:lang w:val="de-DE"/>
                      </w:rPr>
                      <w:t>asram:PaymentCurrencyCode</w:t>
                    </w:r>
                    <w:proofErr w:type="spellEnd"/>
                  </w:p>
                </w:txbxContent>
              </v:textbox>
            </v:rect>
            <v:shape id="_x0000_s9297" type="#_x0000_t32" style="position:absolute;left:5951;top:7643;width:624;height:0" o:connectortype="straight" strokeweight="2pt"/>
            <v:rect id="_x0000_s9298" style="position:absolute;left:6577;top:8181;width:2418;height:543" filled="f" fillcolor="#8db3e2" strokeweight="2pt">
              <v:textbox style="mso-next-textbox:#_x0000_s9298">
                <w:txbxContent>
                  <w:p w:rsidR="001E6E58" w:rsidRPr="005A0569" w:rsidRDefault="001E6E58" w:rsidP="005A48D8">
                    <w:pPr>
                      <w:rPr>
                        <w:sz w:val="18"/>
                        <w:szCs w:val="18"/>
                      </w:rPr>
                    </w:pPr>
                    <w:proofErr w:type="spellStart"/>
                    <w:r w:rsidRPr="005A0569">
                      <w:rPr>
                        <w:rFonts w:cs="Arial"/>
                        <w:bCs/>
                        <w:sz w:val="18"/>
                        <w:szCs w:val="18"/>
                        <w:lang w:val="de-DE"/>
                      </w:rPr>
                      <w:t>asram:TaxCurrencyCode</w:t>
                    </w:r>
                    <w:proofErr w:type="spellEnd"/>
                  </w:p>
                </w:txbxContent>
              </v:textbox>
            </v:rect>
            <v:rect id="_x0000_s9299" style="position:absolute;left:6563;top:9039;width:2532;height:543" filled="f" fillcolor="#8db3e2" strokeweight="2pt">
              <v:textbox style="mso-next-textbox:#_x0000_s9299">
                <w:txbxContent>
                  <w:p w:rsidR="001E6E58" w:rsidRPr="005A0569" w:rsidRDefault="001E6E58" w:rsidP="005A48D8">
                    <w:pPr>
                      <w:rPr>
                        <w:sz w:val="18"/>
                        <w:szCs w:val="18"/>
                      </w:rPr>
                    </w:pPr>
                    <w:proofErr w:type="spellStart"/>
                    <w:r w:rsidRPr="005A0569">
                      <w:rPr>
                        <w:rFonts w:cs="Arial"/>
                        <w:bCs/>
                        <w:sz w:val="18"/>
                        <w:szCs w:val="18"/>
                        <w:lang w:val="de-DE"/>
                      </w:rPr>
                      <w:t>asram:TotalInvoiceAmount</w:t>
                    </w:r>
                    <w:proofErr w:type="spellEnd"/>
                  </w:p>
                </w:txbxContent>
              </v:textbox>
            </v:rect>
            <v:rect id="_x0000_s9300" style="position:absolute;left:6582;top:9879;width:4740;height:543" filled="f" fillcolor="#8db3e2" strokeweight="2pt">
              <v:textbox style="mso-next-textbox:#_x0000_s9300">
                <w:txbxContent>
                  <w:p w:rsidR="001E6E58" w:rsidRPr="005A0569" w:rsidRDefault="001E6E58" w:rsidP="005A48D8">
                    <w:pPr>
                      <w:rPr>
                        <w:sz w:val="18"/>
                        <w:szCs w:val="18"/>
                      </w:rPr>
                    </w:pPr>
                    <w:proofErr w:type="spellStart"/>
                    <w:r w:rsidRPr="005A0569">
                      <w:rPr>
                        <w:rFonts w:cs="Arial"/>
                        <w:bCs/>
                        <w:sz w:val="18"/>
                        <w:szCs w:val="18"/>
                        <w:lang w:val="de-DE"/>
                      </w:rPr>
                      <w:t>asram:AcceptanceReferencedCIReferencedDocument</w:t>
                    </w:r>
                    <w:proofErr w:type="spellEnd"/>
                  </w:p>
                </w:txbxContent>
              </v:textbox>
            </v:rect>
            <v:shape id="_x0000_s9301" type="#_x0000_t32" style="position:absolute;left:5943;top:8411;width:624;height:0" o:connectortype="straight" strokeweight="2pt"/>
            <v:shape id="_x0000_s9302" type="#_x0000_t32" style="position:absolute;left:5956;top:9320;width:624;height:0" o:connectortype="straight" strokeweight="2pt"/>
            <v:shape id="_x0000_s9303" type="#_x0000_t32" style="position:absolute;left:5943;top:10110;width:624;height:0" o:connectortype="straight" strokeweight="2pt"/>
            <v:shape id="_x0000_s9304" type="#_x0000_t32" style="position:absolute;left:5543;top:9326;width:400;height:0" o:connectortype="straight" strokeweight="2pt"/>
            <v:shape id="_x0000_s9305" type="#_x0000_t32" style="position:absolute;left:5950;top:6695;width:624;height:0" o:connectortype="straight" strokeweight="2pt"/>
            <v:rect id="_x0000_s9306" style="position:absolute;left:6584;top:10748;width:2662;height:543" filled="f" fillcolor="#8db3e2" strokeweight="2pt">
              <v:textbox style="mso-next-textbox:#_x0000_s9306">
                <w:txbxContent>
                  <w:p w:rsidR="001E6E58" w:rsidRPr="005A0569" w:rsidRDefault="001E6E58" w:rsidP="005A48D8">
                    <w:pPr>
                      <w:rPr>
                        <w:sz w:val="18"/>
                        <w:szCs w:val="18"/>
                      </w:rPr>
                    </w:pPr>
                    <w:proofErr w:type="spellStart"/>
                    <w:r w:rsidRPr="005A0569">
                      <w:rPr>
                        <w:rFonts w:cs="Arial"/>
                        <w:bCs/>
                        <w:sz w:val="18"/>
                        <w:szCs w:val="18"/>
                        <w:lang w:val="de-DE"/>
                      </w:rPr>
                      <w:t>asram:InvoiceeCITradeParty</w:t>
                    </w:r>
                    <w:proofErr w:type="spellEnd"/>
                  </w:p>
                </w:txbxContent>
              </v:textbox>
            </v:rect>
            <v:rect id="_x0000_s9307" style="position:absolute;left:6601;top:11632;width:2494;height:543" filled="f" fillcolor="#8db3e2" strokeweight="2pt">
              <v:textbox style="mso-next-textbox:#_x0000_s9307">
                <w:txbxContent>
                  <w:p w:rsidR="001E6E58" w:rsidRPr="005A0569" w:rsidRDefault="001E6E58" w:rsidP="005A48D8">
                    <w:pPr>
                      <w:rPr>
                        <w:sz w:val="18"/>
                        <w:szCs w:val="18"/>
                      </w:rPr>
                    </w:pPr>
                    <w:proofErr w:type="spellStart"/>
                    <w:r w:rsidRPr="005A0569">
                      <w:rPr>
                        <w:rFonts w:cs="Arial"/>
                        <w:bCs/>
                        <w:sz w:val="18"/>
                        <w:szCs w:val="18"/>
                        <w:lang w:val="de-DE"/>
                      </w:rPr>
                      <w:t>asram:PayeeCITradeParty</w:t>
                    </w:r>
                    <w:proofErr w:type="spellEnd"/>
                  </w:p>
                </w:txbxContent>
              </v:textbox>
            </v:rect>
            <v:rect id="_x0000_s9308" style="position:absolute;left:6601;top:12516;width:3566;height:543" filled="f" fillcolor="#8db3e2" strokeweight="2pt">
              <v:textbox style="mso-next-textbox:#_x0000_s9308">
                <w:txbxContent>
                  <w:p w:rsidR="001E6E58" w:rsidRPr="005A0569" w:rsidRDefault="001E6E58" w:rsidP="005A48D8">
                    <w:pPr>
                      <w:rPr>
                        <w:sz w:val="18"/>
                        <w:szCs w:val="18"/>
                      </w:rPr>
                    </w:pPr>
                    <w:proofErr w:type="spellStart"/>
                    <w:r w:rsidRPr="005A0569">
                      <w:rPr>
                        <w:rFonts w:cs="Arial"/>
                        <w:bCs/>
                        <w:sz w:val="18"/>
                        <w:szCs w:val="18"/>
                        <w:lang w:val="de-DE"/>
                      </w:rPr>
                      <w:t>asram:SpecifiedCITradePaymentTerms</w:t>
                    </w:r>
                    <w:proofErr w:type="spellEnd"/>
                  </w:p>
                </w:txbxContent>
              </v:textbox>
            </v:rect>
            <v:shape id="_x0000_s9309" type="#_x0000_t32" style="position:absolute;left:5962;top:11013;width:624;height:0" o:connectortype="straight" strokeweight="2pt"/>
            <v:shape id="_x0000_s9310" type="#_x0000_t32" style="position:absolute;left:5962;top:11931;width:624;height:0" o:connectortype="straight" strokeweight="2pt"/>
            <v:shape id="_x0000_s9311" type="#_x0000_t32" style="position:absolute;left:5962;top:12815;width:624;height:0" o:connectortype="straight" strokeweight="2pt"/>
          </v:group>
        </w:pict>
      </w:r>
    </w:p>
    <w:p w:rsidR="00B24680" w:rsidRDefault="00B24680" w:rsidP="00A46A31"/>
    <w:p w:rsidR="00B24680" w:rsidRDefault="00B24680" w:rsidP="00A46A31"/>
    <w:p w:rsidR="00B24680" w:rsidRDefault="00B24680" w:rsidP="00A46A31"/>
    <w:p w:rsidR="00B24680" w:rsidRDefault="00B24680" w:rsidP="00A46A31"/>
    <w:p w:rsidR="00B24680" w:rsidRDefault="00B24680" w:rsidP="00A46A31"/>
    <w:p w:rsidR="00B24680" w:rsidRDefault="00B24680" w:rsidP="00A46A31"/>
    <w:p w:rsidR="00B24680" w:rsidRDefault="00B24680" w:rsidP="00A46A31"/>
    <w:p w:rsidR="00B24680" w:rsidRDefault="00B24680" w:rsidP="00A46A31"/>
    <w:p w:rsidR="00B24680" w:rsidRDefault="00B24680" w:rsidP="00A46A31"/>
    <w:p w:rsidR="00B24680" w:rsidRDefault="00B24680" w:rsidP="00A46A31"/>
    <w:p w:rsidR="00B24680" w:rsidRDefault="00B24680" w:rsidP="00A46A31"/>
    <w:p w:rsidR="00B24680" w:rsidRDefault="00B24680" w:rsidP="00A46A31"/>
    <w:p w:rsidR="00B24680" w:rsidRDefault="00B24680" w:rsidP="00A46A31"/>
    <w:p w:rsidR="00B24680" w:rsidRDefault="00B24680" w:rsidP="00A46A31"/>
    <w:p w:rsidR="00B24680" w:rsidRDefault="00B24680" w:rsidP="00A46A31"/>
    <w:p w:rsidR="00B24680" w:rsidRDefault="00B24680" w:rsidP="00A46A31"/>
    <w:p w:rsidR="00B24680" w:rsidRDefault="00B24680" w:rsidP="00A46A31"/>
    <w:p w:rsidR="00B24680" w:rsidRDefault="00B24680" w:rsidP="00A46A31"/>
    <w:p w:rsidR="00B24680" w:rsidRDefault="00B24680" w:rsidP="00A46A31"/>
    <w:p w:rsidR="00B24680" w:rsidRDefault="00B24680" w:rsidP="00A46A31"/>
    <w:p w:rsidR="00B24680" w:rsidRDefault="00B24680" w:rsidP="00A46A31"/>
    <w:p w:rsidR="00B24680" w:rsidRDefault="00B24680" w:rsidP="00A46A31"/>
    <w:p w:rsidR="00B24680" w:rsidRDefault="00B24680" w:rsidP="00A46A31"/>
    <w:p w:rsidR="00B24680" w:rsidRDefault="00B24680" w:rsidP="00A46A31"/>
    <w:p w:rsidR="00B24680" w:rsidRDefault="00B24680" w:rsidP="00A46A31"/>
    <w:p w:rsidR="00B24680" w:rsidRDefault="00B24680" w:rsidP="00A46A31"/>
    <w:p w:rsidR="00B24680" w:rsidRDefault="00B24680" w:rsidP="00A46A31"/>
    <w:p w:rsidR="00B24680" w:rsidRDefault="00B24680" w:rsidP="00A46A31"/>
    <w:p w:rsidR="00B24680" w:rsidRDefault="00B24680" w:rsidP="00A46A31"/>
    <w:p w:rsidR="00B24680" w:rsidRDefault="00B24680" w:rsidP="00A46A31"/>
    <w:p w:rsidR="00B24680" w:rsidRDefault="00B24680" w:rsidP="00A46A31"/>
    <w:p w:rsidR="001877DE" w:rsidRDefault="001877DE" w:rsidP="00A46A3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4"/>
      </w:tblGrid>
      <w:tr w:rsidR="001877DE" w:rsidRPr="001E1B02" w:rsidTr="00C06E97">
        <w:trPr>
          <w:trHeight w:val="329"/>
        </w:trPr>
        <w:tc>
          <w:tcPr>
            <w:tcW w:w="9494" w:type="dxa"/>
            <w:shd w:val="clear" w:color="auto" w:fill="FFFFCC"/>
            <w:vAlign w:val="center"/>
          </w:tcPr>
          <w:p w:rsidR="001877DE" w:rsidRPr="001E1B02" w:rsidRDefault="001877DE" w:rsidP="00C06E97">
            <w:pPr>
              <w:spacing w:line="240" w:lineRule="auto"/>
              <w:rPr>
                <w:rFonts w:eastAsia="Times New Roman"/>
                <w:b/>
                <w:bCs/>
                <w:color w:val="000000"/>
                <w:lang w:eastAsia="de-DE"/>
              </w:rPr>
            </w:pPr>
            <w:r w:rsidRPr="001E1B02">
              <w:rPr>
                <w:rFonts w:eastAsia="Times New Roman"/>
                <w:b/>
                <w:bCs/>
                <w:color w:val="000000"/>
                <w:lang w:eastAsia="de-DE"/>
              </w:rPr>
              <w:t>Explanation</w:t>
            </w:r>
          </w:p>
        </w:tc>
      </w:tr>
      <w:tr w:rsidR="001877DE" w:rsidTr="00C06E97">
        <w:tc>
          <w:tcPr>
            <w:tcW w:w="9494" w:type="dxa"/>
          </w:tcPr>
          <w:p w:rsidR="001877DE" w:rsidRPr="00906642" w:rsidRDefault="001877DE" w:rsidP="00C06E97">
            <w:pPr>
              <w:spacing w:line="240" w:lineRule="auto"/>
              <w:rPr>
                <w:rFonts w:cs="Arial"/>
                <w:b/>
                <w:bCs/>
                <w:szCs w:val="20"/>
              </w:rPr>
            </w:pPr>
          </w:p>
          <w:p w:rsidR="001877DE" w:rsidRPr="008912BE" w:rsidRDefault="001877DE" w:rsidP="00C06E97">
            <w:pPr>
              <w:spacing w:line="240" w:lineRule="auto"/>
              <w:rPr>
                <w:szCs w:val="20"/>
              </w:rPr>
            </w:pPr>
            <w:r w:rsidRPr="0003622C">
              <w:rPr>
                <w:b/>
              </w:rPr>
              <w:t>“asram:ApplicableCIBIHSupplyChainTradeSettlement”</w:t>
            </w:r>
            <w:r>
              <w:rPr>
                <w:b/>
              </w:rPr>
              <w:t xml:space="preserve"> </w:t>
            </w:r>
            <w:r w:rsidRPr="00BD153F">
              <w:t>contains</w:t>
            </w:r>
            <w:r>
              <w:t xml:space="preserve"> </w:t>
            </w:r>
            <w:r>
              <w:rPr>
                <w:rFonts w:cs="Arial"/>
                <w:bCs/>
                <w:szCs w:val="20"/>
              </w:rPr>
              <w:t>business contract, price and payment data.</w:t>
            </w:r>
          </w:p>
          <w:p w:rsidR="001877DE" w:rsidRPr="0003622C" w:rsidRDefault="001877DE" w:rsidP="001877DE">
            <w:pPr>
              <w:spacing w:line="240" w:lineRule="auto"/>
              <w:rPr>
                <w:b/>
              </w:rPr>
            </w:pPr>
          </w:p>
        </w:tc>
      </w:tr>
    </w:tbl>
    <w:p w:rsidR="00B24680" w:rsidRPr="001877DE" w:rsidRDefault="00B24680" w:rsidP="00A46A31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83"/>
        <w:gridCol w:w="939"/>
        <w:gridCol w:w="883"/>
        <w:gridCol w:w="728"/>
        <w:gridCol w:w="1300"/>
        <w:gridCol w:w="837"/>
      </w:tblGrid>
      <w:tr w:rsidR="00C7555D" w:rsidTr="00975A37">
        <w:trPr>
          <w:trHeight w:val="329"/>
        </w:trPr>
        <w:tc>
          <w:tcPr>
            <w:tcW w:w="4883" w:type="dxa"/>
            <w:shd w:val="clear" w:color="auto" w:fill="FFFFCC"/>
            <w:vAlign w:val="center"/>
          </w:tcPr>
          <w:p w:rsidR="00C7555D" w:rsidRPr="007A6D70" w:rsidRDefault="00C7555D" w:rsidP="003845B8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939" w:type="dxa"/>
            <w:shd w:val="clear" w:color="auto" w:fill="FFFFCC"/>
            <w:vAlign w:val="center"/>
          </w:tcPr>
          <w:p w:rsidR="00C7555D" w:rsidRPr="007A6D70" w:rsidRDefault="00C7555D" w:rsidP="003845B8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883" w:type="dxa"/>
            <w:shd w:val="clear" w:color="auto" w:fill="FFFFCC"/>
            <w:vAlign w:val="center"/>
          </w:tcPr>
          <w:p w:rsidR="00C7555D" w:rsidRPr="007A6D70" w:rsidRDefault="00C7555D" w:rsidP="003845B8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728" w:type="dxa"/>
            <w:shd w:val="clear" w:color="auto" w:fill="FFFFCC"/>
            <w:vAlign w:val="center"/>
          </w:tcPr>
          <w:p w:rsidR="00C7555D" w:rsidRPr="007A6D70" w:rsidRDefault="00C7555D" w:rsidP="003845B8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1300" w:type="dxa"/>
            <w:shd w:val="clear" w:color="auto" w:fill="FFFFCC"/>
            <w:vAlign w:val="center"/>
          </w:tcPr>
          <w:p w:rsidR="00C7555D" w:rsidRPr="007A6D70" w:rsidRDefault="00C7555D" w:rsidP="003845B8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837" w:type="dxa"/>
            <w:shd w:val="clear" w:color="auto" w:fill="FFFFCC"/>
            <w:vAlign w:val="center"/>
          </w:tcPr>
          <w:p w:rsidR="00C7555D" w:rsidRPr="007A6D70" w:rsidRDefault="00C7555D" w:rsidP="003845B8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C7555D" w:rsidTr="003845B8">
        <w:trPr>
          <w:trHeight w:val="329"/>
        </w:trPr>
        <w:tc>
          <w:tcPr>
            <w:tcW w:w="9570" w:type="dxa"/>
            <w:gridSpan w:val="6"/>
            <w:shd w:val="clear" w:color="auto" w:fill="FFFFCC"/>
            <w:vAlign w:val="center"/>
          </w:tcPr>
          <w:p w:rsidR="00C7555D" w:rsidRPr="007A6D70" w:rsidRDefault="00C7555D" w:rsidP="003845B8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C7555D" w:rsidRPr="007A6D70" w:rsidTr="00975A37">
        <w:trPr>
          <w:trHeight w:val="318"/>
        </w:trPr>
        <w:tc>
          <w:tcPr>
            <w:tcW w:w="4883" w:type="dxa"/>
            <w:vAlign w:val="center"/>
          </w:tcPr>
          <w:p w:rsidR="00C7555D" w:rsidRDefault="00C7555D" w:rsidP="003845B8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C7555D" w:rsidRDefault="003845B8" w:rsidP="003845B8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3845B8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asram:DescriptionText</w:t>
            </w:r>
          </w:p>
          <w:p w:rsidR="003845B8" w:rsidRPr="007A6D70" w:rsidRDefault="003845B8" w:rsidP="003845B8">
            <w:pPr>
              <w:spacing w:line="240" w:lineRule="auto"/>
              <w:jc w:val="center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</w:tc>
        <w:tc>
          <w:tcPr>
            <w:tcW w:w="939" w:type="dxa"/>
            <w:vAlign w:val="center"/>
          </w:tcPr>
          <w:p w:rsidR="00C7555D" w:rsidRPr="007A6D70" w:rsidRDefault="00C7555D" w:rsidP="003845B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C7555D" w:rsidRPr="007A6D70" w:rsidRDefault="000E1FCD" w:rsidP="003845B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70</w:t>
            </w:r>
          </w:p>
        </w:tc>
        <w:tc>
          <w:tcPr>
            <w:tcW w:w="728" w:type="dxa"/>
            <w:vAlign w:val="center"/>
          </w:tcPr>
          <w:p w:rsidR="00C7555D" w:rsidRPr="007A6D70" w:rsidRDefault="000E1FCD" w:rsidP="003845B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4</w:t>
            </w:r>
          </w:p>
        </w:tc>
        <w:tc>
          <w:tcPr>
            <w:tcW w:w="1300" w:type="dxa"/>
            <w:vAlign w:val="center"/>
          </w:tcPr>
          <w:p w:rsidR="00C7555D" w:rsidRPr="007A6D70" w:rsidRDefault="00FF312E" w:rsidP="003845B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FF312E">
              <w:rPr>
                <w:rFonts w:eastAsia="Times New Roman" w:cs="Arial"/>
                <w:color w:val="000000"/>
                <w:szCs w:val="20"/>
                <w:lang w:eastAsia="de-DE"/>
              </w:rPr>
              <w:t>doc légal - a voir</w:t>
            </w:r>
          </w:p>
        </w:tc>
        <w:tc>
          <w:tcPr>
            <w:tcW w:w="837" w:type="dxa"/>
            <w:vAlign w:val="center"/>
          </w:tcPr>
          <w:p w:rsidR="00C7555D" w:rsidRPr="007A6D70" w:rsidRDefault="00C7555D" w:rsidP="003845B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C7555D" w:rsidTr="003845B8">
        <w:trPr>
          <w:trHeight w:val="641"/>
        </w:trPr>
        <w:tc>
          <w:tcPr>
            <w:tcW w:w="9570" w:type="dxa"/>
            <w:gridSpan w:val="6"/>
            <w:vAlign w:val="center"/>
          </w:tcPr>
          <w:p w:rsidR="00C7555D" w:rsidRPr="003D4D19" w:rsidRDefault="000E1FCD" w:rsidP="003845B8">
            <w:pPr>
              <w:rPr>
                <w:rFonts w:cs="Arial"/>
                <w:szCs w:val="20"/>
              </w:rPr>
            </w:pPr>
            <w:r w:rsidRPr="000E1FCD">
              <w:rPr>
                <w:rFonts w:cs="Arial"/>
                <w:b/>
                <w:szCs w:val="20"/>
              </w:rPr>
              <w:t>StatementOfLiability</w:t>
            </w:r>
            <w:r w:rsidR="00C7555D" w:rsidRPr="00E70A04">
              <w:rPr>
                <w:rFonts w:cs="Arial"/>
                <w:b/>
                <w:szCs w:val="20"/>
              </w:rPr>
              <w:t>:</w:t>
            </w:r>
            <w:r w:rsidR="00C7555D">
              <w:rPr>
                <w:rFonts w:cs="Arial"/>
                <w:szCs w:val="20"/>
              </w:rPr>
              <w:t xml:space="preserve"> </w:t>
            </w:r>
            <w:r w:rsidRPr="000E1FCD">
              <w:rPr>
                <w:rFonts w:cs="Arial"/>
                <w:szCs w:val="20"/>
              </w:rPr>
              <w:t>Factor Statement of Liability</w:t>
            </w:r>
          </w:p>
        </w:tc>
      </w:tr>
      <w:tr w:rsidR="00C7555D" w:rsidRPr="007A6D70" w:rsidTr="00975A37">
        <w:tc>
          <w:tcPr>
            <w:tcW w:w="4883" w:type="dxa"/>
            <w:vAlign w:val="center"/>
          </w:tcPr>
          <w:p w:rsidR="00C7555D" w:rsidRDefault="00C7555D" w:rsidP="003845B8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C7555D" w:rsidRDefault="000E1FCD" w:rsidP="003845B8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0E1FCD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asram:PaymentAmount</w:t>
            </w:r>
          </w:p>
          <w:p w:rsidR="000E1FCD" w:rsidRPr="007A6D70" w:rsidRDefault="000E1FCD" w:rsidP="003845B8">
            <w:pPr>
              <w:spacing w:line="240" w:lineRule="auto"/>
              <w:jc w:val="center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</w:tc>
        <w:tc>
          <w:tcPr>
            <w:tcW w:w="939" w:type="dxa"/>
            <w:vAlign w:val="center"/>
          </w:tcPr>
          <w:p w:rsidR="00C7555D" w:rsidRPr="007A6D70" w:rsidRDefault="000E1FCD" w:rsidP="003845B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Decimal</w:t>
            </w:r>
          </w:p>
        </w:tc>
        <w:tc>
          <w:tcPr>
            <w:tcW w:w="883" w:type="dxa"/>
            <w:vAlign w:val="center"/>
          </w:tcPr>
          <w:p w:rsidR="00C7555D" w:rsidRPr="007A6D70" w:rsidRDefault="000E1FCD" w:rsidP="003845B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15+5</w:t>
            </w:r>
          </w:p>
        </w:tc>
        <w:tc>
          <w:tcPr>
            <w:tcW w:w="728" w:type="dxa"/>
            <w:vAlign w:val="center"/>
          </w:tcPr>
          <w:p w:rsidR="00C7555D" w:rsidRPr="007A6D70" w:rsidRDefault="000E1FCD" w:rsidP="003845B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4</w:t>
            </w:r>
          </w:p>
        </w:tc>
        <w:tc>
          <w:tcPr>
            <w:tcW w:w="1300" w:type="dxa"/>
            <w:vAlign w:val="center"/>
          </w:tcPr>
          <w:p w:rsidR="00C7555D" w:rsidRPr="007A6D70" w:rsidRDefault="004438B6" w:rsidP="003845B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12</w:t>
            </w:r>
          </w:p>
        </w:tc>
        <w:tc>
          <w:tcPr>
            <w:tcW w:w="837" w:type="dxa"/>
            <w:vAlign w:val="center"/>
          </w:tcPr>
          <w:p w:rsidR="00C7555D" w:rsidRPr="007A6D70" w:rsidRDefault="00C7555D" w:rsidP="003845B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C7555D" w:rsidRPr="007A6D70" w:rsidTr="003845B8">
        <w:tc>
          <w:tcPr>
            <w:tcW w:w="9570" w:type="dxa"/>
            <w:gridSpan w:val="6"/>
            <w:vAlign w:val="center"/>
          </w:tcPr>
          <w:p w:rsidR="00C7555D" w:rsidRDefault="00C7555D" w:rsidP="003845B8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C7555D" w:rsidRDefault="000E1FCD" w:rsidP="003845B8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0E1FCD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GrossTotalAmount</w:t>
            </w:r>
          </w:p>
          <w:p w:rsidR="00C7555D" w:rsidRPr="007A6D70" w:rsidRDefault="00C7555D" w:rsidP="003845B8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1E6E58" w:rsidRPr="007A6D70" w:rsidTr="00975A37">
        <w:tc>
          <w:tcPr>
            <w:tcW w:w="4883" w:type="dxa"/>
            <w:vAlign w:val="center"/>
          </w:tcPr>
          <w:p w:rsidR="001E6E58" w:rsidRDefault="001E6E58" w:rsidP="003845B8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1E6E58" w:rsidRDefault="001E6E58" w:rsidP="003845B8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currencyID</w:t>
            </w:r>
          </w:p>
          <w:p w:rsidR="001E6E58" w:rsidRDefault="001E6E58" w:rsidP="003845B8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</w:tc>
        <w:tc>
          <w:tcPr>
            <w:tcW w:w="939" w:type="dxa"/>
            <w:vAlign w:val="center"/>
          </w:tcPr>
          <w:p w:rsidR="001E6E58" w:rsidRDefault="001E6E58" w:rsidP="001E6E5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1E6E58" w:rsidRDefault="001E6E58" w:rsidP="001E6E5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3</w:t>
            </w:r>
          </w:p>
        </w:tc>
        <w:tc>
          <w:tcPr>
            <w:tcW w:w="728" w:type="dxa"/>
            <w:vAlign w:val="center"/>
          </w:tcPr>
          <w:p w:rsidR="001E6E58" w:rsidRDefault="001E6E58" w:rsidP="001E6E5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4</w:t>
            </w:r>
          </w:p>
        </w:tc>
        <w:tc>
          <w:tcPr>
            <w:tcW w:w="1300" w:type="dxa"/>
            <w:vAlign w:val="center"/>
          </w:tcPr>
          <w:p w:rsidR="001E6E58" w:rsidRPr="006239D4" w:rsidRDefault="001E6E58" w:rsidP="001E6E5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EUR</w:t>
            </w:r>
          </w:p>
        </w:tc>
        <w:tc>
          <w:tcPr>
            <w:tcW w:w="837" w:type="dxa"/>
            <w:vAlign w:val="center"/>
          </w:tcPr>
          <w:p w:rsidR="001E6E58" w:rsidRDefault="001E6E58" w:rsidP="001E6E58">
            <w:pPr>
              <w:spacing w:line="240" w:lineRule="auto"/>
              <w:jc w:val="center"/>
              <w:rPr>
                <w:rFonts w:eastAsia="Times New Roman"/>
                <w:color w:val="000000"/>
                <w:lang w:eastAsia="de-DE"/>
              </w:rPr>
            </w:pPr>
            <w:r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1E6E58" w:rsidRPr="007A6D70" w:rsidTr="001E6E58">
        <w:tc>
          <w:tcPr>
            <w:tcW w:w="9570" w:type="dxa"/>
            <w:gridSpan w:val="6"/>
            <w:vAlign w:val="center"/>
          </w:tcPr>
          <w:p w:rsidR="001E6E58" w:rsidRDefault="001E6E58" w:rsidP="001E6E58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  <w:p w:rsidR="001E6E58" w:rsidRDefault="001E6E58" w:rsidP="001E6E58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  <w:r w:rsidRPr="001E6E58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Currency</w:t>
            </w:r>
          </w:p>
          <w:p w:rsidR="001E6E58" w:rsidRPr="001E6E58" w:rsidRDefault="001E6E58" w:rsidP="001E6E58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</w:tc>
      </w:tr>
      <w:tr w:rsidR="001E6E58" w:rsidRPr="007A6D70" w:rsidTr="00975A37">
        <w:tc>
          <w:tcPr>
            <w:tcW w:w="4883" w:type="dxa"/>
            <w:vAlign w:val="center"/>
          </w:tcPr>
          <w:p w:rsidR="001E6E58" w:rsidRDefault="001E6E58" w:rsidP="003845B8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1E6E58" w:rsidRDefault="001E6E58" w:rsidP="000E1FCD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0E1FCD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asram:PaymentCurrencyCode</w:t>
            </w:r>
          </w:p>
          <w:p w:rsidR="001E6E58" w:rsidRPr="006E3E62" w:rsidRDefault="001E6E58" w:rsidP="000E1FCD">
            <w:pPr>
              <w:spacing w:line="240" w:lineRule="auto"/>
              <w:jc w:val="center"/>
              <w:rPr>
                <w:rFonts w:cs="Arial"/>
                <w:bCs/>
                <w:szCs w:val="20"/>
              </w:rPr>
            </w:pPr>
          </w:p>
        </w:tc>
        <w:tc>
          <w:tcPr>
            <w:tcW w:w="939" w:type="dxa"/>
            <w:vAlign w:val="center"/>
          </w:tcPr>
          <w:p w:rsidR="001E6E58" w:rsidRPr="007A6D70" w:rsidRDefault="001E6E58" w:rsidP="003845B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1E6E58" w:rsidRPr="007A6D70" w:rsidRDefault="001E6E58" w:rsidP="003845B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3</w:t>
            </w:r>
          </w:p>
        </w:tc>
        <w:tc>
          <w:tcPr>
            <w:tcW w:w="728" w:type="dxa"/>
            <w:vAlign w:val="center"/>
          </w:tcPr>
          <w:p w:rsidR="001E6E58" w:rsidRPr="007A6D70" w:rsidRDefault="001E6E58" w:rsidP="003845B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4</w:t>
            </w:r>
          </w:p>
        </w:tc>
        <w:tc>
          <w:tcPr>
            <w:tcW w:w="1300" w:type="dxa"/>
            <w:vAlign w:val="center"/>
          </w:tcPr>
          <w:p w:rsidR="001E6E58" w:rsidRPr="007A6D70" w:rsidRDefault="001E6E58" w:rsidP="003845B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EUR</w:t>
            </w:r>
          </w:p>
        </w:tc>
        <w:tc>
          <w:tcPr>
            <w:tcW w:w="837" w:type="dxa"/>
            <w:vAlign w:val="center"/>
          </w:tcPr>
          <w:p w:rsidR="001E6E58" w:rsidRPr="007A6D70" w:rsidRDefault="001E6E58" w:rsidP="003845B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1E6E58" w:rsidRPr="007A6D70" w:rsidTr="003845B8">
        <w:tc>
          <w:tcPr>
            <w:tcW w:w="9570" w:type="dxa"/>
            <w:gridSpan w:val="6"/>
            <w:vAlign w:val="center"/>
          </w:tcPr>
          <w:p w:rsidR="001E6E58" w:rsidRDefault="001E6E58" w:rsidP="003845B8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1E6E58" w:rsidRDefault="001E6E58" w:rsidP="003845B8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  <w:r w:rsidRPr="000E1FCD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Currency</w:t>
            </w:r>
          </w:p>
          <w:p w:rsidR="001E6E58" w:rsidRPr="007A6D70" w:rsidRDefault="001E6E58" w:rsidP="003845B8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1E6E58" w:rsidRPr="007A6D70" w:rsidTr="00975A37">
        <w:tc>
          <w:tcPr>
            <w:tcW w:w="4883" w:type="dxa"/>
            <w:vAlign w:val="center"/>
          </w:tcPr>
          <w:p w:rsidR="001E6E58" w:rsidRDefault="001E6E58" w:rsidP="003845B8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1E6E58" w:rsidRDefault="001E6E58" w:rsidP="000E1FCD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0E1FCD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asram:TaxCurrencyCode</w:t>
            </w:r>
          </w:p>
          <w:p w:rsidR="001E6E58" w:rsidRPr="006E3E62" w:rsidRDefault="001E6E58" w:rsidP="000E1FCD">
            <w:pPr>
              <w:spacing w:line="240" w:lineRule="auto"/>
              <w:jc w:val="center"/>
              <w:rPr>
                <w:rFonts w:cs="Arial"/>
                <w:bCs/>
                <w:szCs w:val="20"/>
              </w:rPr>
            </w:pPr>
          </w:p>
        </w:tc>
        <w:tc>
          <w:tcPr>
            <w:tcW w:w="939" w:type="dxa"/>
            <w:vAlign w:val="center"/>
          </w:tcPr>
          <w:p w:rsidR="001E6E58" w:rsidRPr="007A6D70" w:rsidRDefault="001E6E58" w:rsidP="003845B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1E6E58" w:rsidRPr="007A6D70" w:rsidRDefault="001E6E58" w:rsidP="003845B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3</w:t>
            </w:r>
          </w:p>
        </w:tc>
        <w:tc>
          <w:tcPr>
            <w:tcW w:w="728" w:type="dxa"/>
            <w:vAlign w:val="center"/>
          </w:tcPr>
          <w:p w:rsidR="001E6E58" w:rsidRPr="007A6D70" w:rsidRDefault="001E6E58" w:rsidP="003845B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4</w:t>
            </w:r>
          </w:p>
        </w:tc>
        <w:tc>
          <w:tcPr>
            <w:tcW w:w="1300" w:type="dxa"/>
            <w:vAlign w:val="center"/>
          </w:tcPr>
          <w:p w:rsidR="001E6E58" w:rsidRPr="007A6D70" w:rsidRDefault="001E6E58" w:rsidP="003845B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EUR</w:t>
            </w:r>
          </w:p>
        </w:tc>
        <w:tc>
          <w:tcPr>
            <w:tcW w:w="837" w:type="dxa"/>
            <w:vAlign w:val="center"/>
          </w:tcPr>
          <w:p w:rsidR="001E6E58" w:rsidRPr="007A6D70" w:rsidRDefault="001E6E58" w:rsidP="003845B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1E6E58" w:rsidRPr="007A6D70" w:rsidTr="00B94CC3">
        <w:tc>
          <w:tcPr>
            <w:tcW w:w="9570" w:type="dxa"/>
            <w:gridSpan w:val="6"/>
            <w:vAlign w:val="center"/>
          </w:tcPr>
          <w:p w:rsidR="001E6E58" w:rsidRDefault="001E6E58" w:rsidP="00975A37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  <w:p w:rsidR="001E6E58" w:rsidRDefault="001E6E58" w:rsidP="00975A37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  <w:r w:rsidRPr="008D54EE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VATLocalAmountCurrency</w:t>
            </w: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 xml:space="preserve">: </w:t>
            </w:r>
            <w:r w:rsidRPr="008D54EE">
              <w:rPr>
                <w:rFonts w:eastAsia="Times New Roman" w:cs="Arial"/>
                <w:color w:val="000000"/>
                <w:szCs w:val="20"/>
                <w:lang w:eastAsia="de-DE"/>
              </w:rPr>
              <w:t>VAT Local amount Currency (Euro or Sterling)</w:t>
            </w:r>
          </w:p>
          <w:p w:rsidR="001E6E58" w:rsidRDefault="001E6E58" w:rsidP="003845B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1E6E58" w:rsidRPr="007A6D70" w:rsidTr="00975A37">
        <w:tc>
          <w:tcPr>
            <w:tcW w:w="4883" w:type="dxa"/>
            <w:vAlign w:val="center"/>
          </w:tcPr>
          <w:p w:rsidR="001E6E58" w:rsidRDefault="001E6E58" w:rsidP="003845B8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1E6E58" w:rsidRDefault="001E6E58" w:rsidP="003845B8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975A37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asram:TotalInvoiceAmount</w:t>
            </w:r>
          </w:p>
          <w:p w:rsidR="001E6E58" w:rsidRDefault="001E6E58" w:rsidP="003845B8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</w:tc>
        <w:tc>
          <w:tcPr>
            <w:tcW w:w="939" w:type="dxa"/>
            <w:vAlign w:val="center"/>
          </w:tcPr>
          <w:p w:rsidR="001E6E58" w:rsidRDefault="001E6E58" w:rsidP="003845B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Decimal</w:t>
            </w:r>
          </w:p>
        </w:tc>
        <w:tc>
          <w:tcPr>
            <w:tcW w:w="883" w:type="dxa"/>
            <w:vAlign w:val="center"/>
          </w:tcPr>
          <w:p w:rsidR="001E6E58" w:rsidRDefault="001E6E58" w:rsidP="003845B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15+5</w:t>
            </w:r>
          </w:p>
        </w:tc>
        <w:tc>
          <w:tcPr>
            <w:tcW w:w="728" w:type="dxa"/>
            <w:vAlign w:val="center"/>
          </w:tcPr>
          <w:p w:rsidR="001E6E58" w:rsidRDefault="001E6E58" w:rsidP="003845B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4</w:t>
            </w:r>
          </w:p>
        </w:tc>
        <w:tc>
          <w:tcPr>
            <w:tcW w:w="1300" w:type="dxa"/>
            <w:vAlign w:val="center"/>
          </w:tcPr>
          <w:p w:rsidR="001E6E58" w:rsidRPr="007A6D70" w:rsidRDefault="001E6E58" w:rsidP="003845B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12</w:t>
            </w:r>
          </w:p>
        </w:tc>
        <w:tc>
          <w:tcPr>
            <w:tcW w:w="837" w:type="dxa"/>
            <w:vAlign w:val="center"/>
          </w:tcPr>
          <w:p w:rsidR="001E6E58" w:rsidRDefault="001E6E58" w:rsidP="003845B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1E6E58" w:rsidRPr="007A6D70" w:rsidTr="003845B8">
        <w:tc>
          <w:tcPr>
            <w:tcW w:w="9570" w:type="dxa"/>
            <w:gridSpan w:val="6"/>
            <w:vAlign w:val="center"/>
          </w:tcPr>
          <w:p w:rsidR="001E6E58" w:rsidRDefault="001E6E58" w:rsidP="003845B8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1E6E58" w:rsidRPr="00975A37" w:rsidRDefault="001E6E58" w:rsidP="00975A37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  <w:r w:rsidRPr="00975A37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NetTotalAmount</w:t>
            </w:r>
          </w:p>
          <w:p w:rsidR="001E6E58" w:rsidRPr="007A6D70" w:rsidRDefault="001E6E58" w:rsidP="00975A37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</w:tbl>
    <w:p w:rsidR="00B24680" w:rsidRDefault="00B24680" w:rsidP="00A46A31"/>
    <w:p w:rsidR="000402A4" w:rsidRPr="003F3442" w:rsidRDefault="000402A4" w:rsidP="000402A4">
      <w:pPr>
        <w:pStyle w:val="berschrift3"/>
        <w:rPr>
          <w:sz w:val="24"/>
          <w:szCs w:val="24"/>
        </w:rPr>
      </w:pPr>
      <w:bookmarkStart w:id="54" w:name="_asram:AcceptanceReferencedCIReferen"/>
      <w:bookmarkStart w:id="55" w:name="_Toc349132623"/>
      <w:bookmarkEnd w:id="54"/>
      <w:r w:rsidRPr="000402A4">
        <w:rPr>
          <w:sz w:val="24"/>
          <w:szCs w:val="24"/>
        </w:rPr>
        <w:t>asram:AcceptanceReferencedCIReferencedDocument</w:t>
      </w:r>
      <w:bookmarkEnd w:id="55"/>
    </w:p>
    <w:p w:rsidR="00A005A8" w:rsidRDefault="00A005A8" w:rsidP="00A46A31"/>
    <w:p w:rsidR="00A005A8" w:rsidRDefault="007B5E39" w:rsidP="00A46A31">
      <w:r>
        <w:rPr>
          <w:noProof/>
          <w:lang w:val="de-DE" w:eastAsia="de-DE"/>
        </w:rPr>
        <w:pict>
          <v:group id="_x0000_s11615" style="position:absolute;margin-left:-46.15pt;margin-top:10.35pt;width:517.6pt;height:38.7pt;z-index:268504064" coordorigin="495,10971" coordsize="10352,774">
            <v:rect id="_x0000_s9341" style="position:absolute;left:6905;top:11283;width:500;height:462" stroked="f">
              <v:textbox style="mso-next-textbox:#_x0000_s9341">
                <w:txbxContent>
                  <w:p w:rsidR="001E6E58" w:rsidRPr="002F612C" w:rsidRDefault="001E6E58" w:rsidP="00313374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339" style="position:absolute;left:495;top:10971;width:5560;height:543" fillcolor="#8db3e2" strokeweight="2pt">
              <v:textbox style="mso-next-textbox:#_x0000_s9339">
                <w:txbxContent>
                  <w:p w:rsidR="001E6E58" w:rsidRPr="00B13795" w:rsidRDefault="001E6E58" w:rsidP="00B13795">
                    <w:pPr>
                      <w:rPr>
                        <w:szCs w:val="24"/>
                      </w:rPr>
                    </w:pPr>
                    <w:proofErr w:type="spellStart"/>
                    <w:proofErr w:type="gramStart"/>
                    <w:r w:rsidRPr="00B13795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B13795">
                      <w:rPr>
                        <w:rFonts w:cs="Arial"/>
                        <w:b/>
                        <w:bCs/>
                        <w:szCs w:val="20"/>
                      </w:rPr>
                      <w:t>AcceptanceReferencedCIReferencedDocument</w:t>
                    </w:r>
                    <w:proofErr w:type="spellEnd"/>
                  </w:p>
                </w:txbxContent>
              </v:textbox>
            </v:rect>
            <v:shape id="_x0000_s9340" type="#_x0000_t32" style="position:absolute;left:6359;top:11270;width:907;height:0" o:connectortype="straight" strokeweight="2pt"/>
            <v:rect id="_x0000_s9342" style="position:absolute;left:7266;top:10971;width:3581;height:543" filled="f" fillcolor="#8db3e2" strokeweight="2pt">
              <v:textbox style="mso-next-textbox:#_x0000_s9342">
                <w:txbxContent>
                  <w:p w:rsidR="001E6E58" w:rsidRPr="00313374" w:rsidRDefault="001E6E58" w:rsidP="00313374">
                    <w:proofErr w:type="spellStart"/>
                    <w:proofErr w:type="gramStart"/>
                    <w:r w:rsidRPr="00313374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313374">
                      <w:rPr>
                        <w:rFonts w:cs="Arial"/>
                        <w:bCs/>
                        <w:szCs w:val="20"/>
                      </w:rPr>
                      <w:t>GlobalIdentificationIdentifier</w:t>
                    </w:r>
                    <w:proofErr w:type="spellEnd"/>
                  </w:p>
                </w:txbxContent>
              </v:textbox>
            </v:rect>
            <v:rect id="_x0000_s9343" style="position:absolute;left:6055;top:11140;width:300;height:262" strokeweight="2pt"/>
            <v:shape id="_x0000_s9344" type="#_x0000_t32" style="position:absolute;left:6045;top:11270;width:340;height:0" o:connectortype="straight" strokeweight="2pt"/>
          </v:group>
        </w:pict>
      </w:r>
    </w:p>
    <w:p w:rsidR="00313374" w:rsidRDefault="00313374" w:rsidP="00A46A31"/>
    <w:p w:rsidR="00A005A8" w:rsidRDefault="00A005A8" w:rsidP="00A46A31"/>
    <w:p w:rsidR="00A005A8" w:rsidRDefault="00A005A8" w:rsidP="00A46A31"/>
    <w:p w:rsidR="00A005A8" w:rsidRDefault="00A005A8" w:rsidP="00A46A31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86"/>
        <w:gridCol w:w="1487"/>
        <w:gridCol w:w="1085"/>
        <w:gridCol w:w="892"/>
        <w:gridCol w:w="1502"/>
        <w:gridCol w:w="1018"/>
      </w:tblGrid>
      <w:tr w:rsidR="00FE17CC" w:rsidRPr="006239D4" w:rsidTr="00851A07">
        <w:trPr>
          <w:trHeight w:val="330"/>
        </w:trPr>
        <w:tc>
          <w:tcPr>
            <w:tcW w:w="1873" w:type="pct"/>
            <w:shd w:val="clear" w:color="auto" w:fill="FFFFCC"/>
            <w:noWrap/>
            <w:vAlign w:val="center"/>
            <w:hideMark/>
          </w:tcPr>
          <w:p w:rsidR="00FE17CC" w:rsidRPr="006239D4" w:rsidRDefault="00FE17CC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777" w:type="pct"/>
            <w:shd w:val="clear" w:color="auto" w:fill="FFFFCC"/>
            <w:noWrap/>
            <w:vAlign w:val="center"/>
            <w:hideMark/>
          </w:tcPr>
          <w:p w:rsidR="00FE17CC" w:rsidRPr="006239D4" w:rsidRDefault="00FE17CC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67" w:type="pct"/>
            <w:shd w:val="clear" w:color="auto" w:fill="FFFFCC"/>
            <w:noWrap/>
            <w:vAlign w:val="center"/>
            <w:hideMark/>
          </w:tcPr>
          <w:p w:rsidR="00FE17CC" w:rsidRPr="006239D4" w:rsidRDefault="00FE17CC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466" w:type="pct"/>
            <w:shd w:val="clear" w:color="auto" w:fill="FFFFCC"/>
            <w:noWrap/>
            <w:vAlign w:val="center"/>
            <w:hideMark/>
          </w:tcPr>
          <w:p w:rsidR="00FE17CC" w:rsidRPr="006239D4" w:rsidRDefault="00FE17CC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785" w:type="pct"/>
            <w:shd w:val="clear" w:color="auto" w:fill="FFFFCC"/>
            <w:noWrap/>
            <w:vAlign w:val="center"/>
            <w:hideMark/>
          </w:tcPr>
          <w:p w:rsidR="00FE17CC" w:rsidRPr="006239D4" w:rsidRDefault="00FE17CC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32" w:type="pct"/>
            <w:shd w:val="clear" w:color="auto" w:fill="FFFFCC"/>
            <w:noWrap/>
            <w:vAlign w:val="center"/>
            <w:hideMark/>
          </w:tcPr>
          <w:p w:rsidR="00FE17CC" w:rsidRPr="006239D4" w:rsidRDefault="00FE17CC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FE17CC" w:rsidRPr="006239D4" w:rsidTr="00B94CC3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FE17CC" w:rsidRPr="006239D4" w:rsidRDefault="00FE17CC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FE17CC" w:rsidRPr="006239D4" w:rsidTr="00851A07">
        <w:trPr>
          <w:trHeight w:val="315"/>
        </w:trPr>
        <w:tc>
          <w:tcPr>
            <w:tcW w:w="1873" w:type="pct"/>
            <w:shd w:val="clear" w:color="auto" w:fill="auto"/>
            <w:noWrap/>
            <w:vAlign w:val="center"/>
            <w:hideMark/>
          </w:tcPr>
          <w:p w:rsidR="00FE17CC" w:rsidRDefault="00FE17CC" w:rsidP="00B94CC3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FE17CC" w:rsidRDefault="00FE17CC" w:rsidP="00B94CC3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FE17CC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asram:GlobalIdentificationIdentifier</w:t>
            </w:r>
          </w:p>
          <w:p w:rsidR="00FE17CC" w:rsidRPr="006239D4" w:rsidRDefault="00FE17CC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FE17CC" w:rsidRPr="006239D4" w:rsidRDefault="00FE17CC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567" w:type="pct"/>
            <w:shd w:val="clear" w:color="auto" w:fill="auto"/>
            <w:noWrap/>
            <w:vAlign w:val="center"/>
            <w:hideMark/>
          </w:tcPr>
          <w:p w:rsidR="00FE17CC" w:rsidRPr="007A6D70" w:rsidRDefault="00FE17CC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:rsidR="00FE17CC" w:rsidRPr="007A6D70" w:rsidRDefault="00FE17CC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5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:rsidR="00FE17CC" w:rsidRPr="007A6D70" w:rsidRDefault="00FF312E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FF312E">
              <w:rPr>
                <w:rFonts w:eastAsia="Times New Roman" w:cs="Arial"/>
                <w:color w:val="000000"/>
                <w:szCs w:val="20"/>
                <w:lang w:eastAsia="de-DE"/>
              </w:rPr>
              <w:t>4904817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:rsidR="00FE17CC" w:rsidRPr="007A6D70" w:rsidRDefault="00FE17CC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FE17CC" w:rsidRPr="006239D4" w:rsidTr="00B94CC3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FE17CC" w:rsidRPr="00984F5B" w:rsidRDefault="00FE17CC" w:rsidP="00B94CC3">
            <w:pPr>
              <w:spacing w:line="240" w:lineRule="auto"/>
              <w:rPr>
                <w:rFonts w:eastAsia="Times New Roman"/>
                <w:b/>
                <w:color w:val="000000"/>
                <w:szCs w:val="20"/>
                <w:lang w:val="de-DE" w:eastAsia="de-DE"/>
              </w:rPr>
            </w:pPr>
          </w:p>
          <w:p w:rsidR="00FE17CC" w:rsidRDefault="00FE17CC" w:rsidP="00B94CC3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  <w:r w:rsidRPr="00FE17CC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AccountDocumentNumber</w:t>
            </w:r>
          </w:p>
          <w:p w:rsidR="00FE17CC" w:rsidRPr="006239D4" w:rsidRDefault="00FE17CC" w:rsidP="00B94CC3">
            <w:pPr>
              <w:spacing w:line="240" w:lineRule="auto"/>
              <w:rPr>
                <w:rFonts w:eastAsia="Times New Roman"/>
                <w:color w:val="000000"/>
                <w:lang w:val="de-DE" w:eastAsia="de-DE"/>
              </w:rPr>
            </w:pPr>
          </w:p>
        </w:tc>
      </w:tr>
    </w:tbl>
    <w:p w:rsidR="000402A4" w:rsidRPr="003F3442" w:rsidRDefault="000402A4" w:rsidP="000402A4">
      <w:pPr>
        <w:pStyle w:val="berschrift3"/>
        <w:rPr>
          <w:sz w:val="24"/>
          <w:szCs w:val="24"/>
        </w:rPr>
      </w:pPr>
      <w:bookmarkStart w:id="56" w:name="_asram:InvoiceeCITradeParty"/>
      <w:bookmarkStart w:id="57" w:name="_Toc349132624"/>
      <w:bookmarkEnd w:id="56"/>
      <w:r w:rsidRPr="000402A4">
        <w:rPr>
          <w:sz w:val="24"/>
          <w:szCs w:val="24"/>
        </w:rPr>
        <w:lastRenderedPageBreak/>
        <w:t>asram:InvoiceeCITradeParty</w:t>
      </w:r>
      <w:bookmarkEnd w:id="57"/>
    </w:p>
    <w:p w:rsidR="00B24680" w:rsidRDefault="00B24680" w:rsidP="00A46A31"/>
    <w:p w:rsidR="00826C7E" w:rsidRDefault="007B5E39" w:rsidP="00A46A31">
      <w:r>
        <w:rPr>
          <w:noProof/>
          <w:lang w:val="de-DE" w:eastAsia="de-DE"/>
        </w:rPr>
        <w:pict>
          <v:group id="_x0000_s11399" style="position:absolute;margin-left:-46.05pt;margin-top:5.7pt;width:407.55pt;height:215pt;z-index:268434432" coordorigin="497,2234" coordsize="8151,4300">
            <v:rect id="_x0000_s11373" style="position:absolute;left:497;top:3942;width:3070;height:543" fillcolor="#8db3e2" strokeweight="2pt">
              <v:textbox style="mso-next-textbox:#_x0000_s11373">
                <w:txbxContent>
                  <w:p w:rsidR="001E6E58" w:rsidRPr="00D00E52" w:rsidRDefault="001E6E58" w:rsidP="008C7891">
                    <w:pPr>
                      <w:rPr>
                        <w:szCs w:val="20"/>
                      </w:rPr>
                    </w:pPr>
                    <w:proofErr w:type="spellStart"/>
                    <w:r w:rsidRPr="008C7891">
                      <w:rPr>
                        <w:rFonts w:cs="Arial"/>
                        <w:b/>
                        <w:bCs/>
                        <w:szCs w:val="20"/>
                        <w:lang w:val="de-DE"/>
                      </w:rPr>
                      <w:t>asram:InvoiceeCITradeParty</w:t>
                    </w:r>
                    <w:proofErr w:type="spellEnd"/>
                  </w:p>
                </w:txbxContent>
              </v:textbox>
            </v:rect>
            <v:group id="_x0000_s11366" style="position:absolute;left:8348;top:4118;width:300;height:262" coordorigin="6283,5431" coordsize="300,262">
              <v:rect id="_x0000_s11367" style="position:absolute;left:6283;top:5431;width:300;height:262" strokeweight="2pt"/>
              <v:shape id="_x0000_s11368" type="#_x0000_t32" style="position:absolute;left:6367;top:5556;width:147;height:0" o:connectortype="straight" strokeweight="1.25pt"/>
              <v:shape id="_x0000_s11369" type="#_x0000_t32" style="position:absolute;left:6437;top:5501;width:0;height:113;flip:y" o:connectortype="straight" strokeweight="1.25pt"/>
            </v:group>
            <v:shape id="_x0000_s11370" type="#_x0000_t32" style="position:absolute;left:4195;top:5989;width:624;height:0" o:connectortype="straight" strokeweight="2pt"/>
            <v:rect id="_x0000_s11371" style="position:absolute;left:4252;top:3496;width:789;height:462" stroked="f">
              <v:textbox style="mso-next-textbox:#_x0000_s11371">
                <w:txbxContent>
                  <w:p w:rsidR="001E6E58" w:rsidRPr="002F612C" w:rsidRDefault="001E6E58" w:rsidP="008C7891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372" style="position:absolute;left:4818;top:3118;width:3684;height:543" filled="f" fillcolor="#8db3e2" strokeweight="2pt">
              <v:textbox style="mso-next-textbox:#_x0000_s11372">
                <w:txbxContent>
                  <w:p w:rsidR="001E6E58" w:rsidRPr="00980479" w:rsidRDefault="001E6E58" w:rsidP="008C7891">
                    <w:pPr>
                      <w:spacing w:line="240" w:lineRule="auto"/>
                    </w:pPr>
                    <w:proofErr w:type="spellStart"/>
                    <w:proofErr w:type="gramStart"/>
                    <w:r w:rsidRPr="00980479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80479">
                      <w:rPr>
                        <w:rFonts w:cs="Arial"/>
                        <w:bCs/>
                        <w:szCs w:val="20"/>
                      </w:rPr>
                      <w:t>GlobalIdentificationIdentifier</w:t>
                    </w:r>
                    <w:proofErr w:type="spellEnd"/>
                  </w:p>
                  <w:p w:rsidR="001E6E58" w:rsidRPr="008D5906" w:rsidRDefault="001E6E58" w:rsidP="008C7891"/>
                </w:txbxContent>
              </v:textbox>
            </v:rect>
            <v:group id="_x0000_s11374" style="position:absolute;left:8005;top:4955;width:300;height:262" coordorigin="6283,5431" coordsize="300,262">
              <v:rect id="_x0000_s11375" style="position:absolute;left:6283;top:5431;width:300;height:262" strokeweight="2pt"/>
              <v:shape id="_x0000_s11376" type="#_x0000_t32" style="position:absolute;left:6367;top:5556;width:147;height:0" o:connectortype="straight" strokeweight="1.25pt"/>
              <v:shape id="_x0000_s11377" type="#_x0000_t32" style="position:absolute;left:6437;top:5501;width:0;height:113;flip:y" o:connectortype="straight" strokeweight="1.25pt"/>
            </v:group>
            <v:group id="_x0000_s11378" style="position:absolute;left:8004;top:5824;width:300;height:262" coordorigin="6283,5431" coordsize="300,262">
              <v:rect id="_x0000_s11379" style="position:absolute;left:6283;top:5431;width:300;height:262" strokeweight="2pt"/>
              <v:shape id="_x0000_s11380" type="#_x0000_t32" style="position:absolute;left:6367;top:5556;width:147;height:0" o:connectortype="straight" strokeweight="1.25pt"/>
              <v:shape id="_x0000_s11381" type="#_x0000_t32" style="position:absolute;left:6437;top:5501;width:0;height:113;flip:y" o:connectortype="straight" strokeweight="1.25pt"/>
            </v:group>
            <v:rect id="_x0000_s11382" style="position:absolute;left:4235;top:2522;width:789;height:462" stroked="f">
              <v:textbox style="mso-next-textbox:#_x0000_s11382">
                <w:txbxContent>
                  <w:p w:rsidR="001E6E58" w:rsidRPr="002F612C" w:rsidRDefault="001E6E58" w:rsidP="008C7891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383" style="position:absolute;left:4235;top:4323;width:789;height:462" stroked="f">
              <v:textbox style="mso-next-textbox:#_x0000_s11383">
                <w:txbxContent>
                  <w:p w:rsidR="001E6E58" w:rsidRPr="002F612C" w:rsidRDefault="001E6E58" w:rsidP="008C7891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0..*</w:t>
                    </w:r>
                  </w:p>
                </w:txbxContent>
              </v:textbox>
            </v:rect>
            <v:rect id="_x0000_s11384" style="position:absolute;left:4252;top:5141;width:789;height:462" stroked="f">
              <v:textbox style="mso-next-textbox:#_x0000_s11384">
                <w:txbxContent>
                  <w:p w:rsidR="001E6E58" w:rsidRPr="002F612C" w:rsidRDefault="001E6E58" w:rsidP="008C7891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385" style="position:absolute;left:4230;top:6072;width:789;height:462" stroked="f">
              <v:textbox style="mso-next-textbox:#_x0000_s11385">
                <w:txbxContent>
                  <w:p w:rsidR="001E6E58" w:rsidRPr="002F612C" w:rsidRDefault="001E6E58" w:rsidP="008C7891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386" style="position:absolute;left:4813;top:5695;width:3192;height:543" filled="f" fillcolor="#8db3e2" strokeweight="2pt">
              <v:textbox style="mso-next-textbox:#_x0000_s11386">
                <w:txbxContent>
                  <w:p w:rsidR="001E6E58" w:rsidRPr="00980479" w:rsidRDefault="001E6E58" w:rsidP="008C7891">
                    <w:pPr>
                      <w:spacing w:line="240" w:lineRule="auto"/>
                    </w:pPr>
                    <w:proofErr w:type="spellStart"/>
                    <w:proofErr w:type="gramStart"/>
                    <w:r w:rsidRPr="00980479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80479">
                      <w:rPr>
                        <w:rFonts w:cs="Arial"/>
                        <w:bCs/>
                        <w:szCs w:val="20"/>
                      </w:rPr>
                      <w:t>DefinedCITradeContact</w:t>
                    </w:r>
                    <w:proofErr w:type="spellEnd"/>
                  </w:p>
                  <w:p w:rsidR="001E6E58" w:rsidRPr="0092092D" w:rsidRDefault="001E6E58" w:rsidP="008C7891">
                    <w:pPr>
                      <w:spacing w:line="240" w:lineRule="auto"/>
                    </w:pPr>
                  </w:p>
                </w:txbxContent>
              </v:textbox>
            </v:rect>
            <v:shape id="_x0000_s11387" type="#_x0000_t32" style="position:absolute;left:4203;top:5094;width:624;height:0" o:connectortype="straight" strokeweight="2pt"/>
            <v:rect id="_x0000_s11388" style="position:absolute;left:3585;top:4111;width:300;height:262" strokeweight="2pt"/>
            <v:rect id="_x0000_s11389" style="position:absolute;left:4819;top:2234;width:3523;height:543" filled="f" fillcolor="#8db3e2" strokeweight="2pt">
              <v:textbox style="mso-next-textbox:#_x0000_s11389">
                <w:txbxContent>
                  <w:p w:rsidR="001E6E58" w:rsidRPr="00980479" w:rsidRDefault="001E6E58" w:rsidP="008C7891">
                    <w:pPr>
                      <w:spacing w:line="240" w:lineRule="auto"/>
                    </w:pPr>
                    <w:proofErr w:type="spellStart"/>
                    <w:proofErr w:type="gramStart"/>
                    <w:r w:rsidRPr="00980479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80479">
                      <w:rPr>
                        <w:rFonts w:cs="Arial"/>
                        <w:bCs/>
                        <w:szCs w:val="20"/>
                      </w:rPr>
                      <w:t>DUNSIdentificationIdentifier</w:t>
                    </w:r>
                    <w:proofErr w:type="spellEnd"/>
                  </w:p>
                  <w:p w:rsidR="001E6E58" w:rsidRPr="0092092D" w:rsidRDefault="001E6E58" w:rsidP="008C7891">
                    <w:pPr>
                      <w:spacing w:line="240" w:lineRule="auto"/>
                    </w:pPr>
                  </w:p>
                </w:txbxContent>
              </v:textbox>
            </v:rect>
            <v:shape id="_x0000_s11390" type="#_x0000_t32" style="position:absolute;left:3575;top:4241;width:340;height:0" o:connectortype="straight" strokeweight="2pt"/>
            <v:rect id="_x0000_s11391" style="position:absolute;left:4819;top:3958;width:3523;height:543" filled="f" fillcolor="#8db3e2" strokeweight="2pt">
              <v:textbox style="mso-next-textbox:#_x0000_s11391">
                <w:txbxContent>
                  <w:p w:rsidR="001E6E58" w:rsidRPr="00980479" w:rsidRDefault="001E6E58" w:rsidP="008C7891">
                    <w:pPr>
                      <w:spacing w:line="240" w:lineRule="auto"/>
                    </w:pPr>
                    <w:proofErr w:type="spellStart"/>
                    <w:proofErr w:type="gramStart"/>
                    <w:r w:rsidRPr="00980479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80479">
                      <w:rPr>
                        <w:rFonts w:cs="Arial"/>
                        <w:bCs/>
                        <w:szCs w:val="20"/>
                      </w:rPr>
                      <w:t>SpecifiedCITaxRegistration</w:t>
                    </w:r>
                    <w:proofErr w:type="spellEnd"/>
                  </w:p>
                  <w:p w:rsidR="001E6E58" w:rsidRPr="0092092D" w:rsidRDefault="001E6E58" w:rsidP="008C7891">
                    <w:pPr>
                      <w:spacing w:line="240" w:lineRule="auto"/>
                    </w:pPr>
                  </w:p>
                </w:txbxContent>
              </v:textbox>
            </v:rect>
            <v:shape id="_x0000_s11392" type="#_x0000_t32" style="position:absolute;left:4203;top:2505;width:32;height:3501;flip:x" o:connectortype="straight" strokeweight="2pt"/>
            <v:shape id="_x0000_s11393" type="#_x0000_t32" style="position:absolute;left:4197;top:3436;width:624;height:0" o:connectortype="straight" strokeweight="2pt"/>
            <v:rect id="_x0000_s11394" style="position:absolute;left:4847;top:4816;width:3158;height:543" filled="f" fillcolor="#8db3e2" strokeweight="2pt">
              <v:textbox style="mso-next-textbox:#_x0000_s11394">
                <w:txbxContent>
                  <w:p w:rsidR="001E6E58" w:rsidRPr="00980479" w:rsidRDefault="001E6E58" w:rsidP="008C7891">
                    <w:pPr>
                      <w:spacing w:line="240" w:lineRule="auto"/>
                    </w:pPr>
                    <w:proofErr w:type="spellStart"/>
                    <w:proofErr w:type="gramStart"/>
                    <w:r w:rsidRPr="00980479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80479">
                      <w:rPr>
                        <w:rFonts w:cs="Arial"/>
                        <w:bCs/>
                        <w:szCs w:val="20"/>
                      </w:rPr>
                      <w:t>PostalCITradeAddress</w:t>
                    </w:r>
                    <w:proofErr w:type="spellEnd"/>
                  </w:p>
                  <w:p w:rsidR="001E6E58" w:rsidRPr="0092092D" w:rsidRDefault="001E6E58" w:rsidP="008C7891">
                    <w:pPr>
                      <w:spacing w:line="240" w:lineRule="auto"/>
                    </w:pPr>
                  </w:p>
                </w:txbxContent>
              </v:textbox>
            </v:rect>
            <v:shape id="_x0000_s11395" type="#_x0000_t32" style="position:absolute;left:4216;top:4254;width:624;height:0" o:connectortype="straight" strokeweight="2pt"/>
            <v:shape id="_x0000_s11396" type="#_x0000_t32" style="position:absolute;left:4213;top:2505;width:624;height:0" o:connectortype="straight" strokeweight="2pt"/>
            <v:shape id="_x0000_s11397" type="#_x0000_t32" style="position:absolute;left:3815;top:4249;width:400;height:0" o:connectortype="straight" strokeweight="2pt"/>
          </v:group>
        </w:pict>
      </w:r>
    </w:p>
    <w:p w:rsidR="008C7891" w:rsidRDefault="008C7891" w:rsidP="00A46A31"/>
    <w:p w:rsidR="008C7891" w:rsidRDefault="008C7891" w:rsidP="00A46A31"/>
    <w:p w:rsidR="008C7891" w:rsidRDefault="008C7891" w:rsidP="00A46A31"/>
    <w:p w:rsidR="008C7891" w:rsidRDefault="008C7891" w:rsidP="00A46A31"/>
    <w:p w:rsidR="008C7891" w:rsidRDefault="008C7891" w:rsidP="00A46A31"/>
    <w:p w:rsidR="008C7891" w:rsidRDefault="008C7891" w:rsidP="00A46A31"/>
    <w:p w:rsidR="008C7891" w:rsidRDefault="008C7891" w:rsidP="00A46A31"/>
    <w:p w:rsidR="008C7891" w:rsidRDefault="008C7891" w:rsidP="00A46A31"/>
    <w:p w:rsidR="008C7891" w:rsidRDefault="008C7891" w:rsidP="00A46A31"/>
    <w:p w:rsidR="008C7891" w:rsidRDefault="008C7891" w:rsidP="00A46A31"/>
    <w:p w:rsidR="008C7891" w:rsidRDefault="008C7891" w:rsidP="00A46A31"/>
    <w:p w:rsidR="008C7891" w:rsidRDefault="008C7891" w:rsidP="00A46A31"/>
    <w:p w:rsidR="008C7891" w:rsidRDefault="008C7891" w:rsidP="00A46A31"/>
    <w:p w:rsidR="008C7891" w:rsidRDefault="008C7891" w:rsidP="00A46A31"/>
    <w:p w:rsidR="008C7891" w:rsidRDefault="008C7891" w:rsidP="00A46A31"/>
    <w:p w:rsidR="00826C7E" w:rsidRDefault="00826C7E" w:rsidP="00A46A31"/>
    <w:p w:rsidR="00826C7E" w:rsidRDefault="00826C7E" w:rsidP="00A46A31"/>
    <w:p w:rsidR="00826C7E" w:rsidRDefault="00826C7E" w:rsidP="00A46A3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48"/>
        <w:gridCol w:w="1386"/>
        <w:gridCol w:w="1051"/>
        <w:gridCol w:w="891"/>
        <w:gridCol w:w="1399"/>
        <w:gridCol w:w="995"/>
      </w:tblGrid>
      <w:tr w:rsidR="008C7891" w:rsidRPr="006239D4" w:rsidTr="004B6469">
        <w:trPr>
          <w:trHeight w:val="330"/>
        </w:trPr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8C7891" w:rsidRPr="006239D4" w:rsidTr="004B6469">
        <w:trPr>
          <w:trHeight w:val="330"/>
        </w:trPr>
        <w:tc>
          <w:tcPr>
            <w:tcW w:w="0" w:type="auto"/>
            <w:gridSpan w:val="6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8C7891" w:rsidRPr="006239D4" w:rsidTr="004B6469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C7891" w:rsidRDefault="008C7891" w:rsidP="004B646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8C7891" w:rsidRPr="001A636E" w:rsidRDefault="008C7891" w:rsidP="004B646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1A636E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asram:DUNSIdentificationIdentifier</w:t>
            </w:r>
          </w:p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351200012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>
              <w:rPr>
                <w:rFonts w:eastAsia="Times New Roman"/>
                <w:color w:val="000000"/>
                <w:lang w:val="de-DE" w:eastAsia="de-DE"/>
              </w:rPr>
              <w:t>C</w:t>
            </w:r>
          </w:p>
        </w:tc>
      </w:tr>
      <w:tr w:rsidR="008C7891" w:rsidRPr="006239D4" w:rsidTr="004B6469">
        <w:trPr>
          <w:trHeight w:val="315"/>
        </w:trPr>
        <w:tc>
          <w:tcPr>
            <w:tcW w:w="0" w:type="auto"/>
            <w:gridSpan w:val="6"/>
            <w:shd w:val="clear" w:color="auto" w:fill="auto"/>
            <w:noWrap/>
            <w:vAlign w:val="center"/>
            <w:hideMark/>
          </w:tcPr>
          <w:p w:rsidR="008C7891" w:rsidRPr="00214763" w:rsidRDefault="008C7891" w:rsidP="004B6469">
            <w:pPr>
              <w:spacing w:line="240" w:lineRule="auto"/>
              <w:rPr>
                <w:rFonts w:eastAsia="Times New Roman"/>
                <w:color w:val="000000"/>
                <w:szCs w:val="20"/>
                <w:lang w:val="de-DE" w:eastAsia="de-DE"/>
              </w:rPr>
            </w:pPr>
          </w:p>
          <w:p w:rsidR="008C7891" w:rsidRPr="004A17ED" w:rsidRDefault="008C7891" w:rsidP="004B6469">
            <w:pPr>
              <w:spacing w:line="240" w:lineRule="auto"/>
              <w:rPr>
                <w:rFonts w:eastAsia="Times New Roman"/>
                <w:color w:val="000000"/>
                <w:szCs w:val="20"/>
                <w:lang w:eastAsia="de-DE"/>
              </w:rPr>
            </w:pPr>
            <w:r w:rsidRPr="004A17ED">
              <w:rPr>
                <w:rFonts w:eastAsia="Times New Roman"/>
                <w:b/>
                <w:color w:val="000000"/>
                <w:szCs w:val="20"/>
                <w:lang w:eastAsia="de-DE"/>
              </w:rPr>
              <w:t>InvoiceeD</w:t>
            </w:r>
            <w:r w:rsidR="00B13795" w:rsidRPr="004A17ED">
              <w:rPr>
                <w:rFonts w:eastAsia="Times New Roman"/>
                <w:b/>
                <w:color w:val="000000"/>
                <w:szCs w:val="20"/>
                <w:lang w:eastAsia="de-DE"/>
              </w:rPr>
              <w:t>unsN</w:t>
            </w:r>
            <w:r w:rsidRPr="004A17ED">
              <w:rPr>
                <w:rFonts w:eastAsia="Times New Roman"/>
                <w:b/>
                <w:color w:val="000000"/>
                <w:szCs w:val="20"/>
                <w:lang w:eastAsia="de-DE"/>
              </w:rPr>
              <w:t>umber:</w:t>
            </w:r>
            <w:r w:rsidRPr="004A17ED">
              <w:rPr>
                <w:rFonts w:eastAsia="Times New Roman"/>
                <w:b/>
                <w:color w:val="000000"/>
                <w:szCs w:val="20"/>
                <w:lang w:eastAsia="de-DE"/>
              </w:rPr>
              <w:br/>
            </w:r>
            <w:r w:rsidRPr="004A17ED">
              <w:rPr>
                <w:rFonts w:eastAsia="Times New Roman"/>
                <w:color w:val="000000"/>
                <w:szCs w:val="20"/>
                <w:lang w:eastAsia="de-DE"/>
              </w:rPr>
              <w:t>The Data Universal Numbering System, abbreviated as DUNS or D-U-N-S is a system developed and regulated by Dun &amp; Bradstreet (D&amp;B) which assigns a unique numeric identifier to a single business entity. This numeric identifier is then referred to as a DUNS number</w:t>
            </w:r>
          </w:p>
          <w:p w:rsidR="008C7891" w:rsidRPr="004A17ED" w:rsidRDefault="008C7891" w:rsidP="004B6469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  <w:tr w:rsidR="008C7891" w:rsidRPr="006239D4" w:rsidTr="004B6469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C7891" w:rsidRDefault="008C7891" w:rsidP="004B646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8C7891" w:rsidRPr="00980479" w:rsidRDefault="008C7891" w:rsidP="004B6469">
            <w:pPr>
              <w:spacing w:line="240" w:lineRule="auto"/>
            </w:pPr>
            <w:r w:rsidRPr="001A636E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asram:GlobalIdentificationIdentifier</w:t>
            </w:r>
          </w:p>
          <w:p w:rsidR="008C7891" w:rsidRPr="00980479" w:rsidRDefault="008C7891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48211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>
              <w:rPr>
                <w:rFonts w:eastAsia="Times New Roman"/>
                <w:color w:val="000000"/>
                <w:lang w:val="de-DE" w:eastAsia="de-DE"/>
              </w:rPr>
              <w:t>C</w:t>
            </w:r>
          </w:p>
        </w:tc>
      </w:tr>
      <w:tr w:rsidR="008C7891" w:rsidRPr="006239D4" w:rsidTr="004B6469">
        <w:trPr>
          <w:trHeight w:val="315"/>
        </w:trPr>
        <w:tc>
          <w:tcPr>
            <w:tcW w:w="0" w:type="auto"/>
            <w:gridSpan w:val="6"/>
            <w:shd w:val="clear" w:color="auto" w:fill="auto"/>
            <w:noWrap/>
            <w:vAlign w:val="center"/>
            <w:hideMark/>
          </w:tcPr>
          <w:p w:rsidR="008C7891" w:rsidRDefault="008C7891" w:rsidP="004B6469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</w:p>
          <w:p w:rsidR="008C7891" w:rsidRPr="00F6273F" w:rsidRDefault="008C7891" w:rsidP="004B6469">
            <w:pPr>
              <w:spacing w:line="240" w:lineRule="auto"/>
              <w:rPr>
                <w:rFonts w:eastAsia="Times New Roman"/>
                <w:b/>
                <w:color w:val="000000"/>
                <w:szCs w:val="20"/>
                <w:lang w:val="de-DE" w:eastAsia="de-DE"/>
              </w:rPr>
            </w:pPr>
            <w:r w:rsidRPr="00F6273F">
              <w:rPr>
                <w:rFonts w:eastAsia="Times New Roman"/>
                <w:b/>
                <w:color w:val="000000"/>
                <w:szCs w:val="20"/>
                <w:lang w:val="de-DE" w:eastAsia="de-DE"/>
              </w:rPr>
              <w:t>InvoiceePartnerNumber</w:t>
            </w:r>
          </w:p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</w:p>
        </w:tc>
      </w:tr>
    </w:tbl>
    <w:p w:rsidR="00826C7E" w:rsidRDefault="00826C7E" w:rsidP="00A46A31"/>
    <w:p w:rsidR="008C7891" w:rsidRDefault="008C7891" w:rsidP="00A46A31"/>
    <w:p w:rsidR="008C7891" w:rsidRDefault="008C7891" w:rsidP="00A46A31"/>
    <w:p w:rsidR="008C7891" w:rsidRDefault="008C7891" w:rsidP="00A46A31"/>
    <w:p w:rsidR="008C7891" w:rsidRDefault="008C7891" w:rsidP="00A46A31"/>
    <w:p w:rsidR="008C7891" w:rsidRDefault="008C7891" w:rsidP="00A46A31"/>
    <w:p w:rsidR="008C7891" w:rsidRDefault="008C7891" w:rsidP="00A46A31"/>
    <w:p w:rsidR="008C7891" w:rsidRDefault="008C7891" w:rsidP="00A46A31"/>
    <w:p w:rsidR="008C7891" w:rsidRDefault="008C7891" w:rsidP="00A46A31"/>
    <w:p w:rsidR="008C7891" w:rsidRDefault="008C7891" w:rsidP="00A46A31"/>
    <w:p w:rsidR="008C7891" w:rsidRDefault="008C7891" w:rsidP="00A46A31"/>
    <w:p w:rsidR="008C7891" w:rsidRDefault="008C7891" w:rsidP="00A46A31"/>
    <w:p w:rsidR="008C7891" w:rsidRDefault="008C7891" w:rsidP="00A46A31"/>
    <w:p w:rsidR="008C7891" w:rsidRDefault="008C7891" w:rsidP="00A46A31"/>
    <w:p w:rsidR="008C7891" w:rsidRDefault="008C7891" w:rsidP="008C7891">
      <w:pPr>
        <w:pStyle w:val="berschrift4"/>
      </w:pPr>
      <w:bookmarkStart w:id="58" w:name="_Toc292800361"/>
      <w:bookmarkStart w:id="59" w:name="_Toc349132625"/>
      <w:r w:rsidRPr="00281D2B">
        <w:lastRenderedPageBreak/>
        <w:t>asram:SpecifiedCITaxRegistration</w:t>
      </w:r>
      <w:bookmarkEnd w:id="58"/>
      <w:bookmarkEnd w:id="59"/>
    </w:p>
    <w:p w:rsidR="008C7891" w:rsidRDefault="008C7891" w:rsidP="008C7891"/>
    <w:p w:rsidR="008C7891" w:rsidRDefault="008C7891" w:rsidP="008C7891"/>
    <w:p w:rsidR="008C7891" w:rsidRDefault="008C7891" w:rsidP="008C7891">
      <w:pPr>
        <w:pStyle w:val="berschrift5"/>
      </w:pPr>
      <w:bookmarkStart w:id="60" w:name="_Toc292800362"/>
      <w:bookmarkStart w:id="61" w:name="_Toc349132626"/>
      <w:r>
        <w:t>VATIdentNo</w:t>
      </w:r>
      <w:bookmarkEnd w:id="60"/>
      <w:bookmarkEnd w:id="61"/>
    </w:p>
    <w:p w:rsidR="008C7891" w:rsidRDefault="008C7891" w:rsidP="008C7891"/>
    <w:p w:rsidR="008C7891" w:rsidRDefault="007B5E39" w:rsidP="008C7891">
      <w:r>
        <w:rPr>
          <w:noProof/>
          <w:lang w:val="de-DE" w:eastAsia="de-DE"/>
        </w:rPr>
        <w:pict>
          <v:group id="_x0000_s11400" style="position:absolute;margin-left:-46.05pt;margin-top:1.65pt;width:391.55pt;height:41.25pt;z-index:268436480" coordorigin="497,10892" coordsize="7831,825">
            <v:rect id="_x0000_s11401" style="position:absolute;left:497;top:10892;width:3639;height:543" fillcolor="#8db3e2" strokeweight="2pt">
              <v:textbox style="mso-next-textbox:#_x0000_s11401">
                <w:txbxContent>
                  <w:p w:rsidR="001E6E58" w:rsidRPr="00C9342C" w:rsidRDefault="001E6E58" w:rsidP="008C7891">
                    <w:pPr>
                      <w:spacing w:line="240" w:lineRule="auto"/>
                      <w:rPr>
                        <w:szCs w:val="24"/>
                      </w:rPr>
                    </w:pPr>
                    <w:proofErr w:type="spellStart"/>
                    <w:proofErr w:type="gramStart"/>
                    <w:r w:rsidRPr="00C9342C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C9342C">
                      <w:rPr>
                        <w:rFonts w:cs="Arial"/>
                        <w:b/>
                        <w:bCs/>
                        <w:szCs w:val="20"/>
                      </w:rPr>
                      <w:t>SpecifiedCITaxRegistration</w:t>
                    </w:r>
                    <w:proofErr w:type="spellEnd"/>
                  </w:p>
                </w:txbxContent>
              </v:textbox>
            </v:rect>
            <v:shape id="_x0000_s11402" type="#_x0000_t32" style="position:absolute;left:4457;top:11191;width:907;height:0" o:connectortype="straight" strokeweight="2pt"/>
            <v:rect id="_x0000_s11403" style="position:absolute;left:4765;top:11255;width:789;height:462" stroked="f">
              <v:textbox style="mso-next-textbox:#_x0000_s11403">
                <w:txbxContent>
                  <w:p w:rsidR="001E6E58" w:rsidRPr="002F612C" w:rsidRDefault="001E6E58" w:rsidP="008C7891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404" style="position:absolute;left:5364;top:10892;width:2964;height:543" filled="f" fillcolor="#8db3e2" strokeweight="2pt">
              <v:textbox style="mso-next-textbox:#_x0000_s11404">
                <w:txbxContent>
                  <w:p w:rsidR="001E6E58" w:rsidRPr="0092092D" w:rsidRDefault="001E6E58" w:rsidP="008C7891">
                    <w:pPr>
                      <w:spacing w:line="240" w:lineRule="auto"/>
                    </w:pPr>
                    <w:proofErr w:type="spellStart"/>
                    <w:proofErr w:type="gramStart"/>
                    <w:r w:rsidRPr="00DC42C5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DC42C5">
                      <w:rPr>
                        <w:rFonts w:cs="Arial"/>
                        <w:bCs/>
                        <w:szCs w:val="20"/>
                      </w:rPr>
                      <w:t>IdentificationIdentifier</w:t>
                    </w:r>
                    <w:proofErr w:type="spellEnd"/>
                  </w:p>
                  <w:p w:rsidR="001E6E58" w:rsidRPr="00C9342C" w:rsidRDefault="001E6E58" w:rsidP="008C7891">
                    <w:pPr>
                      <w:spacing w:line="240" w:lineRule="auto"/>
                    </w:pPr>
                  </w:p>
                </w:txbxContent>
              </v:textbox>
            </v:rect>
            <v:rect id="_x0000_s11405" style="position:absolute;left:4153;top:11061;width:300;height:262" strokeweight="2pt"/>
            <v:shape id="_x0000_s11406" type="#_x0000_t32" style="position:absolute;left:4143;top:11191;width:340;height:0" o:connectortype="straight" strokeweight="2pt"/>
          </v:group>
        </w:pict>
      </w:r>
    </w:p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17"/>
        <w:gridCol w:w="1513"/>
        <w:gridCol w:w="1126"/>
        <w:gridCol w:w="941"/>
        <w:gridCol w:w="1313"/>
        <w:gridCol w:w="1060"/>
      </w:tblGrid>
      <w:tr w:rsidR="008C7891" w:rsidRPr="006239D4" w:rsidTr="004B6469">
        <w:trPr>
          <w:trHeight w:val="330"/>
        </w:trPr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8C7891" w:rsidRPr="006239D4" w:rsidTr="004B6469">
        <w:trPr>
          <w:trHeight w:val="330"/>
        </w:trPr>
        <w:tc>
          <w:tcPr>
            <w:tcW w:w="0" w:type="auto"/>
            <w:gridSpan w:val="6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8C7891" w:rsidRPr="006239D4" w:rsidTr="004B6469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C7891" w:rsidRDefault="008C7891" w:rsidP="004B646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8C7891" w:rsidRDefault="008C7891" w:rsidP="004B646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D042D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asram:IdentificationIdentifier</w:t>
            </w:r>
          </w:p>
          <w:p w:rsidR="008C7891" w:rsidRPr="00980479" w:rsidRDefault="008C7891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ID123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>
              <w:rPr>
                <w:rFonts w:eastAsia="Times New Roman"/>
                <w:color w:val="000000"/>
                <w:lang w:val="de-DE" w:eastAsia="de-DE"/>
              </w:rPr>
              <w:t>C</w:t>
            </w:r>
          </w:p>
        </w:tc>
      </w:tr>
      <w:tr w:rsidR="008C7891" w:rsidRPr="006239D4" w:rsidTr="004B6469">
        <w:trPr>
          <w:trHeight w:val="315"/>
        </w:trPr>
        <w:tc>
          <w:tcPr>
            <w:tcW w:w="0" w:type="auto"/>
            <w:gridSpan w:val="6"/>
            <w:shd w:val="clear" w:color="auto" w:fill="auto"/>
            <w:noWrap/>
            <w:vAlign w:val="center"/>
            <w:hideMark/>
          </w:tcPr>
          <w:p w:rsidR="008C7891" w:rsidRDefault="008C7891" w:rsidP="004B6469">
            <w:pPr>
              <w:spacing w:line="240" w:lineRule="auto"/>
              <w:rPr>
                <w:rFonts w:eastAsia="Times New Roman"/>
                <w:b/>
                <w:color w:val="000000"/>
                <w:lang w:val="de-DE" w:eastAsia="de-DE"/>
              </w:rPr>
            </w:pPr>
          </w:p>
          <w:p w:rsidR="008C7891" w:rsidRPr="004A17ED" w:rsidRDefault="008C7891" w:rsidP="004B6469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  <w:r w:rsidRPr="004A17ED">
              <w:rPr>
                <w:rFonts w:eastAsia="Times New Roman"/>
                <w:b/>
                <w:color w:val="000000"/>
                <w:lang w:eastAsia="de-DE"/>
              </w:rPr>
              <w:t xml:space="preserve">VATIdentNo(Invoicee): </w:t>
            </w:r>
            <w:r w:rsidRPr="004A17ED">
              <w:rPr>
                <w:rFonts w:eastAsia="Times New Roman"/>
                <w:color w:val="000000"/>
                <w:lang w:eastAsia="de-DE"/>
              </w:rPr>
              <w:t>The European Union requires a VAT (value added tax) identification number on invoices between entities registered for VAT</w:t>
            </w:r>
          </w:p>
          <w:p w:rsidR="008C7891" w:rsidRPr="004A17ED" w:rsidRDefault="008C7891" w:rsidP="004B6469">
            <w:pPr>
              <w:spacing w:line="240" w:lineRule="auto"/>
              <w:rPr>
                <w:rFonts w:eastAsia="Times New Roman"/>
                <w:b/>
                <w:color w:val="000000"/>
                <w:lang w:eastAsia="de-DE"/>
              </w:rPr>
            </w:pPr>
          </w:p>
        </w:tc>
      </w:tr>
    </w:tbl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>
      <w:pPr>
        <w:pStyle w:val="berschrift5"/>
      </w:pPr>
      <w:bookmarkStart w:id="62" w:name="_Toc292800363"/>
      <w:bookmarkStart w:id="63" w:name="_Toc349132627"/>
      <w:r w:rsidRPr="00D042D4">
        <w:t>TaxNumbe</w:t>
      </w:r>
      <w:r>
        <w:t>r</w:t>
      </w:r>
      <w:bookmarkEnd w:id="62"/>
      <w:bookmarkEnd w:id="63"/>
    </w:p>
    <w:p w:rsidR="008C7891" w:rsidRDefault="007B5E39" w:rsidP="008C7891">
      <w:r>
        <w:rPr>
          <w:noProof/>
          <w:lang w:val="de-DE" w:eastAsia="de-DE"/>
        </w:rPr>
        <w:pict>
          <v:group id="_x0000_s11407" style="position:absolute;margin-left:-46.05pt;margin-top:2.9pt;width:502.4pt;height:58.7pt;z-index:268437504" coordorigin="497,2305" coordsize="10048,1174">
            <v:rect id="_x0000_s11408" style="position:absolute;left:8838;top:2305;width:1175;height:385" filled="f" fillcolor="#8db3e2" strokeweight="1pt">
              <v:textbox style="mso-next-textbox:#_x0000_s11408">
                <w:txbxContent>
                  <w:p w:rsidR="001E6E58" w:rsidRPr="0092092D" w:rsidRDefault="001E6E58" w:rsidP="008C7891">
                    <w:pPr>
                      <w:spacing w:line="240" w:lineRule="auto"/>
                    </w:pPr>
                    <w:proofErr w:type="gramStart"/>
                    <w:r>
                      <w:rPr>
                        <w:rFonts w:cs="Arial"/>
                        <w:bCs/>
                        <w:szCs w:val="20"/>
                      </w:rPr>
                      <w:t>attributes</w:t>
                    </w:r>
                    <w:proofErr w:type="gramEnd"/>
                  </w:p>
                  <w:p w:rsidR="001E6E58" w:rsidRDefault="001E6E58" w:rsidP="008C7891">
                    <w:pPr>
                      <w:spacing w:line="240" w:lineRule="auto"/>
                      <w:rPr>
                        <w:noProof/>
                        <w:lang w:val="de-DE" w:eastAsia="de-DE"/>
                      </w:rPr>
                    </w:pPr>
                  </w:p>
                  <w:p w:rsidR="001E6E58" w:rsidRPr="00C9342C" w:rsidRDefault="001E6E58" w:rsidP="008C7891">
                    <w:pPr>
                      <w:spacing w:line="240" w:lineRule="auto"/>
                    </w:pPr>
                  </w:p>
                </w:txbxContent>
              </v:textbox>
            </v:rect>
            <v:rect id="_x0000_s11409" style="position:absolute;left:8838;top:2693;width:1707;height:469">
              <v:textbox>
                <w:txbxContent>
                  <w:p w:rsidR="001E6E58" w:rsidRDefault="001E6E58" w:rsidP="008C7891">
                    <w:proofErr w:type="spellStart"/>
                    <w:proofErr w:type="gramStart"/>
                    <w:r w:rsidRPr="0008007C">
                      <w:t>schemeName</w:t>
                    </w:r>
                    <w:proofErr w:type="spellEnd"/>
                    <w:proofErr w:type="gramEnd"/>
                  </w:p>
                </w:txbxContent>
              </v:textbox>
            </v:rect>
            <v:shape id="_x0000_s11410" type="#_x0000_t32" style="position:absolute;left:8324;top:2891;width:502;height:0" o:connectortype="straight" strokeweight="1pt"/>
            <v:rect id="_x0000_s11411" style="position:absolute;left:497;top:2654;width:3639;height:543" fillcolor="#8db3e2" strokeweight="2pt">
              <v:textbox style="mso-next-textbox:#_x0000_s11411">
                <w:txbxContent>
                  <w:p w:rsidR="001E6E58" w:rsidRPr="00C9342C" w:rsidRDefault="001E6E58" w:rsidP="008C7891">
                    <w:pPr>
                      <w:spacing w:line="240" w:lineRule="auto"/>
                      <w:rPr>
                        <w:szCs w:val="24"/>
                      </w:rPr>
                    </w:pPr>
                    <w:proofErr w:type="spellStart"/>
                    <w:proofErr w:type="gramStart"/>
                    <w:r w:rsidRPr="00C9342C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C9342C">
                      <w:rPr>
                        <w:rFonts w:cs="Arial"/>
                        <w:b/>
                        <w:bCs/>
                        <w:szCs w:val="20"/>
                      </w:rPr>
                      <w:t>SpecifiedCITaxRegistration</w:t>
                    </w:r>
                    <w:proofErr w:type="spellEnd"/>
                  </w:p>
                </w:txbxContent>
              </v:textbox>
            </v:rect>
            <v:shape id="_x0000_s11412" type="#_x0000_t32" style="position:absolute;left:4457;top:2953;width:907;height:0" o:connectortype="straight" strokeweight="2pt"/>
            <v:rect id="_x0000_s11413" style="position:absolute;left:4765;top:3017;width:789;height:462" stroked="f">
              <v:textbox style="mso-next-textbox:#_x0000_s11413">
                <w:txbxContent>
                  <w:p w:rsidR="001E6E58" w:rsidRPr="002F612C" w:rsidRDefault="001E6E58" w:rsidP="008C7891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414" style="position:absolute;left:5364;top:2654;width:2964;height:543" filled="f" fillcolor="#8db3e2" strokeweight="2pt">
              <v:textbox style="mso-next-textbox:#_x0000_s11414">
                <w:txbxContent>
                  <w:p w:rsidR="001E6E58" w:rsidRPr="0092092D" w:rsidRDefault="001E6E58" w:rsidP="008C7891">
                    <w:pPr>
                      <w:spacing w:line="240" w:lineRule="auto"/>
                    </w:pPr>
                    <w:proofErr w:type="spellStart"/>
                    <w:proofErr w:type="gramStart"/>
                    <w:r w:rsidRPr="00DC42C5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DC42C5">
                      <w:rPr>
                        <w:rFonts w:cs="Arial"/>
                        <w:bCs/>
                        <w:szCs w:val="20"/>
                      </w:rPr>
                      <w:t>IdentificationIdentifier</w:t>
                    </w:r>
                    <w:proofErr w:type="spellEnd"/>
                  </w:p>
                  <w:p w:rsidR="001E6E58" w:rsidRPr="00C9342C" w:rsidRDefault="001E6E58" w:rsidP="008C7891">
                    <w:pPr>
                      <w:spacing w:line="240" w:lineRule="auto"/>
                    </w:pPr>
                  </w:p>
                </w:txbxContent>
              </v:textbox>
            </v:rect>
            <v:rect id="_x0000_s11415" style="position:absolute;left:4153;top:2823;width:300;height:262" strokeweight="2pt"/>
            <v:shape id="_x0000_s11416" type="#_x0000_t32" style="position:absolute;left:4143;top:2953;width:340;height:0" o:connectortype="straight" strokeweight="2pt"/>
          </v:group>
        </w:pict>
      </w:r>
    </w:p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96"/>
        <w:gridCol w:w="1511"/>
        <w:gridCol w:w="1107"/>
        <w:gridCol w:w="914"/>
        <w:gridCol w:w="1302"/>
        <w:gridCol w:w="1040"/>
      </w:tblGrid>
      <w:tr w:rsidR="008C7891" w:rsidRPr="006239D4" w:rsidTr="004B6469">
        <w:trPr>
          <w:trHeight w:val="330"/>
        </w:trPr>
        <w:tc>
          <w:tcPr>
            <w:tcW w:w="1936" w:type="pct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789" w:type="pct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77" w:type="pct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476" w:type="pct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680" w:type="pct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42" w:type="pct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8C7891" w:rsidRPr="006239D4" w:rsidTr="004B6469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8C7891" w:rsidRPr="006239D4" w:rsidTr="004B6469">
        <w:trPr>
          <w:trHeight w:val="315"/>
        </w:trPr>
        <w:tc>
          <w:tcPr>
            <w:tcW w:w="1936" w:type="pct"/>
            <w:shd w:val="clear" w:color="auto" w:fill="auto"/>
            <w:noWrap/>
            <w:vAlign w:val="center"/>
            <w:hideMark/>
          </w:tcPr>
          <w:p w:rsidR="008C7891" w:rsidRDefault="008C7891" w:rsidP="004B646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8C7891" w:rsidRDefault="008C7891" w:rsidP="004B646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D042D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asram:IdentificationIdentifier</w:t>
            </w:r>
          </w:p>
          <w:p w:rsidR="008C7891" w:rsidRPr="00980479" w:rsidRDefault="008C7891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89" w:type="pct"/>
            <w:shd w:val="clear" w:color="auto" w:fill="auto"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35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6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220115</w:t>
            </w:r>
          </w:p>
        </w:tc>
        <w:tc>
          <w:tcPr>
            <w:tcW w:w="542" w:type="pct"/>
            <w:shd w:val="clear" w:color="auto" w:fill="auto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>
              <w:rPr>
                <w:rFonts w:eastAsia="Times New Roman"/>
                <w:color w:val="000000"/>
                <w:lang w:val="de-DE" w:eastAsia="de-DE"/>
              </w:rPr>
              <w:t>C</w:t>
            </w:r>
          </w:p>
        </w:tc>
      </w:tr>
      <w:tr w:rsidR="008C7891" w:rsidRPr="006239D4" w:rsidTr="004B6469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8C7891" w:rsidRDefault="008C7891" w:rsidP="004B6469">
            <w:pPr>
              <w:spacing w:line="240" w:lineRule="auto"/>
              <w:rPr>
                <w:rFonts w:eastAsia="Times New Roman"/>
                <w:b/>
                <w:color w:val="000000"/>
                <w:lang w:val="de-DE" w:eastAsia="de-DE"/>
              </w:rPr>
            </w:pPr>
          </w:p>
          <w:p w:rsidR="008C7891" w:rsidRDefault="008C7891" w:rsidP="004B6469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If attribute </w:t>
            </w:r>
            <w:r w:rsidRPr="005F1DB1">
              <w:rPr>
                <w:b/>
                <w:lang w:eastAsia="de-DE"/>
              </w:rPr>
              <w:t>“</w:t>
            </w:r>
            <w:r w:rsidRPr="00B00E28">
              <w:rPr>
                <w:b/>
              </w:rPr>
              <w:t xml:space="preserve">schemeName” </w:t>
            </w:r>
            <w:r>
              <w:rPr>
                <w:lang w:eastAsia="de-DE"/>
              </w:rPr>
              <w:t xml:space="preserve">is equal to value </w:t>
            </w:r>
            <w:r>
              <w:rPr>
                <w:b/>
                <w:lang w:eastAsia="de-DE"/>
              </w:rPr>
              <w:t>“</w:t>
            </w:r>
            <w:r w:rsidRPr="00B00E28">
              <w:rPr>
                <w:b/>
                <w:lang w:eastAsia="de-DE"/>
              </w:rPr>
              <w:t>"Local</w:t>
            </w:r>
            <w:r w:rsidRPr="00212B25">
              <w:rPr>
                <w:b/>
                <w:lang w:eastAsia="de-DE"/>
              </w:rPr>
              <w:t>”</w:t>
            </w:r>
            <w:r w:rsidRPr="00212B25">
              <w:rPr>
                <w:lang w:eastAsia="de-DE"/>
              </w:rPr>
              <w:t xml:space="preserve">, the following </w:t>
            </w:r>
            <w:r>
              <w:rPr>
                <w:lang w:eastAsia="de-DE"/>
              </w:rPr>
              <w:t>assignment</w:t>
            </w:r>
            <w:r w:rsidRPr="00212B25">
              <w:rPr>
                <w:lang w:eastAsia="de-DE"/>
              </w:rPr>
              <w:t xml:space="preserve"> is valid:</w:t>
            </w:r>
          </w:p>
          <w:p w:rsidR="008C7891" w:rsidRPr="004A17ED" w:rsidRDefault="008C7891" w:rsidP="004B6469">
            <w:pPr>
              <w:spacing w:line="240" w:lineRule="auto"/>
              <w:rPr>
                <w:rFonts w:eastAsia="Times New Roman"/>
                <w:b/>
                <w:color w:val="000000"/>
                <w:lang w:eastAsia="de-DE"/>
              </w:rPr>
            </w:pPr>
          </w:p>
          <w:p w:rsidR="008C7891" w:rsidRPr="004A17ED" w:rsidRDefault="008C7891" w:rsidP="004B6469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  <w:r w:rsidRPr="004A17ED">
              <w:rPr>
                <w:rFonts w:eastAsia="Times New Roman"/>
                <w:b/>
                <w:color w:val="000000"/>
                <w:lang w:eastAsia="de-DE"/>
              </w:rPr>
              <w:t xml:space="preserve">TaxNumber(Invoicee): </w:t>
            </w:r>
            <w:r w:rsidRPr="004A17ED">
              <w:rPr>
                <w:rFonts w:eastAsia="Times New Roman"/>
                <w:color w:val="000000"/>
                <w:lang w:eastAsia="de-DE"/>
              </w:rPr>
              <w:t>A local identification number assigned to a business by a state's revenue department</w:t>
            </w:r>
          </w:p>
          <w:p w:rsidR="008C7891" w:rsidRPr="004A17ED" w:rsidRDefault="008C7891" w:rsidP="004B6469">
            <w:pPr>
              <w:spacing w:line="240" w:lineRule="auto"/>
              <w:rPr>
                <w:rFonts w:eastAsia="Times New Roman"/>
                <w:b/>
                <w:color w:val="000000"/>
                <w:lang w:eastAsia="de-DE"/>
              </w:rPr>
            </w:pPr>
          </w:p>
        </w:tc>
      </w:tr>
    </w:tbl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p w:rsidR="00826C7E" w:rsidRDefault="00826C7E" w:rsidP="00A46A31"/>
    <w:p w:rsidR="00826C7E" w:rsidRDefault="00826C7E" w:rsidP="00A46A31"/>
    <w:p w:rsidR="00826C7E" w:rsidRDefault="00826C7E" w:rsidP="00A46A31"/>
    <w:p w:rsidR="00826C7E" w:rsidRDefault="009827B2" w:rsidP="00A46A31">
      <w:r>
        <w:tab/>
      </w:r>
    </w:p>
    <w:p w:rsidR="00826C7E" w:rsidRDefault="00826C7E" w:rsidP="00A46A31"/>
    <w:p w:rsidR="002503BA" w:rsidRPr="003F3442" w:rsidRDefault="002503BA" w:rsidP="002503BA">
      <w:pPr>
        <w:pStyle w:val="berschrift4"/>
      </w:pPr>
      <w:bookmarkStart w:id="64" w:name="_Toc349132628"/>
      <w:r w:rsidRPr="002503BA">
        <w:lastRenderedPageBreak/>
        <w:t>asram:PostalCITradeAddress</w:t>
      </w:r>
      <w:bookmarkEnd w:id="64"/>
    </w:p>
    <w:p w:rsidR="00826C7E" w:rsidRDefault="00826C7E" w:rsidP="00A46A31"/>
    <w:p w:rsidR="00851A07" w:rsidRDefault="007B5E39" w:rsidP="00851A07">
      <w:r>
        <w:rPr>
          <w:noProof/>
          <w:lang w:val="de-DE" w:eastAsia="de-DE"/>
        </w:rPr>
        <w:pict>
          <v:group id="_x0000_s10889" style="position:absolute;margin-left:-45.7pt;margin-top:10.65pt;width:541.9pt;height:561.5pt;z-index:267966464" coordorigin="504,2537" coordsize="10838,11230">
            <v:rect id="_x0000_s10890" style="position:absolute;left:4410;top:8002;width:789;height:462" stroked="f">
              <v:textbox style="mso-next-textbox:#_x0000_s10890">
                <w:txbxContent>
                  <w:p w:rsidR="001E6E58" w:rsidRPr="002F612C" w:rsidRDefault="001E6E58" w:rsidP="00851A0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group id="_x0000_s10891" style="position:absolute;left:11042;top:13084;width:300;height:262" coordorigin="6283,5431" coordsize="300,262">
              <v:rect id="_x0000_s10892" style="position:absolute;left:6283;top:5431;width:300;height:262" strokeweight="2pt"/>
              <v:shape id="_x0000_s10893" type="#_x0000_t32" style="position:absolute;left:6367;top:5556;width:147;height:0" o:connectortype="straight" strokeweight="1.25pt"/>
              <v:shape id="_x0000_s10894" type="#_x0000_t32" style="position:absolute;left:6437;top:5501;width:0;height:113;flip:y" o:connectortype="straight" strokeweight="1.25pt"/>
            </v:group>
            <v:rect id="_x0000_s10895" style="position:absolute;left:4444;top:8936;width:789;height:462" stroked="f">
              <v:textbox style="mso-next-textbox:#_x0000_s10895">
                <w:txbxContent>
                  <w:p w:rsidR="001E6E58" w:rsidRPr="002F612C" w:rsidRDefault="001E6E58" w:rsidP="00851A0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896" style="position:absolute;left:4444;top:9839;width:789;height:462" stroked="f">
              <v:textbox style="mso-next-textbox:#_x0000_s10896">
                <w:txbxContent>
                  <w:p w:rsidR="001E6E58" w:rsidRPr="002F612C" w:rsidRDefault="001E6E58" w:rsidP="00851A0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897" style="position:absolute;left:504;top:7711;width:3244;height:543" fillcolor="#8db3e2" strokeweight="2pt">
              <v:textbox style="mso-next-textbox:#_x0000_s10897">
                <w:txbxContent>
                  <w:p w:rsidR="001E6E58" w:rsidRPr="00477555" w:rsidRDefault="001E6E58" w:rsidP="00851A07">
                    <w:pPr>
                      <w:spacing w:line="240" w:lineRule="auto"/>
                      <w:rPr>
                        <w:b/>
                      </w:rPr>
                    </w:pPr>
                    <w:proofErr w:type="spellStart"/>
                    <w:proofErr w:type="gramStart"/>
                    <w:r w:rsidRPr="00477555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477555">
                      <w:rPr>
                        <w:rFonts w:cs="Arial"/>
                        <w:b/>
                        <w:bCs/>
                        <w:szCs w:val="20"/>
                      </w:rPr>
                      <w:t>PostalCITradeAddress</w:t>
                    </w:r>
                    <w:proofErr w:type="spellEnd"/>
                  </w:p>
                  <w:p w:rsidR="001E6E58" w:rsidRPr="00477555" w:rsidRDefault="001E6E58" w:rsidP="00851A07">
                    <w:pPr>
                      <w:spacing w:line="240" w:lineRule="auto"/>
                      <w:rPr>
                        <w:rFonts w:cs="Arial"/>
                        <w:b/>
                        <w:sz w:val="18"/>
                        <w:szCs w:val="18"/>
                        <w:lang w:val="de-DE"/>
                      </w:rPr>
                    </w:pPr>
                  </w:p>
                </w:txbxContent>
              </v:textbox>
            </v:rect>
            <v:shape id="_x0000_s10898" type="#_x0000_t32" style="position:absolute;left:4375;top:13263;width:624;height:0" o:connectortype="straight" strokeweight="2pt"/>
            <v:shape id="_x0000_s10899" type="#_x0000_t32" style="position:absolute;left:4378;top:10642;width:624;height:0" o:connectortype="straight" strokeweight="2pt"/>
            <v:shape id="_x0000_s10900" type="#_x0000_t32" style="position:absolute;left:4380;top:11513;width:624;height:0" o:connectortype="straight" strokeweight="2pt"/>
            <v:shape id="_x0000_s10901" type="#_x0000_t32" style="position:absolute;left:4380;top:12380;width:624;height:0" o:connectortype="straight" strokeweight="2pt"/>
            <v:rect id="_x0000_s10902" style="position:absolute;left:4425;top:13305;width:789;height:462" stroked="f">
              <v:textbox style="mso-next-textbox:#_x0000_s10902">
                <w:txbxContent>
                  <w:p w:rsidR="001E6E58" w:rsidRPr="002F612C" w:rsidRDefault="001E6E58" w:rsidP="00851A0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903" style="position:absolute;left:4425;top:12421;width:789;height:462" stroked="f">
              <v:textbox style="mso-next-textbox:#_x0000_s10903">
                <w:txbxContent>
                  <w:p w:rsidR="001E6E58" w:rsidRPr="002F612C" w:rsidRDefault="001E6E58" w:rsidP="00851A0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</w:p>
                </w:txbxContent>
              </v:textbox>
            </v:rect>
            <v:rect id="_x0000_s10904" style="position:absolute;left:4444;top:11590;width:789;height:462" stroked="f">
              <v:textbox style="mso-next-textbox:#_x0000_s10904">
                <w:txbxContent>
                  <w:p w:rsidR="001E6E58" w:rsidRPr="002F612C" w:rsidRDefault="001E6E58" w:rsidP="00851A0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905" style="position:absolute;left:4425;top:10704;width:789;height:462" stroked="f">
              <v:textbox style="mso-next-textbox:#_x0000_s10905">
                <w:txbxContent>
                  <w:p w:rsidR="001E6E58" w:rsidRPr="002F612C" w:rsidRDefault="001E6E58" w:rsidP="00851A0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906" style="position:absolute;left:5011;top:10385;width:2752;height:543" filled="f" fillcolor="#8db3e2" strokeweight="2pt">
              <v:textbox style="mso-next-textbox:#_x0000_s10906">
                <w:txbxContent>
                  <w:p w:rsidR="001E6E58" w:rsidRPr="006E3E62" w:rsidRDefault="001E6E58" w:rsidP="00851A07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PostOfficeBoxText</w:t>
                    </w:r>
                    <w:proofErr w:type="spellEnd"/>
                  </w:p>
                  <w:p w:rsidR="001E6E58" w:rsidRPr="00477555" w:rsidRDefault="001E6E58" w:rsidP="00851A07">
                    <w:pPr>
                      <w:rPr>
                        <w:szCs w:val="18"/>
                      </w:rPr>
                    </w:pPr>
                  </w:p>
                </w:txbxContent>
              </v:textbox>
            </v:rect>
            <v:rect id="_x0000_s10907" style="position:absolute;left:5017;top:11238;width:2278;height:543" filled="f" fillcolor="#8db3e2" strokeweight="2pt">
              <v:textbox style="mso-next-textbox:#_x0000_s10907">
                <w:txbxContent>
                  <w:p w:rsidR="001E6E58" w:rsidRPr="006E3E62" w:rsidRDefault="001E6E58" w:rsidP="00851A07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PostcodeCode</w:t>
                    </w:r>
                    <w:proofErr w:type="spellEnd"/>
                  </w:p>
                  <w:p w:rsidR="001E6E58" w:rsidRPr="00236D9C" w:rsidRDefault="001E6E58" w:rsidP="00851A07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0908" style="position:absolute;left:5017;top:12105;width:2491;height:543" filled="f" fillcolor="#8db3e2" strokeweight="2pt">
              <v:textbox style="mso-next-textbox:#_x0000_s10908">
                <w:txbxContent>
                  <w:p w:rsidR="001E6E58" w:rsidRPr="006E3E62" w:rsidRDefault="001E6E58" w:rsidP="00851A07">
                    <w:pPr>
                      <w:spacing w:line="240" w:lineRule="auto"/>
                    </w:pPr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StreetNameText</w:t>
                    </w:r>
                    <w:proofErr w:type="spellEnd"/>
                  </w:p>
                  <w:p w:rsidR="001E6E58" w:rsidRPr="00236D9C" w:rsidRDefault="001E6E58" w:rsidP="00851A07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0909" style="position:absolute;left:5017;top:12955;width:6025;height:543" filled="f" fillcolor="#8db3e2" strokeweight="2pt">
              <v:textbox style="mso-next-textbox:#_x0000_s10909">
                <w:txbxContent>
                  <w:p w:rsidR="001E6E58" w:rsidRPr="006E3E62" w:rsidRDefault="001E6E58" w:rsidP="00851A07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Geo-CoordinateIdentificationCIGeographicalCoordinate</w:t>
                    </w:r>
                    <w:proofErr w:type="spellEnd"/>
                  </w:p>
                  <w:p w:rsidR="001E6E58" w:rsidRPr="00236D9C" w:rsidRDefault="001E6E58" w:rsidP="00851A07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shape id="_x0000_s10910" type="#_x0000_t32" style="position:absolute;left:4355;top:2767;width:15;height:10496" o:connectortype="straight" strokeweight="2pt"/>
            <v:rect id="_x0000_s10911" style="position:absolute;left:4410;top:3772;width:789;height:462" stroked="f">
              <v:textbox style="mso-next-textbox:#_x0000_s10911">
                <w:txbxContent>
                  <w:p w:rsidR="001E6E58" w:rsidRPr="002F612C" w:rsidRDefault="001E6E58" w:rsidP="00851A0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912" style="position:absolute;left:4389;top:4630;width:789;height:462" stroked="f">
              <v:textbox style="mso-next-textbox:#_x0000_s10912">
                <w:txbxContent>
                  <w:p w:rsidR="001E6E58" w:rsidRPr="002F612C" w:rsidRDefault="001E6E58" w:rsidP="00851A0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913" style="position:absolute;left:4413;top:5499;width:789;height:462" stroked="f">
              <v:textbox style="mso-next-textbox:#_x0000_s10913">
                <w:txbxContent>
                  <w:p w:rsidR="001E6E58" w:rsidRPr="002F612C" w:rsidRDefault="001E6E58" w:rsidP="00851A0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914" style="position:absolute;left:4389;top:6374;width:789;height:462" stroked="f">
              <v:textbox style="mso-next-textbox:#_x0000_s10914">
                <w:txbxContent>
                  <w:p w:rsidR="001E6E58" w:rsidRPr="002F612C" w:rsidRDefault="001E6E58" w:rsidP="00851A0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915" style="position:absolute;left:4408;top:7198;width:789;height:462" stroked="f">
              <v:textbox style="mso-next-textbox:#_x0000_s10915">
                <w:txbxContent>
                  <w:p w:rsidR="001E6E58" w:rsidRPr="002F612C" w:rsidRDefault="001E6E58" w:rsidP="00851A0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916" style="position:absolute;left:4408;top:2869;width:789;height:462" stroked="f">
              <v:textbox style="mso-next-textbox:#_x0000_s10916">
                <w:txbxContent>
                  <w:p w:rsidR="001E6E58" w:rsidRPr="002F612C" w:rsidRDefault="001E6E58" w:rsidP="00851A0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shape id="_x0000_s10917" type="#_x0000_t32" style="position:absolute;left:4362;top:2778;width:624;height:0" o:connectortype="straight" strokeweight="2pt"/>
            <v:rect id="_x0000_s10918" style="position:absolute;left:3753;top:7880;width:300;height:262" strokeweight="2pt"/>
            <v:rect id="_x0000_s10919" style="position:absolute;left:4987;top:3427;width:2521;height:543" filled="f" fillcolor="#8db3e2" strokeweight="2pt">
              <v:textbox style="mso-next-textbox:#_x0000_s10919">
                <w:txbxContent>
                  <w:p w:rsidR="001E6E58" w:rsidRPr="006E3E62" w:rsidRDefault="001E6E58" w:rsidP="00851A07">
                    <w:pPr>
                      <w:spacing w:line="240" w:lineRule="auto"/>
                    </w:pPr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CountryIdentifier</w:t>
                    </w:r>
                    <w:proofErr w:type="spellEnd"/>
                  </w:p>
                  <w:p w:rsidR="001E6E58" w:rsidRPr="00236D9C" w:rsidRDefault="001E6E58" w:rsidP="00851A07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shape id="_x0000_s10920" type="#_x0000_t32" style="position:absolute;left:3743;top:8010;width:340;height:0" o:connectortype="straight" strokeweight="2pt"/>
            <v:rect id="_x0000_s10921" style="position:absolute;left:4981;top:2537;width:2314;height:543" filled="f" fillcolor="#8db3e2" strokeweight="2pt">
              <v:textbox style="mso-next-textbox:#_x0000_s10921">
                <w:txbxContent>
                  <w:p w:rsidR="001E6E58" w:rsidRPr="006E3E62" w:rsidRDefault="001E6E58" w:rsidP="00851A07">
                    <w:pPr>
                      <w:spacing w:line="240" w:lineRule="auto"/>
                    </w:pPr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CityNameText</w:t>
                    </w:r>
                    <w:proofErr w:type="spellEnd"/>
                  </w:p>
                  <w:p w:rsidR="001E6E58" w:rsidRPr="00236D9C" w:rsidRDefault="001E6E58" w:rsidP="00851A07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0922" style="position:absolute;left:4987;top:4315;width:2637;height:543" filled="f" fillcolor="#8db3e2" strokeweight="2pt">
              <v:textbox style="mso-next-textbox:#_x0000_s10922">
                <w:txbxContent>
                  <w:p w:rsidR="001E6E58" w:rsidRPr="006E3E62" w:rsidRDefault="001E6E58" w:rsidP="00851A07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CountryNameText</w:t>
                    </w:r>
                    <w:proofErr w:type="spellEnd"/>
                  </w:p>
                  <w:p w:rsidR="001E6E58" w:rsidRPr="00236D9C" w:rsidRDefault="001E6E58" w:rsidP="00851A07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shape id="_x0000_s10923" type="#_x0000_t32" style="position:absolute;left:4365;top:4629;width:624;height:0" o:connectortype="straight" strokeweight="2pt"/>
            <v:rect id="_x0000_s10924" style="position:absolute;left:4991;top:5167;width:3875;height:543" filled="f" fillcolor="#8db3e2" strokeweight="2pt">
              <v:textbox style="mso-next-textbox:#_x0000_s10924">
                <w:txbxContent>
                  <w:p w:rsidR="001E6E58" w:rsidRPr="006E3E62" w:rsidRDefault="001E6E58" w:rsidP="00851A07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CountrySub-DivisionNameText</w:t>
                    </w:r>
                    <w:proofErr w:type="spellEnd"/>
                  </w:p>
                  <w:p w:rsidR="001E6E58" w:rsidRPr="00236D9C" w:rsidRDefault="001E6E58" w:rsidP="00851A07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0925" style="position:absolute;left:4977;top:6025;width:2206;height:543" filled="f" fillcolor="#8db3e2" strokeweight="2pt">
              <v:textbox style="mso-next-textbox:#_x0000_s10925">
                <w:txbxContent>
                  <w:p w:rsidR="001E6E58" w:rsidRPr="006E3E62" w:rsidRDefault="001E6E58" w:rsidP="00851A07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LineFiveText</w:t>
                    </w:r>
                    <w:proofErr w:type="spellEnd"/>
                  </w:p>
                  <w:p w:rsidR="001E6E58" w:rsidRPr="00236D9C" w:rsidRDefault="001E6E58" w:rsidP="00851A07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0926" style="position:absolute;left:4996;top:6865;width:2299;height:543" filled="f" fillcolor="#8db3e2" strokeweight="2pt">
              <v:textbox style="mso-next-textbox:#_x0000_s10926">
                <w:txbxContent>
                  <w:p w:rsidR="001E6E58" w:rsidRPr="006E3E62" w:rsidRDefault="001E6E58" w:rsidP="00851A07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LineFourText</w:t>
                    </w:r>
                    <w:proofErr w:type="spellEnd"/>
                  </w:p>
                  <w:p w:rsidR="001E6E58" w:rsidRPr="00236D9C" w:rsidRDefault="001E6E58" w:rsidP="00851A07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shape id="_x0000_s10927" type="#_x0000_t32" style="position:absolute;left:4357;top:5397;width:624;height:0" o:connectortype="straight" strokeweight="2pt"/>
            <v:shape id="_x0000_s10928" type="#_x0000_t32" style="position:absolute;left:4370;top:6306;width:624;height:0" o:connectortype="straight" strokeweight="2pt"/>
            <v:shape id="_x0000_s10929" type="#_x0000_t32" style="position:absolute;left:4357;top:7096;width:624;height:0" o:connectortype="straight" strokeweight="2pt"/>
            <v:shape id="_x0000_s10930" type="#_x0000_t32" style="position:absolute;left:3957;top:8010;width:400;height:0" o:connectortype="straight" strokeweight="2pt"/>
            <v:shape id="_x0000_s10931" type="#_x0000_t32" style="position:absolute;left:4364;top:3681;width:624;height:0" o:connectortype="straight" strokeweight="2pt"/>
            <v:rect id="_x0000_s10932" style="position:absolute;left:4998;top:7734;width:2297;height:543" filled="f" fillcolor="#8db3e2" strokeweight="2pt">
              <v:textbox style="mso-next-textbox:#_x0000_s10932">
                <w:txbxContent>
                  <w:p w:rsidR="001E6E58" w:rsidRPr="006E3E62" w:rsidRDefault="001E6E58" w:rsidP="00851A07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LineOneText</w:t>
                    </w:r>
                    <w:proofErr w:type="spellEnd"/>
                  </w:p>
                  <w:p w:rsidR="001E6E58" w:rsidRPr="00236D9C" w:rsidRDefault="001E6E58" w:rsidP="00851A07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0933" style="position:absolute;left:5015;top:8618;width:2280;height:543" filled="f" fillcolor="#8db3e2" strokeweight="2pt">
              <v:textbox style="mso-next-textbox:#_x0000_s10933">
                <w:txbxContent>
                  <w:p w:rsidR="001E6E58" w:rsidRPr="006E3E62" w:rsidRDefault="001E6E58" w:rsidP="00851A07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LineThreeText</w:t>
                    </w:r>
                    <w:proofErr w:type="spellEnd"/>
                  </w:p>
                  <w:p w:rsidR="001E6E58" w:rsidRPr="00236D9C" w:rsidRDefault="001E6E58" w:rsidP="00851A07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0934" style="position:absolute;left:5015;top:9502;width:2280;height:543" filled="f" fillcolor="#8db3e2" strokeweight="2pt">
              <v:textbox style="mso-next-textbox:#_x0000_s10934">
                <w:txbxContent>
                  <w:p w:rsidR="001E6E58" w:rsidRPr="006E3E62" w:rsidRDefault="001E6E58" w:rsidP="00851A07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LineTwoText</w:t>
                    </w:r>
                    <w:proofErr w:type="spellEnd"/>
                  </w:p>
                  <w:p w:rsidR="001E6E58" w:rsidRPr="00477555" w:rsidRDefault="001E6E58" w:rsidP="00851A07">
                    <w:pPr>
                      <w:rPr>
                        <w:szCs w:val="18"/>
                      </w:rPr>
                    </w:pPr>
                  </w:p>
                </w:txbxContent>
              </v:textbox>
            </v:rect>
            <v:shape id="_x0000_s10935" type="#_x0000_t32" style="position:absolute;left:4376;top:7999;width:624;height:0" o:connectortype="straight" strokeweight="2pt"/>
            <v:shape id="_x0000_s10936" type="#_x0000_t32" style="position:absolute;left:4376;top:8917;width:624;height:0" o:connectortype="straight" strokeweight="2pt"/>
            <v:shape id="_x0000_s10937" type="#_x0000_t32" style="position:absolute;left:4376;top:9801;width:624;height:0" o:connectortype="straight" strokeweight="2pt"/>
          </v:group>
        </w:pict>
      </w:r>
    </w:p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4"/>
      </w:tblGrid>
      <w:tr w:rsidR="00851A07" w:rsidRPr="001E1B02" w:rsidTr="004B6469">
        <w:trPr>
          <w:trHeight w:val="329"/>
        </w:trPr>
        <w:tc>
          <w:tcPr>
            <w:tcW w:w="9494" w:type="dxa"/>
            <w:shd w:val="clear" w:color="auto" w:fill="FFFFCC"/>
            <w:vAlign w:val="center"/>
          </w:tcPr>
          <w:p w:rsidR="00851A07" w:rsidRPr="001E1B02" w:rsidRDefault="00851A07" w:rsidP="004B6469">
            <w:pPr>
              <w:spacing w:line="240" w:lineRule="auto"/>
              <w:rPr>
                <w:rFonts w:eastAsia="Times New Roman"/>
                <w:b/>
                <w:bCs/>
                <w:color w:val="000000"/>
                <w:lang w:eastAsia="de-DE"/>
              </w:rPr>
            </w:pPr>
            <w:r w:rsidRPr="001E1B02">
              <w:rPr>
                <w:rFonts w:eastAsia="Times New Roman"/>
                <w:b/>
                <w:bCs/>
                <w:color w:val="000000"/>
                <w:lang w:eastAsia="de-DE"/>
              </w:rPr>
              <w:t>Explanation</w:t>
            </w:r>
          </w:p>
        </w:tc>
      </w:tr>
      <w:tr w:rsidR="00851A07" w:rsidTr="004B6469">
        <w:tc>
          <w:tcPr>
            <w:tcW w:w="9494" w:type="dxa"/>
          </w:tcPr>
          <w:p w:rsidR="00851A07" w:rsidRDefault="00851A07" w:rsidP="004B6469"/>
          <w:p w:rsidR="00851A07" w:rsidRDefault="00851A07" w:rsidP="004B6469">
            <w:pPr>
              <w:spacing w:line="240" w:lineRule="auto"/>
              <w:rPr>
                <w:rFonts w:cs="Arial"/>
                <w:bCs/>
                <w:szCs w:val="20"/>
              </w:rPr>
            </w:pPr>
            <w:r w:rsidRPr="008912BE">
              <w:rPr>
                <w:rFonts w:cs="Arial"/>
                <w:b/>
                <w:bCs/>
                <w:szCs w:val="20"/>
              </w:rPr>
              <w:t>“</w:t>
            </w:r>
            <w:r w:rsidRPr="00477555">
              <w:rPr>
                <w:rFonts w:cs="Arial"/>
                <w:b/>
                <w:bCs/>
                <w:szCs w:val="20"/>
              </w:rPr>
              <w:t>asram:PostalCITradeAddress</w:t>
            </w:r>
            <w:r>
              <w:rPr>
                <w:rFonts w:cs="Arial"/>
                <w:b/>
                <w:bCs/>
                <w:szCs w:val="20"/>
              </w:rPr>
              <w:t xml:space="preserve">” </w:t>
            </w:r>
            <w:r>
              <w:rPr>
                <w:rFonts w:cs="Arial"/>
                <w:bCs/>
                <w:szCs w:val="20"/>
              </w:rPr>
              <w:t xml:space="preserve">contains business address data of the corresponding </w:t>
            </w:r>
            <w:r w:rsidR="00B23107">
              <w:rPr>
                <w:rFonts w:cs="Arial"/>
                <w:bCs/>
                <w:szCs w:val="20"/>
              </w:rPr>
              <w:t>invoicee</w:t>
            </w:r>
            <w:r>
              <w:rPr>
                <w:rFonts w:cs="Arial"/>
                <w:bCs/>
                <w:szCs w:val="20"/>
              </w:rPr>
              <w:t>.</w:t>
            </w:r>
          </w:p>
          <w:p w:rsidR="00851A07" w:rsidRPr="00223C45" w:rsidRDefault="00851A07" w:rsidP="004B6469">
            <w:pPr>
              <w:spacing w:line="240" w:lineRule="auto"/>
            </w:pPr>
            <w:r>
              <w:rPr>
                <w:rFonts w:cs="Arial"/>
                <w:bCs/>
                <w:szCs w:val="20"/>
              </w:rPr>
              <w:t xml:space="preserve"> </w:t>
            </w:r>
          </w:p>
        </w:tc>
      </w:tr>
    </w:tbl>
    <w:p w:rsidR="00851A07" w:rsidRDefault="00851A07" w:rsidP="00851A07"/>
    <w:p w:rsidR="00DE7878" w:rsidRDefault="00DE7878" w:rsidP="00851A07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50"/>
        <w:gridCol w:w="747"/>
        <w:gridCol w:w="883"/>
        <w:gridCol w:w="728"/>
        <w:gridCol w:w="1324"/>
        <w:gridCol w:w="838"/>
      </w:tblGrid>
      <w:tr w:rsidR="00851A07" w:rsidTr="004B6469">
        <w:trPr>
          <w:trHeight w:val="329"/>
          <w:jc w:val="center"/>
        </w:trPr>
        <w:tc>
          <w:tcPr>
            <w:tcW w:w="5050" w:type="dxa"/>
            <w:shd w:val="clear" w:color="auto" w:fill="FFFFCC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lastRenderedPageBreak/>
              <w:t>Field Name</w:t>
            </w:r>
          </w:p>
        </w:tc>
        <w:tc>
          <w:tcPr>
            <w:tcW w:w="747" w:type="dxa"/>
            <w:shd w:val="clear" w:color="auto" w:fill="FFFFCC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883" w:type="dxa"/>
            <w:shd w:val="clear" w:color="auto" w:fill="FFFFCC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728" w:type="dxa"/>
            <w:shd w:val="clear" w:color="auto" w:fill="FFFFCC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1324" w:type="dxa"/>
            <w:shd w:val="clear" w:color="auto" w:fill="FFFFCC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838" w:type="dxa"/>
            <w:shd w:val="clear" w:color="auto" w:fill="FFFFCC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851A07" w:rsidTr="004B6469">
        <w:trPr>
          <w:trHeight w:val="329"/>
          <w:jc w:val="center"/>
        </w:trPr>
        <w:tc>
          <w:tcPr>
            <w:tcW w:w="9570" w:type="dxa"/>
            <w:gridSpan w:val="6"/>
            <w:shd w:val="clear" w:color="auto" w:fill="FFFFCC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851A07" w:rsidRPr="007A6D70" w:rsidTr="004B6469">
        <w:trPr>
          <w:trHeight w:val="318"/>
          <w:jc w:val="center"/>
        </w:trPr>
        <w:tc>
          <w:tcPr>
            <w:tcW w:w="5050" w:type="dxa"/>
            <w:vAlign w:val="center"/>
          </w:tcPr>
          <w:p w:rsidR="00851A07" w:rsidRDefault="00851A0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851A07" w:rsidRPr="00240484" w:rsidRDefault="00851A0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asram:CityNameText</w:t>
            </w:r>
          </w:p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</w:tc>
        <w:tc>
          <w:tcPr>
            <w:tcW w:w="747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40</w:t>
            </w:r>
          </w:p>
        </w:tc>
        <w:tc>
          <w:tcPr>
            <w:tcW w:w="728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City1</w:t>
            </w:r>
          </w:p>
        </w:tc>
        <w:tc>
          <w:tcPr>
            <w:tcW w:w="838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851A07" w:rsidTr="004B6469">
        <w:trPr>
          <w:trHeight w:val="641"/>
          <w:jc w:val="center"/>
        </w:trPr>
        <w:tc>
          <w:tcPr>
            <w:tcW w:w="9570" w:type="dxa"/>
            <w:gridSpan w:val="6"/>
            <w:vAlign w:val="center"/>
          </w:tcPr>
          <w:p w:rsidR="00851A07" w:rsidRPr="003D4D19" w:rsidRDefault="00851A07" w:rsidP="004B6469">
            <w:pPr>
              <w:rPr>
                <w:rFonts w:cs="Arial"/>
                <w:szCs w:val="20"/>
              </w:rPr>
            </w:pPr>
            <w:r w:rsidRPr="005F0477">
              <w:rPr>
                <w:rFonts w:cs="Arial"/>
                <w:b/>
                <w:bCs/>
                <w:szCs w:val="20"/>
              </w:rPr>
              <w:t>City</w:t>
            </w:r>
            <w:r w:rsidRPr="00E70A04">
              <w:rPr>
                <w:rFonts w:cs="Arial"/>
                <w:b/>
                <w:szCs w:val="20"/>
              </w:rPr>
              <w:t>:</w:t>
            </w:r>
            <w:r>
              <w:rPr>
                <w:rFonts w:cs="Arial"/>
                <w:szCs w:val="20"/>
              </w:rPr>
              <w:t xml:space="preserve"> Contains of the </w:t>
            </w:r>
            <w:r w:rsidRPr="009312F8">
              <w:rPr>
                <w:rFonts w:cs="Arial"/>
                <w:szCs w:val="20"/>
              </w:rPr>
              <w:t>contact address: City.</w:t>
            </w:r>
          </w:p>
        </w:tc>
      </w:tr>
      <w:tr w:rsidR="00851A07" w:rsidRPr="007A6D70" w:rsidTr="004B6469">
        <w:trPr>
          <w:jc w:val="center"/>
        </w:trPr>
        <w:tc>
          <w:tcPr>
            <w:tcW w:w="5050" w:type="dxa"/>
            <w:vAlign w:val="center"/>
          </w:tcPr>
          <w:p w:rsidR="00851A07" w:rsidRDefault="00851A0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851A07" w:rsidRPr="00240484" w:rsidRDefault="00851A0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asram:CountryIdentifier</w:t>
            </w:r>
          </w:p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</w:tc>
        <w:tc>
          <w:tcPr>
            <w:tcW w:w="747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3</w:t>
            </w:r>
          </w:p>
        </w:tc>
        <w:tc>
          <w:tcPr>
            <w:tcW w:w="728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ABC</w:t>
            </w:r>
          </w:p>
        </w:tc>
        <w:tc>
          <w:tcPr>
            <w:tcW w:w="838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851A07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851A07" w:rsidRDefault="00851A0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851A07" w:rsidRDefault="00851A0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C</w:t>
            </w:r>
            <w:r w:rsidRPr="00E70A04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ountrycode: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Contains of the </w:t>
            </w:r>
            <w:r w:rsidRPr="00512FA6">
              <w:rPr>
                <w:rFonts w:eastAsia="Times New Roman" w:cs="Arial"/>
                <w:color w:val="000000"/>
                <w:szCs w:val="20"/>
                <w:lang w:eastAsia="de-DE"/>
              </w:rPr>
              <w:t>contact address: Country (code).</w:t>
            </w:r>
          </w:p>
          <w:p w:rsidR="00851A07" w:rsidRPr="007A6D70" w:rsidRDefault="00851A0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851A07" w:rsidRPr="007A6D70" w:rsidTr="004B6469">
        <w:trPr>
          <w:jc w:val="center"/>
        </w:trPr>
        <w:tc>
          <w:tcPr>
            <w:tcW w:w="5050" w:type="dxa"/>
            <w:vAlign w:val="center"/>
          </w:tcPr>
          <w:p w:rsidR="00851A07" w:rsidRDefault="00851A0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851A07" w:rsidRPr="00240484" w:rsidRDefault="00851A0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asram:CountryNameText</w:t>
            </w:r>
          </w:p>
          <w:p w:rsidR="00851A07" w:rsidRPr="006E3E62" w:rsidRDefault="00851A07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35</w:t>
            </w:r>
          </w:p>
        </w:tc>
        <w:tc>
          <w:tcPr>
            <w:tcW w:w="728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Country1</w:t>
            </w:r>
          </w:p>
        </w:tc>
        <w:tc>
          <w:tcPr>
            <w:tcW w:w="838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851A07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851A07" w:rsidRDefault="00851A0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851A07" w:rsidRDefault="00851A0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C</w:t>
            </w:r>
            <w:r w:rsidRPr="00E70A04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ountry</w:t>
            </w:r>
          </w:p>
          <w:p w:rsidR="00851A07" w:rsidRPr="007A6D70" w:rsidRDefault="00851A0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851A07" w:rsidRPr="007A6D70" w:rsidTr="004B6469">
        <w:trPr>
          <w:jc w:val="center"/>
        </w:trPr>
        <w:tc>
          <w:tcPr>
            <w:tcW w:w="5050" w:type="dxa"/>
            <w:vAlign w:val="center"/>
          </w:tcPr>
          <w:p w:rsidR="00851A07" w:rsidRDefault="00851A0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851A07" w:rsidRPr="00240484" w:rsidRDefault="00851A0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asram:CountrySub-DivisionNameText</w:t>
            </w:r>
          </w:p>
          <w:p w:rsidR="00851A07" w:rsidRPr="006E3E62" w:rsidRDefault="00851A07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40</w:t>
            </w:r>
          </w:p>
        </w:tc>
        <w:tc>
          <w:tcPr>
            <w:tcW w:w="728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CountryS</w:t>
            </w:r>
          </w:p>
        </w:tc>
        <w:tc>
          <w:tcPr>
            <w:tcW w:w="838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851A07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851A07" w:rsidRDefault="00851A0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851A07" w:rsidRDefault="00851A0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S</w:t>
            </w:r>
            <w:r w:rsidRPr="00E70A04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tate: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</w:t>
            </w:r>
            <w:r w:rsidRPr="00FC6E03">
              <w:rPr>
                <w:rFonts w:eastAsia="Times New Roman" w:cs="Arial"/>
                <w:color w:val="000000"/>
                <w:szCs w:val="20"/>
                <w:lang w:eastAsia="de-DE"/>
              </w:rPr>
              <w:t>Contains of the contact address: State.</w:t>
            </w:r>
          </w:p>
          <w:p w:rsidR="00851A07" w:rsidRPr="007A6D70" w:rsidRDefault="00851A0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851A07" w:rsidRPr="007A6D70" w:rsidTr="004B6469">
        <w:trPr>
          <w:jc w:val="center"/>
        </w:trPr>
        <w:tc>
          <w:tcPr>
            <w:tcW w:w="5050" w:type="dxa"/>
            <w:vAlign w:val="center"/>
          </w:tcPr>
          <w:p w:rsidR="00851A07" w:rsidRDefault="00851A0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851A07" w:rsidRPr="006E3E62" w:rsidRDefault="00851A07" w:rsidP="004B6469">
            <w:pPr>
              <w:spacing w:line="240" w:lineRule="auto"/>
              <w:jc w:val="center"/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asram:LineFiveText</w:t>
            </w:r>
          </w:p>
          <w:p w:rsidR="00851A07" w:rsidRPr="006E3E62" w:rsidRDefault="00851A07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10</w:t>
            </w:r>
          </w:p>
        </w:tc>
        <w:tc>
          <w:tcPr>
            <w:tcW w:w="728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12340</w:t>
            </w:r>
          </w:p>
        </w:tc>
        <w:tc>
          <w:tcPr>
            <w:tcW w:w="838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851A07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851A07" w:rsidRDefault="00851A0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851A07" w:rsidRDefault="00851A07" w:rsidP="004B6469">
            <w:pPr>
              <w:spacing w:line="240" w:lineRule="auto"/>
              <w:jc w:val="both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5F0477">
              <w:rPr>
                <w:rFonts w:cs="Arial"/>
                <w:b/>
                <w:bCs/>
                <w:szCs w:val="20"/>
              </w:rPr>
              <w:t>Postal code Postbox</w:t>
            </w:r>
            <w:r w:rsidRPr="00E70A04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Contains of the c</w:t>
            </w:r>
            <w:r w:rsidRPr="0054148B">
              <w:rPr>
                <w:rFonts w:eastAsia="Times New Roman" w:cs="Arial"/>
                <w:color w:val="000000"/>
                <w:szCs w:val="20"/>
                <w:lang w:eastAsia="de-DE"/>
              </w:rPr>
              <w:t>ontact address: postbox ZIP code</w:t>
            </w:r>
          </w:p>
          <w:p w:rsidR="00851A07" w:rsidRPr="007A6D70" w:rsidRDefault="00851A0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851A07" w:rsidRPr="007A6D70" w:rsidTr="004B6469">
        <w:trPr>
          <w:jc w:val="center"/>
        </w:trPr>
        <w:tc>
          <w:tcPr>
            <w:tcW w:w="5050" w:type="dxa"/>
            <w:vAlign w:val="center"/>
          </w:tcPr>
          <w:p w:rsidR="00851A07" w:rsidRDefault="00851A0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851A07" w:rsidRPr="00240484" w:rsidRDefault="00851A0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asram:LineFourText</w:t>
            </w:r>
          </w:p>
          <w:p w:rsidR="00851A07" w:rsidRPr="006E3E62" w:rsidRDefault="00851A07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64</w:t>
            </w:r>
          </w:p>
        </w:tc>
        <w:tc>
          <w:tcPr>
            <w:tcW w:w="728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Adress4</w:t>
            </w:r>
          </w:p>
        </w:tc>
        <w:tc>
          <w:tcPr>
            <w:tcW w:w="838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851A07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851A07" w:rsidRDefault="00851A0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851A07" w:rsidRDefault="00851A0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N</w:t>
            </w:r>
            <w:r w:rsidRPr="00E70A04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ame4: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Contains of the </w:t>
            </w:r>
            <w:r w:rsidRPr="00FC6E03">
              <w:rPr>
                <w:rFonts w:eastAsia="Times New Roman" w:cs="Arial"/>
                <w:color w:val="000000"/>
                <w:szCs w:val="20"/>
                <w:lang w:eastAsia="de-DE"/>
              </w:rPr>
              <w:t>address: Name 4.</w:t>
            </w:r>
          </w:p>
          <w:p w:rsidR="00851A07" w:rsidRPr="007A6D70" w:rsidRDefault="00851A0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851A07" w:rsidRPr="007A6D70" w:rsidTr="004B6469">
        <w:trPr>
          <w:jc w:val="center"/>
        </w:trPr>
        <w:tc>
          <w:tcPr>
            <w:tcW w:w="5050" w:type="dxa"/>
            <w:vAlign w:val="center"/>
          </w:tcPr>
          <w:p w:rsidR="00851A07" w:rsidRDefault="00851A0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851A07" w:rsidRPr="00240484" w:rsidRDefault="00851A0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asram:LineOneText</w:t>
            </w:r>
          </w:p>
          <w:p w:rsidR="00851A07" w:rsidRPr="006E3E62" w:rsidRDefault="00851A07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64</w:t>
            </w:r>
          </w:p>
        </w:tc>
        <w:tc>
          <w:tcPr>
            <w:tcW w:w="728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Adress</w:t>
            </w:r>
          </w:p>
        </w:tc>
        <w:tc>
          <w:tcPr>
            <w:tcW w:w="838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851A07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851A07" w:rsidRDefault="00851A0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851A07" w:rsidRDefault="00851A0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N</w:t>
            </w:r>
            <w:r w:rsidRPr="00FC3F98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ame1: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Contains of the </w:t>
            </w:r>
            <w:r w:rsidRPr="001F3F76">
              <w:rPr>
                <w:rFonts w:eastAsia="Times New Roman" w:cs="Arial"/>
                <w:color w:val="000000"/>
                <w:szCs w:val="20"/>
                <w:lang w:eastAsia="de-DE"/>
              </w:rPr>
              <w:t>address: Name.</w:t>
            </w:r>
          </w:p>
          <w:p w:rsidR="00851A07" w:rsidRPr="007A6D70" w:rsidRDefault="00851A0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851A07" w:rsidRPr="007A6D70" w:rsidTr="004B6469">
        <w:trPr>
          <w:jc w:val="center"/>
        </w:trPr>
        <w:tc>
          <w:tcPr>
            <w:tcW w:w="5050" w:type="dxa"/>
            <w:vAlign w:val="center"/>
          </w:tcPr>
          <w:p w:rsidR="00851A07" w:rsidRDefault="00851A0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851A07" w:rsidRPr="00240484" w:rsidRDefault="00851A0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asram:LineThreeText</w:t>
            </w:r>
          </w:p>
          <w:p w:rsidR="00851A07" w:rsidRPr="006E3E62" w:rsidRDefault="00851A07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64</w:t>
            </w:r>
          </w:p>
        </w:tc>
        <w:tc>
          <w:tcPr>
            <w:tcW w:w="728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Adress3</w:t>
            </w:r>
          </w:p>
        </w:tc>
        <w:tc>
          <w:tcPr>
            <w:tcW w:w="838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851A07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851A07" w:rsidRDefault="00851A0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851A07" w:rsidRDefault="00851A0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N</w:t>
            </w:r>
            <w:r w:rsidRPr="00FC3F98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ame3: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Contains of the </w:t>
            </w:r>
            <w:r w:rsidRPr="001F3F76">
              <w:rPr>
                <w:rFonts w:eastAsia="Times New Roman" w:cs="Arial"/>
                <w:color w:val="000000"/>
                <w:szCs w:val="20"/>
                <w:lang w:eastAsia="de-DE"/>
              </w:rPr>
              <w:t>address: Name 3.</w:t>
            </w:r>
          </w:p>
          <w:p w:rsidR="00851A07" w:rsidRPr="007A6D70" w:rsidRDefault="00851A0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851A07" w:rsidRPr="007A6D70" w:rsidTr="004B6469">
        <w:trPr>
          <w:jc w:val="center"/>
        </w:trPr>
        <w:tc>
          <w:tcPr>
            <w:tcW w:w="5050" w:type="dxa"/>
            <w:vAlign w:val="center"/>
          </w:tcPr>
          <w:p w:rsidR="00851A07" w:rsidRDefault="00851A0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851A07" w:rsidRPr="00240484" w:rsidRDefault="00851A0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asram:LineTwoText</w:t>
            </w:r>
          </w:p>
          <w:p w:rsidR="00851A07" w:rsidRPr="006E3E62" w:rsidRDefault="00851A07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64</w:t>
            </w:r>
          </w:p>
        </w:tc>
        <w:tc>
          <w:tcPr>
            <w:tcW w:w="728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Adress2</w:t>
            </w:r>
          </w:p>
        </w:tc>
        <w:tc>
          <w:tcPr>
            <w:tcW w:w="838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851A07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851A07" w:rsidRDefault="00851A0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851A07" w:rsidRDefault="00851A0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N</w:t>
            </w:r>
            <w:r w:rsidRPr="00FC3F98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ame2: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Contains of the </w:t>
            </w:r>
            <w:r w:rsidRPr="001F3F76">
              <w:rPr>
                <w:rFonts w:eastAsia="Times New Roman" w:cs="Arial"/>
                <w:color w:val="000000"/>
                <w:szCs w:val="20"/>
                <w:lang w:eastAsia="de-DE"/>
              </w:rPr>
              <w:t>address: Name 2.</w:t>
            </w:r>
          </w:p>
          <w:p w:rsidR="00851A07" w:rsidRPr="007A6D70" w:rsidRDefault="00851A0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851A07" w:rsidRPr="007A6D70" w:rsidTr="004B6469">
        <w:trPr>
          <w:jc w:val="center"/>
        </w:trPr>
        <w:tc>
          <w:tcPr>
            <w:tcW w:w="5050" w:type="dxa"/>
            <w:vAlign w:val="center"/>
          </w:tcPr>
          <w:p w:rsidR="00851A07" w:rsidRDefault="00851A0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851A07" w:rsidRPr="00240484" w:rsidRDefault="00851A0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asram:PostOfficeBoxText</w:t>
            </w:r>
          </w:p>
          <w:p w:rsidR="00851A07" w:rsidRPr="006E3E62" w:rsidRDefault="00851A07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10</w:t>
            </w:r>
          </w:p>
        </w:tc>
        <w:tc>
          <w:tcPr>
            <w:tcW w:w="728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B123</w:t>
            </w:r>
          </w:p>
        </w:tc>
        <w:tc>
          <w:tcPr>
            <w:tcW w:w="838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851A07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851A07" w:rsidRDefault="00851A0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851A07" w:rsidRDefault="00851A0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P</w:t>
            </w:r>
            <w:r w:rsidRPr="00DE6280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ostbox: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Contains of the </w:t>
            </w:r>
            <w:r w:rsidRPr="001F3F76">
              <w:rPr>
                <w:rFonts w:eastAsia="Times New Roman" w:cs="Arial"/>
                <w:color w:val="000000"/>
                <w:szCs w:val="20"/>
                <w:lang w:eastAsia="de-DE"/>
              </w:rPr>
              <w:t>postbox</w:t>
            </w:r>
          </w:p>
          <w:p w:rsidR="00851A07" w:rsidRPr="007A6D70" w:rsidRDefault="00851A0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851A07" w:rsidRPr="007A6D70" w:rsidTr="004B6469">
        <w:trPr>
          <w:jc w:val="center"/>
        </w:trPr>
        <w:tc>
          <w:tcPr>
            <w:tcW w:w="5050" w:type="dxa"/>
            <w:vAlign w:val="center"/>
          </w:tcPr>
          <w:p w:rsidR="00851A07" w:rsidRDefault="00851A0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851A07" w:rsidRPr="00240484" w:rsidRDefault="00851A0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asram:PostcodeCode</w:t>
            </w:r>
          </w:p>
          <w:p w:rsidR="00851A07" w:rsidRPr="006E3E62" w:rsidRDefault="00851A07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10</w:t>
            </w:r>
          </w:p>
        </w:tc>
        <w:tc>
          <w:tcPr>
            <w:tcW w:w="728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14523</w:t>
            </w:r>
          </w:p>
        </w:tc>
        <w:tc>
          <w:tcPr>
            <w:tcW w:w="838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851A07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851A07" w:rsidRDefault="00851A0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851A07" w:rsidRDefault="00851A0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P</w:t>
            </w:r>
            <w:r w:rsidRPr="00DE6280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ostalcode: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Contains of the </w:t>
            </w:r>
            <w:r w:rsidRPr="00507715">
              <w:rPr>
                <w:rFonts w:eastAsia="Times New Roman" w:cs="Arial"/>
                <w:color w:val="000000"/>
                <w:szCs w:val="20"/>
                <w:lang w:eastAsia="de-DE"/>
              </w:rPr>
              <w:t>contact address: postal code.</w:t>
            </w:r>
          </w:p>
          <w:p w:rsidR="00851A07" w:rsidRPr="007A6D70" w:rsidRDefault="00851A0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851A07" w:rsidRPr="007A6D70" w:rsidTr="004B6469">
        <w:trPr>
          <w:jc w:val="center"/>
        </w:trPr>
        <w:tc>
          <w:tcPr>
            <w:tcW w:w="5050" w:type="dxa"/>
            <w:vAlign w:val="center"/>
          </w:tcPr>
          <w:p w:rsidR="00851A07" w:rsidRDefault="00851A0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851A07" w:rsidRPr="00240484" w:rsidRDefault="00851A0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asram:StreetNameText</w:t>
            </w:r>
          </w:p>
          <w:p w:rsidR="00851A07" w:rsidRPr="006E3E62" w:rsidRDefault="00851A07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40</w:t>
            </w:r>
          </w:p>
        </w:tc>
        <w:tc>
          <w:tcPr>
            <w:tcW w:w="728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Street</w:t>
            </w:r>
          </w:p>
        </w:tc>
        <w:tc>
          <w:tcPr>
            <w:tcW w:w="838" w:type="dxa"/>
            <w:vAlign w:val="center"/>
          </w:tcPr>
          <w:p w:rsidR="00851A07" w:rsidRPr="007A6D70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851A07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851A07" w:rsidRDefault="00851A07" w:rsidP="004B6469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  <w:p w:rsidR="00851A07" w:rsidRDefault="00851A0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8A5975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Street</w:t>
            </w: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:</w:t>
            </w: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br/>
              <w:t xml:space="preserve">The first occurrence contains </w:t>
            </w:r>
            <w:r w:rsidRPr="003E30F3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Street:</w:t>
            </w: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Contains of the </w:t>
            </w:r>
            <w:r w:rsidRPr="00444E98">
              <w:rPr>
                <w:rFonts w:eastAsia="Times New Roman" w:cs="Arial"/>
                <w:color w:val="000000"/>
                <w:szCs w:val="20"/>
                <w:lang w:eastAsia="de-DE"/>
              </w:rPr>
              <w:t>address: Street.</w:t>
            </w:r>
          </w:p>
          <w:p w:rsidR="00851A07" w:rsidRDefault="00851A0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851A07" w:rsidRPr="008A5975" w:rsidRDefault="00851A07" w:rsidP="004B6469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  <w:r w:rsidRPr="008A5975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Street2:</w:t>
            </w:r>
          </w:p>
          <w:p w:rsidR="00851A07" w:rsidRDefault="00851A0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 xml:space="preserve">The first occurrence contains </w:t>
            </w:r>
            <w:r w:rsidRPr="003E30F3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Street2:</w:t>
            </w: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 xml:space="preserve"> </w:t>
            </w:r>
            <w:r w:rsidRPr="00444E98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Contains 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>the continuing of</w:t>
            </w:r>
            <w:r w:rsidRPr="00444E98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the 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>address: Street</w:t>
            </w:r>
            <w:r w:rsidRPr="00444E98">
              <w:rPr>
                <w:rFonts w:eastAsia="Times New Roman" w:cs="Arial"/>
                <w:color w:val="000000"/>
                <w:szCs w:val="20"/>
                <w:lang w:eastAsia="de-DE"/>
              </w:rPr>
              <w:t>.</w:t>
            </w:r>
          </w:p>
          <w:p w:rsidR="00851A07" w:rsidRPr="003E30F3" w:rsidRDefault="00851A07" w:rsidP="004B6469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</w:tc>
      </w:tr>
    </w:tbl>
    <w:p w:rsidR="00851A07" w:rsidRDefault="00851A07" w:rsidP="00851A07"/>
    <w:p w:rsidR="00851A07" w:rsidRDefault="00851A07" w:rsidP="00851A07"/>
    <w:p w:rsidR="00851A07" w:rsidRPr="008023FF" w:rsidRDefault="00851A07" w:rsidP="00851A07">
      <w:pPr>
        <w:pStyle w:val="berschrift5"/>
      </w:pPr>
      <w:bookmarkStart w:id="65" w:name="_Toc349132629"/>
      <w:r w:rsidRPr="00D80F5E">
        <w:t>asram:Geo-CoordinateIdentificationCIGeographicalCoordinate</w:t>
      </w:r>
      <w:bookmarkEnd w:id="65"/>
    </w:p>
    <w:p w:rsidR="00851A07" w:rsidRDefault="00851A07" w:rsidP="00851A07"/>
    <w:p w:rsidR="00851A07" w:rsidRDefault="007B5E39" w:rsidP="00851A07">
      <w:r>
        <w:rPr>
          <w:noProof/>
          <w:lang w:val="de-DE" w:eastAsia="de-DE"/>
        </w:rPr>
        <w:pict>
          <v:group id="_x0000_s10882" style="position:absolute;margin-left:-45.8pt;margin-top:7.95pt;width:523.3pt;height:41.25pt;z-index:267965440" coordorigin="502,9393" coordsize="10466,825">
            <v:rect id="_x0000_s10883" style="position:absolute;left:502;top:9393;width:6296;height:543" fillcolor="#8db3e2" strokeweight="2pt">
              <v:textbox style="mso-next-textbox:#_x0000_s10883">
                <w:txbxContent>
                  <w:p w:rsidR="001E6E58" w:rsidRPr="00BF179C" w:rsidRDefault="001E6E58" w:rsidP="00851A07">
                    <w:pPr>
                      <w:spacing w:line="240" w:lineRule="auto"/>
                      <w:rPr>
                        <w:b/>
                      </w:rPr>
                    </w:pPr>
                    <w:proofErr w:type="spellStart"/>
                    <w:proofErr w:type="gramStart"/>
                    <w:r w:rsidRPr="00BF179C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BF179C">
                      <w:rPr>
                        <w:rFonts w:cs="Arial"/>
                        <w:b/>
                        <w:bCs/>
                        <w:szCs w:val="20"/>
                      </w:rPr>
                      <w:t>Geo-CoordinateIdentificationCIGeographicalCoordinate</w:t>
                    </w:r>
                    <w:proofErr w:type="spellEnd"/>
                  </w:p>
                  <w:p w:rsidR="001E6E58" w:rsidRPr="00BF179C" w:rsidRDefault="001E6E58" w:rsidP="00851A07">
                    <w:pPr>
                      <w:spacing w:line="240" w:lineRule="auto"/>
                      <w:rPr>
                        <w:b/>
                        <w:szCs w:val="24"/>
                      </w:rPr>
                    </w:pPr>
                  </w:p>
                </w:txbxContent>
              </v:textbox>
            </v:rect>
            <v:shape id="_x0000_s10884" type="#_x0000_t32" style="position:absolute;left:7097;top:9692;width:907;height:0" o:connectortype="straight" strokeweight="2pt"/>
            <v:rect id="_x0000_s10885" style="position:absolute;left:7405;top:9756;width:789;height:462" stroked="f">
              <v:textbox style="mso-next-textbox:#_x0000_s10885">
                <w:txbxContent>
                  <w:p w:rsidR="001E6E58" w:rsidRPr="002F612C" w:rsidRDefault="001E6E58" w:rsidP="00851A0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886" style="position:absolute;left:8004;top:9393;width:2964;height:543" filled="f" fillcolor="#8db3e2" strokeweight="2pt">
              <v:textbox style="mso-next-textbox:#_x0000_s10886">
                <w:txbxContent>
                  <w:p w:rsidR="001E6E58" w:rsidRPr="00C9342C" w:rsidRDefault="001E6E58" w:rsidP="00851A07">
                    <w:pPr>
                      <w:spacing w:line="240" w:lineRule="auto"/>
                    </w:pPr>
                    <w:proofErr w:type="spellStart"/>
                    <w:proofErr w:type="gramStart"/>
                    <w:r w:rsidRPr="004A76AE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4A76AE">
                      <w:rPr>
                        <w:rFonts w:cs="Arial"/>
                        <w:bCs/>
                        <w:szCs w:val="20"/>
                      </w:rPr>
                      <w:t>TimeZoneCodeCode</w:t>
                    </w:r>
                    <w:proofErr w:type="spellEnd"/>
                  </w:p>
                </w:txbxContent>
              </v:textbox>
            </v:rect>
            <v:rect id="_x0000_s10887" style="position:absolute;left:6793;top:9562;width:300;height:262" strokeweight="2pt"/>
            <v:shape id="_x0000_s10888" type="#_x0000_t32" style="position:absolute;left:6783;top:9692;width:340;height:0" o:connectortype="straight" strokeweight="2pt"/>
          </v:group>
        </w:pict>
      </w:r>
    </w:p>
    <w:p w:rsidR="00851A07" w:rsidRDefault="00851A07" w:rsidP="00851A07"/>
    <w:p w:rsidR="00851A07" w:rsidRDefault="00851A07" w:rsidP="00851A07"/>
    <w:p w:rsidR="00851A07" w:rsidRDefault="00851A07" w:rsidP="00851A07"/>
    <w:p w:rsidR="00851A07" w:rsidRDefault="00851A07" w:rsidP="00851A07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1502"/>
        <w:gridCol w:w="1101"/>
        <w:gridCol w:w="907"/>
        <w:gridCol w:w="1518"/>
        <w:gridCol w:w="1032"/>
      </w:tblGrid>
      <w:tr w:rsidR="00851A07" w:rsidRPr="006239D4" w:rsidTr="004B6469">
        <w:trPr>
          <w:trHeight w:val="330"/>
        </w:trPr>
        <w:tc>
          <w:tcPr>
            <w:tcW w:w="1834" w:type="pct"/>
            <w:shd w:val="clear" w:color="auto" w:fill="FFFFCC"/>
            <w:noWrap/>
            <w:vAlign w:val="center"/>
            <w:hideMark/>
          </w:tcPr>
          <w:p w:rsidR="00851A07" w:rsidRPr="006239D4" w:rsidRDefault="00851A0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785" w:type="pct"/>
            <w:shd w:val="clear" w:color="auto" w:fill="FFFFCC"/>
            <w:noWrap/>
            <w:vAlign w:val="center"/>
            <w:hideMark/>
          </w:tcPr>
          <w:p w:rsidR="00851A07" w:rsidRPr="006239D4" w:rsidRDefault="00851A0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75" w:type="pct"/>
            <w:shd w:val="clear" w:color="auto" w:fill="FFFFCC"/>
            <w:noWrap/>
            <w:vAlign w:val="center"/>
            <w:hideMark/>
          </w:tcPr>
          <w:p w:rsidR="00851A07" w:rsidRPr="006239D4" w:rsidRDefault="00851A0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474" w:type="pct"/>
            <w:shd w:val="clear" w:color="auto" w:fill="FFFFCC"/>
            <w:noWrap/>
            <w:vAlign w:val="center"/>
            <w:hideMark/>
          </w:tcPr>
          <w:p w:rsidR="00851A07" w:rsidRPr="006239D4" w:rsidRDefault="00851A0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793" w:type="pct"/>
            <w:shd w:val="clear" w:color="auto" w:fill="FFFFCC"/>
            <w:noWrap/>
            <w:vAlign w:val="center"/>
            <w:hideMark/>
          </w:tcPr>
          <w:p w:rsidR="00851A07" w:rsidRPr="006239D4" w:rsidRDefault="00851A0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39" w:type="pct"/>
            <w:shd w:val="clear" w:color="auto" w:fill="FFFFCC"/>
            <w:noWrap/>
            <w:vAlign w:val="center"/>
            <w:hideMark/>
          </w:tcPr>
          <w:p w:rsidR="00851A07" w:rsidRPr="006239D4" w:rsidRDefault="00851A0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851A07" w:rsidRPr="006239D4" w:rsidTr="004B6469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851A07" w:rsidRPr="006239D4" w:rsidRDefault="00851A0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851A07" w:rsidRPr="006239D4" w:rsidTr="004B6469">
        <w:trPr>
          <w:trHeight w:val="315"/>
        </w:trPr>
        <w:tc>
          <w:tcPr>
            <w:tcW w:w="1834" w:type="pct"/>
            <w:shd w:val="clear" w:color="auto" w:fill="auto"/>
            <w:noWrap/>
            <w:vAlign w:val="center"/>
            <w:hideMark/>
          </w:tcPr>
          <w:p w:rsidR="00851A07" w:rsidRDefault="00851A0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851A07" w:rsidRDefault="00851A0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E506F3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asram:TimeZoneCodeCode</w:t>
            </w:r>
          </w:p>
          <w:p w:rsidR="00851A07" w:rsidRPr="006239D4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:rsidR="00851A07" w:rsidRPr="006239D4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 w:rsidRPr="006239D4"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851A07" w:rsidRPr="006239D4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50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851A07" w:rsidRPr="006239D4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7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851A07" w:rsidRPr="006239D4" w:rsidRDefault="00851A0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Zone1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:rsidR="00851A07" w:rsidRPr="006239D4" w:rsidRDefault="00851A07" w:rsidP="004B6469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851A07" w:rsidRPr="006239D4" w:rsidTr="004B6469">
        <w:trPr>
          <w:trHeight w:val="640"/>
        </w:trPr>
        <w:tc>
          <w:tcPr>
            <w:tcW w:w="5000" w:type="pct"/>
            <w:gridSpan w:val="6"/>
            <w:noWrap/>
            <w:vAlign w:val="center"/>
            <w:hideMark/>
          </w:tcPr>
          <w:p w:rsidR="00851A07" w:rsidRDefault="00851A07" w:rsidP="004B6469">
            <w:pPr>
              <w:spacing w:line="240" w:lineRule="auto"/>
              <w:rPr>
                <w:lang w:eastAsia="de-DE"/>
              </w:rPr>
            </w:pPr>
          </w:p>
          <w:p w:rsidR="00851A07" w:rsidRDefault="00B23107" w:rsidP="004B6469">
            <w:pPr>
              <w:spacing w:line="240" w:lineRule="auto"/>
              <w:rPr>
                <w:rFonts w:cs="Arial"/>
                <w:szCs w:val="20"/>
              </w:rPr>
            </w:pPr>
            <w:r>
              <w:rPr>
                <w:b/>
                <w:lang w:eastAsia="de-DE"/>
              </w:rPr>
              <w:t>Invoicee</w:t>
            </w:r>
            <w:r w:rsidR="00851A07" w:rsidRPr="00E506F3">
              <w:rPr>
                <w:b/>
                <w:lang w:eastAsia="de-DE"/>
              </w:rPr>
              <w:t>Time Zone</w:t>
            </w:r>
            <w:r w:rsidR="00851A07">
              <w:rPr>
                <w:b/>
                <w:lang w:eastAsia="de-DE"/>
              </w:rPr>
              <w:t xml:space="preserve">: </w:t>
            </w:r>
            <w:r w:rsidR="00851A07" w:rsidRPr="00E506F3">
              <w:rPr>
                <w:rFonts w:cs="Arial"/>
                <w:szCs w:val="20"/>
              </w:rPr>
              <w:t xml:space="preserve">Contains of the </w:t>
            </w:r>
            <w:r w:rsidR="00B13795">
              <w:rPr>
                <w:rFonts w:cs="Arial"/>
                <w:szCs w:val="20"/>
              </w:rPr>
              <w:t>invoicee</w:t>
            </w:r>
            <w:r w:rsidR="00851A07" w:rsidRPr="00E506F3">
              <w:rPr>
                <w:rFonts w:cs="Arial"/>
                <w:szCs w:val="20"/>
              </w:rPr>
              <w:t xml:space="preserve"> contact local timezone</w:t>
            </w:r>
          </w:p>
          <w:p w:rsidR="00851A07" w:rsidRPr="006239D4" w:rsidRDefault="00851A07" w:rsidP="004B6469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851A07" w:rsidRDefault="00851A07" w:rsidP="00851A07"/>
    <w:p w:rsidR="00B13795" w:rsidRDefault="00B13795" w:rsidP="00851A07"/>
    <w:p w:rsidR="00B13795" w:rsidRDefault="00B13795" w:rsidP="00851A07"/>
    <w:p w:rsidR="00B13795" w:rsidRDefault="00B13795" w:rsidP="00851A07"/>
    <w:p w:rsidR="00B13795" w:rsidRDefault="00B13795" w:rsidP="00851A07"/>
    <w:p w:rsidR="00B13795" w:rsidRDefault="00B13795" w:rsidP="00851A07"/>
    <w:p w:rsidR="00B13795" w:rsidRDefault="00B13795" w:rsidP="00851A07"/>
    <w:p w:rsidR="00B13795" w:rsidRDefault="00B13795" w:rsidP="00851A07"/>
    <w:p w:rsidR="00B13795" w:rsidRDefault="00B13795" w:rsidP="00851A07"/>
    <w:p w:rsidR="00B13795" w:rsidRDefault="00B13795" w:rsidP="00851A07"/>
    <w:p w:rsidR="00B13795" w:rsidRDefault="00B13795" w:rsidP="00851A07"/>
    <w:p w:rsidR="00B13795" w:rsidRDefault="00B13795" w:rsidP="00851A07"/>
    <w:p w:rsidR="00B13795" w:rsidRDefault="00B13795" w:rsidP="00851A07"/>
    <w:p w:rsidR="00B13795" w:rsidRDefault="00B13795" w:rsidP="00851A07"/>
    <w:p w:rsidR="00B13795" w:rsidRDefault="00B13795" w:rsidP="00851A07"/>
    <w:p w:rsidR="00B13795" w:rsidRDefault="00B13795" w:rsidP="00851A07"/>
    <w:p w:rsidR="00B13795" w:rsidRDefault="00B13795" w:rsidP="00851A07"/>
    <w:p w:rsidR="002503BA" w:rsidRPr="003F3442" w:rsidRDefault="002503BA" w:rsidP="002503BA">
      <w:pPr>
        <w:pStyle w:val="berschrift4"/>
      </w:pPr>
      <w:bookmarkStart w:id="66" w:name="_Toc349132630"/>
      <w:r w:rsidRPr="002503BA">
        <w:lastRenderedPageBreak/>
        <w:t>asram:DefinedCITradeContact</w:t>
      </w:r>
      <w:bookmarkEnd w:id="66"/>
    </w:p>
    <w:p w:rsidR="00826C7E" w:rsidRDefault="00826C7E" w:rsidP="00A46A31"/>
    <w:p w:rsidR="00826C7E" w:rsidRDefault="00826C7E" w:rsidP="00A46A31"/>
    <w:p w:rsidR="001864C0" w:rsidRDefault="007B5E39" w:rsidP="00A46A31">
      <w:r>
        <w:rPr>
          <w:noProof/>
          <w:lang w:val="de-DE" w:eastAsia="de-DE"/>
        </w:rPr>
        <w:pict>
          <v:group id="_x0000_s11504" style="position:absolute;margin-left:-45.85pt;margin-top:3.65pt;width:472.9pt;height:255.05pt;z-index:268471296" coordorigin="512,2570" coordsize="9458,5101">
            <v:group id="_x0000_s11505" style="position:absolute;left:9533;top:5265;width:300;height:262" coordorigin="6283,5431" coordsize="300,262">
              <v:rect id="_x0000_s11506" style="position:absolute;left:6283;top:5431;width:300;height:262" strokeweight="2pt"/>
              <v:shape id="_x0000_s11507" type="#_x0000_t32" style="position:absolute;left:6367;top:5556;width:147;height:0" o:connectortype="straight" strokeweight="1.25pt"/>
              <v:shape id="_x0000_s11508" type="#_x0000_t32" style="position:absolute;left:6437;top:5501;width:0;height:113;flip:y" o:connectortype="straight" strokeweight="1.25pt"/>
            </v:group>
            <v:group id="_x0000_s11509" style="position:absolute;left:9113;top:6123;width:300;height:262" coordorigin="6283,5431" coordsize="300,262">
              <v:rect id="_x0000_s11510" style="position:absolute;left:6283;top:5431;width:300;height:262" strokeweight="2pt"/>
              <v:shape id="_x0000_s11511" type="#_x0000_t32" style="position:absolute;left:6367;top:5556;width:147;height:0" o:connectortype="straight" strokeweight="1.25pt"/>
              <v:shape id="_x0000_s11512" type="#_x0000_t32" style="position:absolute;left:6437;top:5501;width:0;height:113;flip:y" o:connectortype="straight" strokeweight="1.25pt"/>
            </v:group>
            <v:group id="_x0000_s11513" style="position:absolute;left:9670;top:7015;width:300;height:262" coordorigin="6283,5431" coordsize="300,262">
              <v:rect id="_x0000_s11514" style="position:absolute;left:6283;top:5431;width:300;height:262" strokeweight="2pt"/>
              <v:shape id="_x0000_s11515" type="#_x0000_t32" style="position:absolute;left:6367;top:5556;width:147;height:0" o:connectortype="straight" strokeweight="1.25pt"/>
              <v:shape id="_x0000_s11516" type="#_x0000_t32" style="position:absolute;left:6437;top:5501;width:0;height:113;flip:y" o:connectortype="straight" strokeweight="1.25pt"/>
            </v:group>
            <v:rect id="_x0000_s11517" style="position:absolute;left:4663;top:7209;width:789;height:462" stroked="f">
              <v:textbox style="mso-next-textbox:#_x0000_s11517">
                <w:txbxContent>
                  <w:p w:rsidR="001E6E58" w:rsidRPr="002F612C" w:rsidRDefault="001E6E58" w:rsidP="0027517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0..*</w:t>
                    </w:r>
                  </w:p>
                </w:txbxContent>
              </v:textbox>
            </v:rect>
            <v:rect id="_x0000_s11518" style="position:absolute;left:5253;top:6860;width:4402;height:543" filled="f" fillcolor="#8db3e2" strokeweight="2pt">
              <v:textbox style="mso-next-textbox:#_x0000_s11518">
                <w:txbxContent>
                  <w:p w:rsidR="001E6E58" w:rsidRPr="009E3BD3" w:rsidRDefault="001E6E58" w:rsidP="00275177">
                    <w:pPr>
                      <w:spacing w:line="240" w:lineRule="auto"/>
                    </w:pPr>
                    <w:proofErr w:type="spellStart"/>
                    <w:proofErr w:type="gramStart"/>
                    <w:r w:rsidRPr="009E3BD3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E3BD3">
                      <w:rPr>
                        <w:rFonts w:cs="Arial"/>
                        <w:bCs/>
                        <w:szCs w:val="20"/>
                      </w:rPr>
                      <w:t>TelephoneCIUniversalCommunication</w:t>
                    </w:r>
                    <w:proofErr w:type="spellEnd"/>
                  </w:p>
                  <w:p w:rsidR="001E6E58" w:rsidRPr="00821F77" w:rsidRDefault="001E6E58" w:rsidP="00275177">
                    <w:pPr>
                      <w:spacing w:line="240" w:lineRule="auto"/>
                      <w:rPr>
                        <w:szCs w:val="18"/>
                      </w:rPr>
                    </w:pPr>
                  </w:p>
                </w:txbxContent>
              </v:textbox>
            </v:rect>
            <v:rect id="_x0000_s11519" style="position:absolute;left:4687;top:4584;width:789;height:462" stroked="f">
              <v:textbox style="mso-next-textbox:#_x0000_s11519">
                <w:txbxContent>
                  <w:p w:rsidR="001E6E58" w:rsidRPr="002F612C" w:rsidRDefault="001E6E58" w:rsidP="0027517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520" style="position:absolute;left:5253;top:4254;width:1863;height:543" filled="f" fillcolor="#8db3e2" strokeweight="2pt">
              <v:textbox style="mso-next-textbox:#_x0000_s11520">
                <w:txbxContent>
                  <w:p w:rsidR="001E6E58" w:rsidRPr="00C4414E" w:rsidRDefault="001E6E58" w:rsidP="00275177">
                    <w:pPr>
                      <w:rPr>
                        <w:szCs w:val="18"/>
                      </w:rPr>
                    </w:pPr>
                    <w:proofErr w:type="spellStart"/>
                    <w:proofErr w:type="gramStart"/>
                    <w:r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C4414E">
                      <w:rPr>
                        <w:rFonts w:cs="Arial"/>
                        <w:bCs/>
                        <w:szCs w:val="20"/>
                      </w:rPr>
                      <w:t>TitleText</w:t>
                    </w:r>
                    <w:proofErr w:type="spellEnd"/>
                  </w:p>
                </w:txbxContent>
              </v:textbox>
            </v:rect>
            <v:rect id="_x0000_s11521" style="position:absolute;left:4668;top:6323;width:789;height:462" stroked="f">
              <v:textbox style="mso-next-textbox:#_x0000_s11521">
                <w:txbxContent>
                  <w:p w:rsidR="001E6E58" w:rsidRPr="002F612C" w:rsidRDefault="001E6E58" w:rsidP="0027517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0..*</w:t>
                    </w:r>
                  </w:p>
                </w:txbxContent>
              </v:textbox>
            </v:rect>
            <v:rect id="_x0000_s11522" style="position:absolute;left:4625;top:2919;width:789;height:462" stroked="f">
              <v:textbox style="mso-next-textbox:#_x0000_s11522">
                <w:txbxContent>
                  <w:p w:rsidR="001E6E58" w:rsidRPr="002F612C" w:rsidRDefault="001E6E58" w:rsidP="0027517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523" style="position:absolute;left:512;top:4768;width:3460;height:543" fillcolor="#8db3e2" strokeweight="2pt">
              <v:textbox style="mso-next-textbox:#_x0000_s11523">
                <w:txbxContent>
                  <w:p w:rsidR="001E6E58" w:rsidRPr="00821F77" w:rsidRDefault="001E6E58" w:rsidP="00275177">
                    <w:pPr>
                      <w:spacing w:line="240" w:lineRule="auto"/>
                      <w:rPr>
                        <w:b/>
                      </w:rPr>
                    </w:pPr>
                    <w:proofErr w:type="spellStart"/>
                    <w:proofErr w:type="gramStart"/>
                    <w:r w:rsidRPr="00821F77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821F77">
                      <w:rPr>
                        <w:rFonts w:cs="Arial"/>
                        <w:b/>
                        <w:bCs/>
                        <w:szCs w:val="20"/>
                      </w:rPr>
                      <w:t>DefinedCITradeContact</w:t>
                    </w:r>
                    <w:proofErr w:type="spellEnd"/>
                  </w:p>
                  <w:p w:rsidR="001E6E58" w:rsidRPr="00821F77" w:rsidRDefault="001E6E58" w:rsidP="00275177">
                    <w:pPr>
                      <w:spacing w:line="240" w:lineRule="auto"/>
                      <w:rPr>
                        <w:b/>
                        <w:szCs w:val="18"/>
                      </w:rPr>
                    </w:pPr>
                  </w:p>
                </w:txbxContent>
              </v:textbox>
            </v:rect>
            <v:shape id="_x0000_s11524" type="#_x0000_t32" style="position:absolute;left:4605;top:7194;width:624;height:0" o:connectortype="straight" strokeweight="2pt"/>
            <v:rect id="_x0000_s11525" style="position:absolute;left:4661;top:5459;width:789;height:462" stroked="f">
              <v:textbox style="mso-next-textbox:#_x0000_s11525">
                <w:txbxContent>
                  <w:p w:rsidR="001E6E58" w:rsidRPr="002F612C" w:rsidRDefault="001E6E58" w:rsidP="0027517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0..*</w:t>
                    </w:r>
                  </w:p>
                </w:txbxContent>
              </v:textbox>
            </v:rect>
            <v:rect id="_x0000_s11526" style="position:absolute;left:5247;top:5140;width:4286;height:543" filled="f" fillcolor="#8db3e2" strokeweight="2pt">
              <v:textbox style="mso-next-textbox:#_x0000_s11526">
                <w:txbxContent>
                  <w:p w:rsidR="001E6E58" w:rsidRPr="009E3BD3" w:rsidRDefault="001E6E58" w:rsidP="00275177">
                    <w:pPr>
                      <w:spacing w:line="240" w:lineRule="auto"/>
                    </w:pPr>
                    <w:proofErr w:type="spellStart"/>
                    <w:proofErr w:type="gramStart"/>
                    <w:r w:rsidRPr="009E3BD3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E3BD3">
                      <w:rPr>
                        <w:rFonts w:cs="Arial"/>
                        <w:bCs/>
                        <w:szCs w:val="20"/>
                      </w:rPr>
                      <w:t>EmailURICIUniversalCommunication</w:t>
                    </w:r>
                    <w:proofErr w:type="spellEnd"/>
                  </w:p>
                  <w:p w:rsidR="001E6E58" w:rsidRPr="00821F77" w:rsidRDefault="001E6E58" w:rsidP="00275177">
                    <w:pPr>
                      <w:spacing w:line="240" w:lineRule="auto"/>
                      <w:rPr>
                        <w:szCs w:val="18"/>
                      </w:rPr>
                    </w:pPr>
                  </w:p>
                </w:txbxContent>
              </v:textbox>
            </v:rect>
            <v:rect id="_x0000_s11527" style="position:absolute;left:5253;top:5993;width:3860;height:543" filled="f" fillcolor="#8db3e2" strokeweight="2pt">
              <v:textbox style="mso-next-textbox:#_x0000_s11527">
                <w:txbxContent>
                  <w:p w:rsidR="001E6E58" w:rsidRPr="009E3BD3" w:rsidRDefault="001E6E58" w:rsidP="00275177">
                    <w:pPr>
                      <w:spacing w:line="240" w:lineRule="auto"/>
                    </w:pPr>
                    <w:proofErr w:type="spellStart"/>
                    <w:proofErr w:type="gramStart"/>
                    <w:r w:rsidRPr="009E3BD3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E3BD3">
                      <w:rPr>
                        <w:rFonts w:cs="Arial"/>
                        <w:bCs/>
                        <w:szCs w:val="20"/>
                      </w:rPr>
                      <w:t>FaxCIUniversalCommunication</w:t>
                    </w:r>
                    <w:proofErr w:type="spellEnd"/>
                  </w:p>
                  <w:p w:rsidR="001E6E58" w:rsidRPr="00821F77" w:rsidRDefault="001E6E58" w:rsidP="00275177">
                    <w:pPr>
                      <w:spacing w:line="240" w:lineRule="auto"/>
                      <w:rPr>
                        <w:szCs w:val="18"/>
                      </w:rPr>
                    </w:pPr>
                  </w:p>
                </w:txbxContent>
              </v:textbox>
            </v:rect>
            <v:shape id="_x0000_s11528" type="#_x0000_t32" style="position:absolute;left:4592;top:2824;width:13;height:4374;flip:x" o:connectortype="straight" strokeweight="2pt"/>
            <v:rect id="_x0000_s11529" style="position:absolute;left:4644;top:3743;width:789;height:462" stroked="f">
              <v:textbox style="mso-next-textbox:#_x0000_s11529">
                <w:txbxContent>
                  <w:p w:rsidR="001E6E58" w:rsidRPr="002F612C" w:rsidRDefault="001E6E58" w:rsidP="0027517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530" style="position:absolute;left:3989;top:4937;width:300;height:262" strokeweight="2pt"/>
            <v:shape id="_x0000_s11531" type="#_x0000_t32" style="position:absolute;left:3979;top:5067;width:340;height:0" o:connectortype="straight" strokeweight="2pt"/>
            <v:rect id="_x0000_s11532" style="position:absolute;left:5213;top:2570;width:3058;height:543" filled="f" fillcolor="#8db3e2" strokeweight="2pt">
              <v:textbox style="mso-next-textbox:#_x0000_s11532">
                <w:txbxContent>
                  <w:p w:rsidR="001E6E58" w:rsidRPr="009E3BD3" w:rsidRDefault="001E6E58" w:rsidP="00275177">
                    <w:pPr>
                      <w:spacing w:line="240" w:lineRule="auto"/>
                    </w:pPr>
                    <w:proofErr w:type="spellStart"/>
                    <w:proofErr w:type="gramStart"/>
                    <w:r w:rsidRPr="009E3BD3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E3BD3">
                      <w:rPr>
                        <w:rFonts w:cs="Arial"/>
                        <w:bCs/>
                        <w:szCs w:val="20"/>
                      </w:rPr>
                      <w:t>DepartmentNameText</w:t>
                    </w:r>
                    <w:proofErr w:type="spellEnd"/>
                  </w:p>
                  <w:p w:rsidR="001E6E58" w:rsidRPr="00821F77" w:rsidRDefault="001E6E58" w:rsidP="00275177">
                    <w:pPr>
                      <w:spacing w:line="240" w:lineRule="auto"/>
                      <w:rPr>
                        <w:szCs w:val="18"/>
                      </w:rPr>
                    </w:pPr>
                  </w:p>
                </w:txbxContent>
              </v:textbox>
            </v:rect>
            <v:rect id="_x0000_s11533" style="position:absolute;left:5232;top:3410;width:2572;height:543" filled="f" fillcolor="#8db3e2" strokeweight="2pt">
              <v:textbox style="mso-next-textbox:#_x0000_s11533">
                <w:txbxContent>
                  <w:p w:rsidR="001E6E58" w:rsidRPr="009E3BD3" w:rsidRDefault="001E6E58" w:rsidP="00275177">
                    <w:pPr>
                      <w:spacing w:line="240" w:lineRule="auto"/>
                    </w:pPr>
                    <w:proofErr w:type="spellStart"/>
                    <w:proofErr w:type="gramStart"/>
                    <w:r w:rsidRPr="009E3BD3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E3BD3">
                      <w:rPr>
                        <w:rFonts w:cs="Arial"/>
                        <w:bCs/>
                        <w:szCs w:val="20"/>
                      </w:rPr>
                      <w:t>PersonNameText</w:t>
                    </w:r>
                    <w:proofErr w:type="spellEnd"/>
                  </w:p>
                  <w:p w:rsidR="001E6E58" w:rsidRPr="00821F77" w:rsidRDefault="001E6E58" w:rsidP="00275177">
                    <w:pPr>
                      <w:spacing w:line="240" w:lineRule="auto"/>
                      <w:rPr>
                        <w:szCs w:val="18"/>
                      </w:rPr>
                    </w:pPr>
                  </w:p>
                </w:txbxContent>
              </v:textbox>
            </v:rect>
            <v:shape id="_x0000_s11534" type="#_x0000_t32" style="position:absolute;left:4606;top:2851;width:624;height:0" o:connectortype="straight" strokeweight="2pt"/>
            <v:shape id="_x0000_s11535" type="#_x0000_t32" style="position:absolute;left:4593;top:3641;width:624;height:0" o:connectortype="straight" strokeweight="2pt"/>
            <v:shape id="_x0000_s11536" type="#_x0000_t32" style="position:absolute;left:4193;top:5067;width:400;height:0" o:connectortype="straight" strokeweight="2pt"/>
            <v:shape id="_x0000_s11537" type="#_x0000_t32" style="position:absolute;left:4612;top:4544;width:624;height:0" o:connectortype="straight" strokeweight="2pt"/>
            <v:shape id="_x0000_s11538" type="#_x0000_t32" style="position:absolute;left:4612;top:5462;width:624;height:0" o:connectortype="straight" strokeweight="2pt"/>
            <v:shape id="_x0000_s11539" type="#_x0000_t32" style="position:absolute;left:4612;top:6346;width:624;height:0" o:connectortype="straight" strokeweight="2pt"/>
          </v:group>
        </w:pict>
      </w:r>
    </w:p>
    <w:p w:rsidR="00826C7E" w:rsidRDefault="00826C7E" w:rsidP="00A46A31"/>
    <w:p w:rsidR="00826C7E" w:rsidRDefault="00826C7E" w:rsidP="00A46A31"/>
    <w:p w:rsidR="00826C7E" w:rsidRDefault="00826C7E" w:rsidP="00A46A31"/>
    <w:p w:rsidR="00826C7E" w:rsidRDefault="00826C7E" w:rsidP="00A46A31"/>
    <w:p w:rsidR="00826C7E" w:rsidRDefault="00826C7E" w:rsidP="00A46A31"/>
    <w:p w:rsidR="00826C7E" w:rsidRDefault="00826C7E" w:rsidP="00A46A31"/>
    <w:p w:rsidR="00826C7E" w:rsidRDefault="00826C7E" w:rsidP="00A46A31"/>
    <w:p w:rsidR="00826C7E" w:rsidRDefault="00826C7E" w:rsidP="00A46A31"/>
    <w:p w:rsidR="00826C7E" w:rsidRDefault="00826C7E" w:rsidP="00A46A31"/>
    <w:p w:rsidR="00826C7E" w:rsidRDefault="00826C7E" w:rsidP="00A46A31"/>
    <w:p w:rsidR="00826C7E" w:rsidRDefault="00826C7E" w:rsidP="00A46A31"/>
    <w:p w:rsidR="00826C7E" w:rsidRDefault="00826C7E" w:rsidP="00A46A31"/>
    <w:p w:rsidR="00826C7E" w:rsidRDefault="00826C7E" w:rsidP="00A46A31"/>
    <w:p w:rsidR="00275177" w:rsidRDefault="00275177" w:rsidP="00A46A31"/>
    <w:p w:rsidR="00275177" w:rsidRDefault="00275177" w:rsidP="00A46A31"/>
    <w:p w:rsidR="00826C7E" w:rsidRDefault="00826C7E" w:rsidP="00A46A31"/>
    <w:p w:rsidR="00826C7E" w:rsidRDefault="00826C7E" w:rsidP="00A46A31"/>
    <w:p w:rsidR="00826C7E" w:rsidRDefault="00826C7E" w:rsidP="00A46A31"/>
    <w:p w:rsidR="00826C7E" w:rsidRDefault="00826C7E" w:rsidP="00A46A31"/>
    <w:p w:rsidR="00826C7E" w:rsidRDefault="00826C7E" w:rsidP="00A46A3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38"/>
        <w:gridCol w:w="748"/>
        <w:gridCol w:w="883"/>
        <w:gridCol w:w="728"/>
        <w:gridCol w:w="1439"/>
        <w:gridCol w:w="834"/>
      </w:tblGrid>
      <w:tr w:rsidR="00275177" w:rsidTr="004B6469">
        <w:trPr>
          <w:trHeight w:val="329"/>
        </w:trPr>
        <w:tc>
          <w:tcPr>
            <w:tcW w:w="4938" w:type="dxa"/>
            <w:shd w:val="clear" w:color="auto" w:fill="FFFFCC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748" w:type="dxa"/>
            <w:shd w:val="clear" w:color="auto" w:fill="FFFFCC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883" w:type="dxa"/>
            <w:shd w:val="clear" w:color="auto" w:fill="FFFFCC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728" w:type="dxa"/>
            <w:shd w:val="clear" w:color="auto" w:fill="FFFFCC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1439" w:type="dxa"/>
            <w:shd w:val="clear" w:color="auto" w:fill="FFFFCC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834" w:type="dxa"/>
            <w:shd w:val="clear" w:color="auto" w:fill="FFFFCC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275177" w:rsidTr="004B6469">
        <w:trPr>
          <w:trHeight w:val="329"/>
        </w:trPr>
        <w:tc>
          <w:tcPr>
            <w:tcW w:w="9570" w:type="dxa"/>
            <w:gridSpan w:val="6"/>
            <w:shd w:val="clear" w:color="auto" w:fill="FFFFCC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275177" w:rsidRPr="007A6D70" w:rsidTr="004B6469">
        <w:trPr>
          <w:trHeight w:val="318"/>
        </w:trPr>
        <w:tc>
          <w:tcPr>
            <w:tcW w:w="4938" w:type="dxa"/>
            <w:vAlign w:val="center"/>
          </w:tcPr>
          <w:p w:rsidR="00275177" w:rsidRDefault="0027517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275177" w:rsidRPr="008F3B37" w:rsidRDefault="0027517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8F3B37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asram:DepartmentNameText</w:t>
            </w:r>
          </w:p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</w:tc>
        <w:tc>
          <w:tcPr>
            <w:tcW w:w="748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35</w:t>
            </w:r>
          </w:p>
        </w:tc>
        <w:tc>
          <w:tcPr>
            <w:tcW w:w="728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439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DepName</w:t>
            </w:r>
          </w:p>
        </w:tc>
        <w:tc>
          <w:tcPr>
            <w:tcW w:w="834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275177" w:rsidTr="004B6469">
        <w:trPr>
          <w:trHeight w:val="641"/>
        </w:trPr>
        <w:tc>
          <w:tcPr>
            <w:tcW w:w="9570" w:type="dxa"/>
            <w:gridSpan w:val="6"/>
            <w:vAlign w:val="center"/>
          </w:tcPr>
          <w:p w:rsidR="00275177" w:rsidRPr="003D4D19" w:rsidRDefault="00275177" w:rsidP="004B6469">
            <w:pPr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InvoiceeC</w:t>
            </w:r>
            <w:r w:rsidR="00B13795">
              <w:rPr>
                <w:rFonts w:cs="Arial"/>
                <w:b/>
                <w:szCs w:val="20"/>
              </w:rPr>
              <w:t>ontactD</w:t>
            </w:r>
            <w:r w:rsidRPr="005065A0">
              <w:rPr>
                <w:rFonts w:cs="Arial"/>
                <w:b/>
                <w:szCs w:val="20"/>
              </w:rPr>
              <w:t>epartment:</w:t>
            </w:r>
            <w:r w:rsidRPr="005065A0">
              <w:rPr>
                <w:rFonts w:cs="Arial"/>
                <w:szCs w:val="20"/>
              </w:rPr>
              <w:t xml:space="preserve"> </w:t>
            </w:r>
            <w:r w:rsidRPr="00B17A5F">
              <w:rPr>
                <w:rFonts w:cs="Arial"/>
                <w:szCs w:val="20"/>
              </w:rPr>
              <w:t xml:space="preserve">Contains of the </w:t>
            </w:r>
            <w:r>
              <w:rPr>
                <w:rFonts w:cs="Arial"/>
                <w:szCs w:val="20"/>
              </w:rPr>
              <w:t>invoicee</w:t>
            </w:r>
            <w:r w:rsidRPr="00B17A5F">
              <w:rPr>
                <w:rFonts w:cs="Arial"/>
                <w:szCs w:val="20"/>
              </w:rPr>
              <w:t xml:space="preserve"> contact department</w:t>
            </w:r>
          </w:p>
        </w:tc>
      </w:tr>
      <w:tr w:rsidR="00275177" w:rsidRPr="007A6D70" w:rsidTr="004B6469">
        <w:tc>
          <w:tcPr>
            <w:tcW w:w="4938" w:type="dxa"/>
            <w:vAlign w:val="center"/>
          </w:tcPr>
          <w:p w:rsidR="00275177" w:rsidRDefault="0027517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275177" w:rsidRPr="008F3B37" w:rsidRDefault="0027517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8F3B37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asram:PersonNameText</w:t>
            </w:r>
          </w:p>
          <w:p w:rsidR="00275177" w:rsidRPr="006E3E62" w:rsidRDefault="00275177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8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35</w:t>
            </w:r>
          </w:p>
        </w:tc>
        <w:tc>
          <w:tcPr>
            <w:tcW w:w="728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439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PersName</w:t>
            </w:r>
          </w:p>
        </w:tc>
        <w:tc>
          <w:tcPr>
            <w:tcW w:w="834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275177" w:rsidRPr="007A6D70" w:rsidTr="004B6469">
        <w:tc>
          <w:tcPr>
            <w:tcW w:w="9570" w:type="dxa"/>
            <w:gridSpan w:val="6"/>
            <w:vAlign w:val="center"/>
          </w:tcPr>
          <w:p w:rsidR="00275177" w:rsidRDefault="0027517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275177" w:rsidRDefault="0027517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InvoiceeC</w:t>
            </w:r>
            <w:r w:rsidR="00B13795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ontactN</w:t>
            </w:r>
            <w:r w:rsidRPr="005065A0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ame: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</w:t>
            </w:r>
            <w:r w:rsidRPr="00F5375F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Contains of the 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>invoicee</w:t>
            </w:r>
            <w:r w:rsidRPr="00F5375F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contact name</w:t>
            </w:r>
          </w:p>
          <w:p w:rsidR="00275177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275177" w:rsidRPr="007A6D70" w:rsidTr="004B6469">
        <w:tc>
          <w:tcPr>
            <w:tcW w:w="4938" w:type="dxa"/>
            <w:vAlign w:val="center"/>
          </w:tcPr>
          <w:p w:rsidR="00275177" w:rsidRDefault="0027517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275177" w:rsidRPr="008F3B37" w:rsidRDefault="0027517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</w:t>
            </w:r>
            <w:r w:rsidRPr="008F3B37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TitleText</w:t>
            </w:r>
          </w:p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</w:tc>
        <w:tc>
          <w:tcPr>
            <w:tcW w:w="748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15</w:t>
            </w:r>
          </w:p>
        </w:tc>
        <w:tc>
          <w:tcPr>
            <w:tcW w:w="728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439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Dr.</w:t>
            </w:r>
          </w:p>
        </w:tc>
        <w:tc>
          <w:tcPr>
            <w:tcW w:w="834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275177" w:rsidRPr="007A6D70" w:rsidTr="004B6469">
        <w:tc>
          <w:tcPr>
            <w:tcW w:w="9570" w:type="dxa"/>
            <w:gridSpan w:val="6"/>
            <w:vAlign w:val="center"/>
          </w:tcPr>
          <w:p w:rsidR="00275177" w:rsidRDefault="0027517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275177" w:rsidRDefault="0027517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InvoiceeC</w:t>
            </w:r>
            <w:r w:rsidRPr="005065A0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ontact</w:t>
            </w:r>
            <w:r w:rsidR="00B13795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T</w:t>
            </w:r>
            <w:r w:rsidRPr="005065A0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itle:</w:t>
            </w:r>
            <w:r w:rsidRPr="005065A0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</w:t>
            </w:r>
            <w:r w:rsidRPr="00F5375F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Contains of the 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>invoicee</w:t>
            </w:r>
            <w:r w:rsidRPr="00F5375F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title</w:t>
            </w:r>
          </w:p>
          <w:p w:rsidR="00275177" w:rsidRPr="007A6D70" w:rsidRDefault="0027517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</w:tbl>
    <w:p w:rsidR="00826C7E" w:rsidRDefault="00826C7E" w:rsidP="00A46A31"/>
    <w:p w:rsidR="00826C7E" w:rsidRDefault="00826C7E" w:rsidP="00A46A31"/>
    <w:p w:rsidR="00826C7E" w:rsidRDefault="00826C7E" w:rsidP="00A46A31"/>
    <w:p w:rsidR="00826C7E" w:rsidRDefault="00826C7E" w:rsidP="00A46A31"/>
    <w:p w:rsidR="00826C7E" w:rsidRDefault="00826C7E" w:rsidP="00A46A31"/>
    <w:p w:rsidR="0092132B" w:rsidRDefault="0092132B" w:rsidP="00A46A31"/>
    <w:p w:rsidR="0092132B" w:rsidRDefault="0092132B" w:rsidP="00A46A31"/>
    <w:p w:rsidR="0092132B" w:rsidRDefault="0092132B" w:rsidP="00A46A31"/>
    <w:p w:rsidR="0092132B" w:rsidRDefault="0092132B" w:rsidP="00A46A31"/>
    <w:p w:rsidR="0092132B" w:rsidRDefault="0092132B" w:rsidP="00A46A31"/>
    <w:p w:rsidR="0092132B" w:rsidRPr="003F3442" w:rsidRDefault="0092132B" w:rsidP="0092132B">
      <w:pPr>
        <w:pStyle w:val="berschrift5"/>
      </w:pPr>
      <w:bookmarkStart w:id="67" w:name="_Toc349132631"/>
      <w:r w:rsidRPr="005971BD">
        <w:lastRenderedPageBreak/>
        <w:t>asram:EmailURICIUniversalCommunication</w:t>
      </w:r>
      <w:bookmarkEnd w:id="67"/>
    </w:p>
    <w:p w:rsidR="00826C7E" w:rsidRDefault="00826C7E" w:rsidP="00A46A31"/>
    <w:p w:rsidR="0092132B" w:rsidRDefault="0092132B" w:rsidP="0092132B"/>
    <w:p w:rsidR="0092132B" w:rsidRDefault="007B5E39" w:rsidP="0092132B">
      <w:r>
        <w:rPr>
          <w:noProof/>
          <w:lang w:val="de-DE" w:eastAsia="de-DE"/>
        </w:rPr>
        <w:pict>
          <v:group id="_x0000_s9460" style="position:absolute;margin-left:-45.65pt;margin-top:9.25pt;width:443.4pt;height:41.25pt;z-index:265271296" coordorigin="505,5408" coordsize="8868,825">
            <v:rect id="_x0000_s9461" style="position:absolute;left:505;top:5408;width:4684;height:543" fillcolor="#8db3e2" strokeweight="2pt">
              <v:textbox style="mso-next-textbox:#_x0000_s9461">
                <w:txbxContent>
                  <w:p w:rsidR="001E6E58" w:rsidRPr="00BF179C" w:rsidRDefault="001E6E58" w:rsidP="0092132B">
                    <w:pPr>
                      <w:spacing w:line="240" w:lineRule="auto"/>
                      <w:rPr>
                        <w:b/>
                        <w:szCs w:val="24"/>
                      </w:rPr>
                    </w:pPr>
                    <w:proofErr w:type="spellStart"/>
                    <w:proofErr w:type="gramStart"/>
                    <w:r w:rsidRPr="00482F1A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482F1A">
                      <w:rPr>
                        <w:rFonts w:cs="Arial"/>
                        <w:b/>
                        <w:bCs/>
                        <w:szCs w:val="20"/>
                      </w:rPr>
                      <w:t>EmailURICIUniversalCommunication</w:t>
                    </w:r>
                    <w:proofErr w:type="spellEnd"/>
                  </w:p>
                </w:txbxContent>
              </v:textbox>
            </v:rect>
            <v:shape id="_x0000_s9462" type="#_x0000_t32" style="position:absolute;left:5502;top:5707;width:907;height:0" o:connectortype="straight" strokeweight="2pt"/>
            <v:rect id="_x0000_s9463" style="position:absolute;left:5810;top:5771;width:789;height:462" stroked="f">
              <v:textbox style="mso-next-textbox:#_x0000_s9463">
                <w:txbxContent>
                  <w:p w:rsidR="001E6E58" w:rsidRPr="002F612C" w:rsidRDefault="001E6E58" w:rsidP="0092132B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464" style="position:absolute;left:6409;top:5408;width:2964;height:543" filled="f" fillcolor="#8db3e2" strokeweight="2pt">
              <v:textbox style="mso-next-textbox:#_x0000_s9464">
                <w:txbxContent>
                  <w:p w:rsidR="001E6E58" w:rsidRPr="00482F1A" w:rsidRDefault="001E6E58" w:rsidP="0092132B">
                    <w:pPr>
                      <w:spacing w:line="240" w:lineRule="auto"/>
                    </w:pPr>
                    <w:proofErr w:type="spellStart"/>
                    <w:proofErr w:type="gramStart"/>
                    <w:r w:rsidRPr="00482F1A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482F1A">
                      <w:rPr>
                        <w:rFonts w:cs="Arial"/>
                        <w:bCs/>
                        <w:szCs w:val="20"/>
                      </w:rPr>
                      <w:t>CompleteNumberText</w:t>
                    </w:r>
                    <w:proofErr w:type="spellEnd"/>
                  </w:p>
                </w:txbxContent>
              </v:textbox>
            </v:rect>
            <v:rect id="_x0000_s9465" style="position:absolute;left:5198;top:5577;width:300;height:262" strokeweight="2pt"/>
            <v:shape id="_x0000_s9466" type="#_x0000_t32" style="position:absolute;left:5188;top:5707;width:340;height:0" o:connectortype="straight" strokeweight="2pt"/>
          </v:group>
        </w:pict>
      </w:r>
    </w:p>
    <w:p w:rsidR="0092132B" w:rsidRDefault="0092132B" w:rsidP="0092132B"/>
    <w:p w:rsidR="0092132B" w:rsidRDefault="0092132B" w:rsidP="0092132B"/>
    <w:p w:rsidR="0092132B" w:rsidRDefault="0092132B" w:rsidP="0092132B"/>
    <w:p w:rsidR="0092132B" w:rsidRDefault="0092132B" w:rsidP="0092132B"/>
    <w:p w:rsidR="0092132B" w:rsidRDefault="0092132B" w:rsidP="0092132B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1502"/>
        <w:gridCol w:w="1101"/>
        <w:gridCol w:w="907"/>
        <w:gridCol w:w="1518"/>
        <w:gridCol w:w="1032"/>
      </w:tblGrid>
      <w:tr w:rsidR="0092132B" w:rsidRPr="006239D4" w:rsidTr="00B94CC3">
        <w:trPr>
          <w:trHeight w:val="330"/>
        </w:trPr>
        <w:tc>
          <w:tcPr>
            <w:tcW w:w="1834" w:type="pct"/>
            <w:shd w:val="clear" w:color="auto" w:fill="FFFFCC"/>
            <w:noWrap/>
            <w:vAlign w:val="center"/>
            <w:hideMark/>
          </w:tcPr>
          <w:p w:rsidR="0092132B" w:rsidRPr="006239D4" w:rsidRDefault="0092132B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785" w:type="pct"/>
            <w:shd w:val="clear" w:color="auto" w:fill="FFFFCC"/>
            <w:noWrap/>
            <w:vAlign w:val="center"/>
            <w:hideMark/>
          </w:tcPr>
          <w:p w:rsidR="0092132B" w:rsidRPr="006239D4" w:rsidRDefault="0092132B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75" w:type="pct"/>
            <w:shd w:val="clear" w:color="auto" w:fill="FFFFCC"/>
            <w:noWrap/>
            <w:vAlign w:val="center"/>
            <w:hideMark/>
          </w:tcPr>
          <w:p w:rsidR="0092132B" w:rsidRPr="006239D4" w:rsidRDefault="0092132B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474" w:type="pct"/>
            <w:shd w:val="clear" w:color="auto" w:fill="FFFFCC"/>
            <w:noWrap/>
            <w:vAlign w:val="center"/>
            <w:hideMark/>
          </w:tcPr>
          <w:p w:rsidR="0092132B" w:rsidRPr="006239D4" w:rsidRDefault="0092132B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793" w:type="pct"/>
            <w:shd w:val="clear" w:color="auto" w:fill="FFFFCC"/>
            <w:noWrap/>
            <w:vAlign w:val="center"/>
            <w:hideMark/>
          </w:tcPr>
          <w:p w:rsidR="0092132B" w:rsidRPr="006239D4" w:rsidRDefault="0092132B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39" w:type="pct"/>
            <w:shd w:val="clear" w:color="auto" w:fill="FFFFCC"/>
            <w:noWrap/>
            <w:vAlign w:val="center"/>
            <w:hideMark/>
          </w:tcPr>
          <w:p w:rsidR="0092132B" w:rsidRPr="006239D4" w:rsidRDefault="0092132B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92132B" w:rsidRPr="006239D4" w:rsidTr="00B94CC3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92132B" w:rsidRPr="006239D4" w:rsidRDefault="0092132B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92132B" w:rsidRPr="006239D4" w:rsidTr="00B94CC3">
        <w:trPr>
          <w:trHeight w:val="315"/>
        </w:trPr>
        <w:tc>
          <w:tcPr>
            <w:tcW w:w="1834" w:type="pct"/>
            <w:shd w:val="clear" w:color="auto" w:fill="auto"/>
            <w:noWrap/>
            <w:vAlign w:val="center"/>
            <w:hideMark/>
          </w:tcPr>
          <w:p w:rsidR="0092132B" w:rsidRDefault="0092132B" w:rsidP="00B94CC3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92132B" w:rsidRDefault="0092132B" w:rsidP="00B94CC3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D83B9B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asram:CompleteNumberText</w:t>
            </w:r>
          </w:p>
          <w:p w:rsidR="0092132B" w:rsidRPr="006239D4" w:rsidRDefault="0092132B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:rsidR="0092132B" w:rsidRPr="006239D4" w:rsidRDefault="0092132B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2132B" w:rsidRPr="007A6D70" w:rsidRDefault="0092132B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64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92132B" w:rsidRPr="007A6D70" w:rsidRDefault="00201ECD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7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92132B" w:rsidRPr="007A6D70" w:rsidRDefault="0092132B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abc@abc.fr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:rsidR="0092132B" w:rsidRPr="007A6D70" w:rsidRDefault="0092132B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92132B" w:rsidRPr="006239D4" w:rsidTr="00B94CC3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92132B" w:rsidRPr="00214763" w:rsidRDefault="0092132B" w:rsidP="00B94CC3">
            <w:pPr>
              <w:spacing w:line="240" w:lineRule="auto"/>
              <w:rPr>
                <w:rFonts w:eastAsia="Times New Roman"/>
                <w:color w:val="000000"/>
                <w:szCs w:val="20"/>
                <w:lang w:val="de-DE" w:eastAsia="de-DE"/>
              </w:rPr>
            </w:pPr>
          </w:p>
          <w:p w:rsidR="0092132B" w:rsidRDefault="00B13795" w:rsidP="00B94CC3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Invoicee</w:t>
            </w:r>
            <w:r w:rsidR="0092132B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C</w:t>
            </w:r>
            <w:r w:rsidR="0092132B" w:rsidRPr="00C57A32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ontact</w:t>
            </w: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M</w:t>
            </w:r>
            <w:r w:rsidR="0092132B" w:rsidRPr="00C57A32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ail:</w:t>
            </w:r>
            <w:r w:rsidR="0092132B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</w:t>
            </w:r>
            <w:r w:rsidR="0092132B" w:rsidRPr="00F5375F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Contains of the contact </w:t>
            </w:r>
            <w:r w:rsidR="0092132B">
              <w:rPr>
                <w:rFonts w:eastAsia="Times New Roman" w:cs="Arial"/>
                <w:color w:val="000000"/>
                <w:szCs w:val="20"/>
                <w:lang w:eastAsia="de-DE"/>
              </w:rPr>
              <w:t>email</w:t>
            </w:r>
          </w:p>
          <w:p w:rsidR="0092132B" w:rsidRPr="004A17ED" w:rsidRDefault="0092132B" w:rsidP="00B94CC3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92132B" w:rsidRDefault="0092132B" w:rsidP="0092132B"/>
    <w:p w:rsidR="0092132B" w:rsidRDefault="0092132B" w:rsidP="0092132B"/>
    <w:p w:rsidR="0092132B" w:rsidRPr="008023FF" w:rsidRDefault="0092132B" w:rsidP="0092132B">
      <w:pPr>
        <w:pStyle w:val="berschrift5"/>
      </w:pPr>
      <w:bookmarkStart w:id="68" w:name="_Toc349132632"/>
      <w:r w:rsidRPr="005971BD">
        <w:t>asram:FaxCIUniversalCommunication</w:t>
      </w:r>
      <w:bookmarkEnd w:id="68"/>
    </w:p>
    <w:p w:rsidR="0092132B" w:rsidRDefault="0092132B" w:rsidP="0092132B"/>
    <w:p w:rsidR="0092132B" w:rsidRDefault="007B5E39" w:rsidP="0092132B">
      <w:r>
        <w:rPr>
          <w:noProof/>
          <w:lang w:val="de-DE" w:eastAsia="de-DE"/>
        </w:rPr>
        <w:pict>
          <v:group id="_x0000_s9467" style="position:absolute;margin-left:-45.65pt;margin-top:2.15pt;width:443.4pt;height:41.25pt;z-index:265272320" coordorigin="505,5408" coordsize="8868,825">
            <v:rect id="_x0000_s9468" style="position:absolute;left:505;top:5408;width:4684;height:543" fillcolor="#8db3e2" strokeweight="2pt">
              <v:textbox style="mso-next-textbox:#_x0000_s9468">
                <w:txbxContent>
                  <w:p w:rsidR="001E6E58" w:rsidRPr="00482F1A" w:rsidRDefault="001E6E58" w:rsidP="0092132B">
                    <w:pPr>
                      <w:spacing w:line="240" w:lineRule="auto"/>
                      <w:rPr>
                        <w:szCs w:val="24"/>
                      </w:rPr>
                    </w:pPr>
                    <w:proofErr w:type="spellStart"/>
                    <w:proofErr w:type="gramStart"/>
                    <w:r w:rsidRPr="00482F1A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482F1A">
                      <w:rPr>
                        <w:rFonts w:cs="Arial"/>
                        <w:b/>
                        <w:bCs/>
                        <w:szCs w:val="20"/>
                      </w:rPr>
                      <w:t>FaxCIUniversalCommunication</w:t>
                    </w:r>
                    <w:proofErr w:type="spellEnd"/>
                  </w:p>
                </w:txbxContent>
              </v:textbox>
            </v:rect>
            <v:shape id="_x0000_s9469" type="#_x0000_t32" style="position:absolute;left:5502;top:5707;width:907;height:0" o:connectortype="straight" strokeweight="2pt"/>
            <v:rect id="_x0000_s9470" style="position:absolute;left:5810;top:5771;width:789;height:462" stroked="f">
              <v:textbox style="mso-next-textbox:#_x0000_s9470">
                <w:txbxContent>
                  <w:p w:rsidR="001E6E58" w:rsidRPr="002F612C" w:rsidRDefault="001E6E58" w:rsidP="0092132B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471" style="position:absolute;left:6409;top:5408;width:2964;height:543" filled="f" fillcolor="#8db3e2" strokeweight="2pt">
              <v:textbox style="mso-next-textbox:#_x0000_s9471">
                <w:txbxContent>
                  <w:p w:rsidR="001E6E58" w:rsidRPr="00482F1A" w:rsidRDefault="001E6E58" w:rsidP="0092132B">
                    <w:pPr>
                      <w:spacing w:line="240" w:lineRule="auto"/>
                    </w:pPr>
                    <w:proofErr w:type="spellStart"/>
                    <w:proofErr w:type="gramStart"/>
                    <w:r w:rsidRPr="00482F1A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482F1A">
                      <w:rPr>
                        <w:rFonts w:cs="Arial"/>
                        <w:bCs/>
                        <w:szCs w:val="20"/>
                      </w:rPr>
                      <w:t>CompleteNumberText</w:t>
                    </w:r>
                    <w:proofErr w:type="spellEnd"/>
                  </w:p>
                </w:txbxContent>
              </v:textbox>
            </v:rect>
            <v:rect id="_x0000_s9472" style="position:absolute;left:5198;top:5577;width:300;height:262" strokeweight="2pt"/>
            <v:shape id="_x0000_s9473" type="#_x0000_t32" style="position:absolute;left:5188;top:5707;width:340;height:0" o:connectortype="straight" strokeweight="2pt"/>
          </v:group>
        </w:pict>
      </w:r>
    </w:p>
    <w:p w:rsidR="0092132B" w:rsidRDefault="0092132B" w:rsidP="0092132B"/>
    <w:p w:rsidR="0092132B" w:rsidRDefault="0092132B" w:rsidP="0092132B"/>
    <w:p w:rsidR="0092132B" w:rsidRDefault="0092132B" w:rsidP="0092132B"/>
    <w:p w:rsidR="0092132B" w:rsidRDefault="0092132B" w:rsidP="0092132B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1502"/>
        <w:gridCol w:w="1101"/>
        <w:gridCol w:w="907"/>
        <w:gridCol w:w="1518"/>
        <w:gridCol w:w="1032"/>
      </w:tblGrid>
      <w:tr w:rsidR="0092132B" w:rsidRPr="006239D4" w:rsidTr="00B94CC3">
        <w:trPr>
          <w:trHeight w:val="330"/>
        </w:trPr>
        <w:tc>
          <w:tcPr>
            <w:tcW w:w="1834" w:type="pct"/>
            <w:shd w:val="clear" w:color="auto" w:fill="FFFFCC"/>
            <w:noWrap/>
            <w:vAlign w:val="center"/>
            <w:hideMark/>
          </w:tcPr>
          <w:p w:rsidR="0092132B" w:rsidRPr="006239D4" w:rsidRDefault="0092132B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785" w:type="pct"/>
            <w:shd w:val="clear" w:color="auto" w:fill="FFFFCC"/>
            <w:noWrap/>
            <w:vAlign w:val="center"/>
            <w:hideMark/>
          </w:tcPr>
          <w:p w:rsidR="0092132B" w:rsidRPr="006239D4" w:rsidRDefault="0092132B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75" w:type="pct"/>
            <w:shd w:val="clear" w:color="auto" w:fill="FFFFCC"/>
            <w:noWrap/>
            <w:vAlign w:val="center"/>
            <w:hideMark/>
          </w:tcPr>
          <w:p w:rsidR="0092132B" w:rsidRPr="006239D4" w:rsidRDefault="0092132B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474" w:type="pct"/>
            <w:shd w:val="clear" w:color="auto" w:fill="FFFFCC"/>
            <w:noWrap/>
            <w:vAlign w:val="center"/>
            <w:hideMark/>
          </w:tcPr>
          <w:p w:rsidR="0092132B" w:rsidRPr="006239D4" w:rsidRDefault="0092132B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793" w:type="pct"/>
            <w:shd w:val="clear" w:color="auto" w:fill="FFFFCC"/>
            <w:noWrap/>
            <w:vAlign w:val="center"/>
            <w:hideMark/>
          </w:tcPr>
          <w:p w:rsidR="0092132B" w:rsidRPr="006239D4" w:rsidRDefault="0092132B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39" w:type="pct"/>
            <w:shd w:val="clear" w:color="auto" w:fill="FFFFCC"/>
            <w:noWrap/>
            <w:vAlign w:val="center"/>
            <w:hideMark/>
          </w:tcPr>
          <w:p w:rsidR="0092132B" w:rsidRPr="006239D4" w:rsidRDefault="0092132B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92132B" w:rsidRPr="006239D4" w:rsidTr="00B94CC3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92132B" w:rsidRPr="006239D4" w:rsidRDefault="0092132B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92132B" w:rsidRPr="006239D4" w:rsidTr="00B94CC3">
        <w:trPr>
          <w:trHeight w:val="315"/>
        </w:trPr>
        <w:tc>
          <w:tcPr>
            <w:tcW w:w="1834" w:type="pct"/>
            <w:shd w:val="clear" w:color="auto" w:fill="auto"/>
            <w:noWrap/>
            <w:vAlign w:val="center"/>
            <w:hideMark/>
          </w:tcPr>
          <w:p w:rsidR="0092132B" w:rsidRDefault="0092132B" w:rsidP="00B94CC3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92132B" w:rsidRDefault="0092132B" w:rsidP="00B94CC3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D83B9B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asram:CompleteNumberText</w:t>
            </w:r>
          </w:p>
          <w:p w:rsidR="0092132B" w:rsidRPr="006239D4" w:rsidRDefault="0092132B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:rsidR="0092132B" w:rsidRPr="006239D4" w:rsidRDefault="0092132B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2132B" w:rsidRPr="007A6D70" w:rsidRDefault="0092132B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25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92132B" w:rsidRPr="007A6D70" w:rsidRDefault="00201ECD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7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92132B" w:rsidRPr="007A6D70" w:rsidRDefault="0092132B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+33 146200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:rsidR="0092132B" w:rsidRPr="007A6D70" w:rsidRDefault="0092132B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92132B" w:rsidRPr="006239D4" w:rsidTr="00B94CC3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92132B" w:rsidRPr="00214763" w:rsidRDefault="0092132B" w:rsidP="00B94CC3">
            <w:pPr>
              <w:spacing w:line="240" w:lineRule="auto"/>
              <w:rPr>
                <w:rFonts w:eastAsia="Times New Roman"/>
                <w:color w:val="000000"/>
                <w:szCs w:val="20"/>
                <w:lang w:val="de-DE" w:eastAsia="de-DE"/>
              </w:rPr>
            </w:pPr>
          </w:p>
          <w:p w:rsidR="0092132B" w:rsidRDefault="00B13795" w:rsidP="00B94CC3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Invoicee</w:t>
            </w:r>
            <w:r w:rsidR="0092132B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C</w:t>
            </w: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ontactF</w:t>
            </w:r>
            <w:r w:rsidR="0092132B" w:rsidRPr="00C57A32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ax:</w:t>
            </w:r>
            <w:r w:rsidR="0092132B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</w:t>
            </w:r>
            <w:r w:rsidR="0092132B" w:rsidRPr="00F5375F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Contains of the contact </w:t>
            </w:r>
            <w:r w:rsidR="0092132B">
              <w:rPr>
                <w:rFonts w:eastAsia="Times New Roman" w:cs="Arial"/>
                <w:color w:val="000000"/>
                <w:szCs w:val="20"/>
                <w:lang w:eastAsia="de-DE"/>
              </w:rPr>
              <w:t>fax</w:t>
            </w:r>
          </w:p>
          <w:p w:rsidR="0092132B" w:rsidRPr="004A17ED" w:rsidRDefault="0092132B" w:rsidP="00B94CC3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92132B" w:rsidRDefault="0092132B" w:rsidP="0092132B"/>
    <w:p w:rsidR="0092132B" w:rsidRDefault="0092132B" w:rsidP="0092132B"/>
    <w:p w:rsidR="0092132B" w:rsidRPr="008023FF" w:rsidRDefault="0092132B" w:rsidP="0092132B">
      <w:pPr>
        <w:pStyle w:val="berschrift5"/>
      </w:pPr>
      <w:bookmarkStart w:id="69" w:name="_Toc349132633"/>
      <w:r w:rsidRPr="005971BD">
        <w:t>asram:TelephoneCIUniversalCommunication</w:t>
      </w:r>
      <w:bookmarkEnd w:id="69"/>
    </w:p>
    <w:p w:rsidR="0092132B" w:rsidRDefault="0092132B" w:rsidP="0092132B"/>
    <w:p w:rsidR="0092132B" w:rsidRDefault="007B5E39" w:rsidP="0092132B">
      <w:r>
        <w:rPr>
          <w:noProof/>
          <w:lang w:val="de-DE" w:eastAsia="de-DE"/>
        </w:rPr>
        <w:pict>
          <v:group id="_x0000_s9474" style="position:absolute;margin-left:-45.65pt;margin-top:5.1pt;width:443.4pt;height:41.25pt;z-index:265273344" coordorigin="505,5408" coordsize="8868,825">
            <v:rect id="_x0000_s9475" style="position:absolute;left:505;top:5408;width:4684;height:543" fillcolor="#8db3e2" strokeweight="2pt">
              <v:textbox style="mso-next-textbox:#_x0000_s9475">
                <w:txbxContent>
                  <w:p w:rsidR="001E6E58" w:rsidRPr="00482F1A" w:rsidRDefault="001E6E58" w:rsidP="0092132B">
                    <w:pPr>
                      <w:spacing w:line="240" w:lineRule="auto"/>
                      <w:rPr>
                        <w:szCs w:val="24"/>
                      </w:rPr>
                    </w:pPr>
                    <w:proofErr w:type="spellStart"/>
                    <w:proofErr w:type="gramStart"/>
                    <w:r w:rsidRPr="00482F1A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482F1A">
                      <w:rPr>
                        <w:rFonts w:cs="Arial"/>
                        <w:b/>
                        <w:bCs/>
                        <w:szCs w:val="20"/>
                      </w:rPr>
                      <w:t>TelephoneCIUniversalCommunication</w:t>
                    </w:r>
                    <w:proofErr w:type="spellEnd"/>
                  </w:p>
                </w:txbxContent>
              </v:textbox>
            </v:rect>
            <v:shape id="_x0000_s9476" type="#_x0000_t32" style="position:absolute;left:5502;top:5707;width:907;height:0" o:connectortype="straight" strokeweight="2pt"/>
            <v:rect id="_x0000_s9477" style="position:absolute;left:5810;top:5771;width:789;height:462" stroked="f">
              <v:textbox style="mso-next-textbox:#_x0000_s9477">
                <w:txbxContent>
                  <w:p w:rsidR="001E6E58" w:rsidRPr="002F612C" w:rsidRDefault="001E6E58" w:rsidP="0092132B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478" style="position:absolute;left:6409;top:5408;width:2964;height:543" filled="f" fillcolor="#8db3e2" strokeweight="2pt">
              <v:textbox style="mso-next-textbox:#_x0000_s9478">
                <w:txbxContent>
                  <w:p w:rsidR="001E6E58" w:rsidRPr="00482F1A" w:rsidRDefault="001E6E58" w:rsidP="0092132B">
                    <w:pPr>
                      <w:spacing w:line="240" w:lineRule="auto"/>
                    </w:pPr>
                    <w:proofErr w:type="spellStart"/>
                    <w:proofErr w:type="gramStart"/>
                    <w:r w:rsidRPr="00482F1A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482F1A">
                      <w:rPr>
                        <w:rFonts w:cs="Arial"/>
                        <w:bCs/>
                        <w:szCs w:val="20"/>
                      </w:rPr>
                      <w:t>CompleteNumberText</w:t>
                    </w:r>
                    <w:proofErr w:type="spellEnd"/>
                  </w:p>
                </w:txbxContent>
              </v:textbox>
            </v:rect>
            <v:rect id="_x0000_s9479" style="position:absolute;left:5198;top:5577;width:300;height:262" strokeweight="2pt"/>
            <v:shape id="_x0000_s9480" type="#_x0000_t32" style="position:absolute;left:5188;top:5707;width:340;height:0" o:connectortype="straight" strokeweight="2pt"/>
          </v:group>
        </w:pict>
      </w:r>
    </w:p>
    <w:p w:rsidR="0092132B" w:rsidRDefault="0092132B" w:rsidP="0092132B"/>
    <w:p w:rsidR="0092132B" w:rsidRDefault="0092132B" w:rsidP="0092132B"/>
    <w:p w:rsidR="0092132B" w:rsidRDefault="0092132B" w:rsidP="0092132B"/>
    <w:p w:rsidR="0092132B" w:rsidRDefault="0092132B" w:rsidP="0092132B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1502"/>
        <w:gridCol w:w="1101"/>
        <w:gridCol w:w="907"/>
        <w:gridCol w:w="1518"/>
        <w:gridCol w:w="1032"/>
      </w:tblGrid>
      <w:tr w:rsidR="0092132B" w:rsidRPr="006239D4" w:rsidTr="00B94CC3">
        <w:trPr>
          <w:trHeight w:val="330"/>
        </w:trPr>
        <w:tc>
          <w:tcPr>
            <w:tcW w:w="1834" w:type="pct"/>
            <w:shd w:val="clear" w:color="auto" w:fill="FFFFCC"/>
            <w:noWrap/>
            <w:vAlign w:val="center"/>
            <w:hideMark/>
          </w:tcPr>
          <w:p w:rsidR="0092132B" w:rsidRPr="006239D4" w:rsidRDefault="0092132B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785" w:type="pct"/>
            <w:shd w:val="clear" w:color="auto" w:fill="FFFFCC"/>
            <w:noWrap/>
            <w:vAlign w:val="center"/>
            <w:hideMark/>
          </w:tcPr>
          <w:p w:rsidR="0092132B" w:rsidRPr="006239D4" w:rsidRDefault="0092132B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75" w:type="pct"/>
            <w:shd w:val="clear" w:color="auto" w:fill="FFFFCC"/>
            <w:noWrap/>
            <w:vAlign w:val="center"/>
            <w:hideMark/>
          </w:tcPr>
          <w:p w:rsidR="0092132B" w:rsidRPr="006239D4" w:rsidRDefault="0092132B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474" w:type="pct"/>
            <w:shd w:val="clear" w:color="auto" w:fill="FFFFCC"/>
            <w:noWrap/>
            <w:vAlign w:val="center"/>
            <w:hideMark/>
          </w:tcPr>
          <w:p w:rsidR="0092132B" w:rsidRPr="006239D4" w:rsidRDefault="0092132B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793" w:type="pct"/>
            <w:shd w:val="clear" w:color="auto" w:fill="FFFFCC"/>
            <w:noWrap/>
            <w:vAlign w:val="center"/>
            <w:hideMark/>
          </w:tcPr>
          <w:p w:rsidR="0092132B" w:rsidRPr="006239D4" w:rsidRDefault="0092132B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39" w:type="pct"/>
            <w:shd w:val="clear" w:color="auto" w:fill="FFFFCC"/>
            <w:noWrap/>
            <w:vAlign w:val="center"/>
            <w:hideMark/>
          </w:tcPr>
          <w:p w:rsidR="0092132B" w:rsidRPr="006239D4" w:rsidRDefault="0092132B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92132B" w:rsidRPr="006239D4" w:rsidTr="00B94CC3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92132B" w:rsidRPr="006239D4" w:rsidRDefault="0092132B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92132B" w:rsidRPr="006239D4" w:rsidTr="00B94CC3">
        <w:trPr>
          <w:trHeight w:val="315"/>
        </w:trPr>
        <w:tc>
          <w:tcPr>
            <w:tcW w:w="1834" w:type="pct"/>
            <w:shd w:val="clear" w:color="auto" w:fill="auto"/>
            <w:noWrap/>
            <w:vAlign w:val="center"/>
            <w:hideMark/>
          </w:tcPr>
          <w:p w:rsidR="0092132B" w:rsidRDefault="0092132B" w:rsidP="00B94CC3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92132B" w:rsidRDefault="0092132B" w:rsidP="00B94CC3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D83B9B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asram:CompleteNumberText</w:t>
            </w:r>
          </w:p>
          <w:p w:rsidR="0092132B" w:rsidRPr="006239D4" w:rsidRDefault="0092132B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:rsidR="0092132B" w:rsidRPr="006239D4" w:rsidRDefault="0092132B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2132B" w:rsidRPr="007A6D70" w:rsidRDefault="0092132B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25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92132B" w:rsidRPr="007A6D70" w:rsidRDefault="00201ECD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7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92132B" w:rsidRPr="007A6D70" w:rsidRDefault="0092132B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+33 146201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:rsidR="0092132B" w:rsidRPr="007A6D70" w:rsidRDefault="0092132B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92132B" w:rsidRPr="006239D4" w:rsidTr="00B94CC3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92132B" w:rsidRPr="00214763" w:rsidRDefault="0092132B" w:rsidP="00B94CC3">
            <w:pPr>
              <w:spacing w:line="240" w:lineRule="auto"/>
              <w:rPr>
                <w:rFonts w:eastAsia="Times New Roman"/>
                <w:color w:val="000000"/>
                <w:szCs w:val="20"/>
                <w:lang w:val="de-DE" w:eastAsia="de-DE"/>
              </w:rPr>
            </w:pPr>
          </w:p>
          <w:p w:rsidR="0092132B" w:rsidRDefault="00B13795" w:rsidP="00201ECD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Invoicee</w:t>
            </w:r>
            <w:r w:rsidR="0092132B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C</w:t>
            </w: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ontactP</w:t>
            </w:r>
            <w:r w:rsidR="0092132B" w:rsidRPr="00C57A32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hone</w:t>
            </w:r>
            <w:r w:rsidR="0092132B" w:rsidRPr="00676CE8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:</w:t>
            </w:r>
            <w:r w:rsidR="00201ECD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 xml:space="preserve"> </w:t>
            </w:r>
            <w:r w:rsidR="0092132B" w:rsidRPr="00F5375F">
              <w:rPr>
                <w:rFonts w:eastAsia="Times New Roman" w:cs="Arial"/>
                <w:color w:val="000000"/>
                <w:szCs w:val="20"/>
                <w:lang w:eastAsia="de-DE"/>
              </w:rPr>
              <w:t>Contains of the contact phone</w:t>
            </w:r>
          </w:p>
          <w:p w:rsidR="00201ECD" w:rsidRPr="00201ECD" w:rsidRDefault="00201ECD" w:rsidP="00201ECD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</w:tbl>
    <w:p w:rsidR="000402A4" w:rsidRPr="003F3442" w:rsidRDefault="000402A4" w:rsidP="000402A4">
      <w:pPr>
        <w:pStyle w:val="berschrift3"/>
        <w:rPr>
          <w:sz w:val="24"/>
          <w:szCs w:val="24"/>
        </w:rPr>
      </w:pPr>
      <w:bookmarkStart w:id="70" w:name="_asram:PayeeCITradeParty"/>
      <w:bookmarkStart w:id="71" w:name="_Toc349132634"/>
      <w:bookmarkEnd w:id="70"/>
      <w:r w:rsidRPr="000402A4">
        <w:rPr>
          <w:sz w:val="24"/>
          <w:szCs w:val="24"/>
        </w:rPr>
        <w:lastRenderedPageBreak/>
        <w:t>asram:PayeeCITradeParty</w:t>
      </w:r>
      <w:bookmarkEnd w:id="71"/>
    </w:p>
    <w:p w:rsidR="000402A4" w:rsidRDefault="000402A4" w:rsidP="00A46A31"/>
    <w:p w:rsidR="00802CD0" w:rsidRDefault="00802CD0" w:rsidP="00A46A31"/>
    <w:p w:rsidR="00802CD0" w:rsidRDefault="007B5E39" w:rsidP="00A46A31">
      <w:r>
        <w:rPr>
          <w:noProof/>
          <w:lang w:val="de-DE" w:eastAsia="de-DE"/>
        </w:rPr>
        <w:pict>
          <v:group id="_x0000_s11417" style="position:absolute;margin-left:-45.95pt;margin-top:4.5pt;width:407.55pt;height:215pt;z-index:268438528" coordorigin="497,2234" coordsize="8151,4300">
            <v:rect id="_x0000_s11418" style="position:absolute;left:497;top:3942;width:3070;height:543" fillcolor="#8db3e2" strokeweight="2pt">
              <v:textbox style="mso-next-textbox:#_x0000_s11418">
                <w:txbxContent>
                  <w:p w:rsidR="001E6E58" w:rsidRPr="008C7891" w:rsidRDefault="001E6E58" w:rsidP="008C7891">
                    <w:pPr>
                      <w:rPr>
                        <w:szCs w:val="20"/>
                      </w:rPr>
                    </w:pPr>
                    <w:proofErr w:type="spellStart"/>
                    <w:r w:rsidRPr="008C7891">
                      <w:rPr>
                        <w:rFonts w:cs="Arial"/>
                        <w:b/>
                        <w:bCs/>
                        <w:szCs w:val="20"/>
                        <w:lang w:val="de-DE"/>
                      </w:rPr>
                      <w:t>asram:PayeeCITradeParty</w:t>
                    </w:r>
                    <w:proofErr w:type="spellEnd"/>
                  </w:p>
                </w:txbxContent>
              </v:textbox>
            </v:rect>
            <v:group id="_x0000_s11419" style="position:absolute;left:8348;top:4118;width:300;height:262" coordorigin="6283,5431" coordsize="300,262">
              <v:rect id="_x0000_s11420" style="position:absolute;left:6283;top:5431;width:300;height:262" strokeweight="2pt"/>
              <v:shape id="_x0000_s11421" type="#_x0000_t32" style="position:absolute;left:6367;top:5556;width:147;height:0" o:connectortype="straight" strokeweight="1.25pt"/>
              <v:shape id="_x0000_s11422" type="#_x0000_t32" style="position:absolute;left:6437;top:5501;width:0;height:113;flip:y" o:connectortype="straight" strokeweight="1.25pt"/>
            </v:group>
            <v:shape id="_x0000_s11423" type="#_x0000_t32" style="position:absolute;left:4195;top:5989;width:624;height:0" o:connectortype="straight" strokeweight="2pt"/>
            <v:rect id="_x0000_s11424" style="position:absolute;left:4252;top:3496;width:789;height:462" stroked="f">
              <v:textbox style="mso-next-textbox:#_x0000_s11424">
                <w:txbxContent>
                  <w:p w:rsidR="001E6E58" w:rsidRPr="002F612C" w:rsidRDefault="001E6E58" w:rsidP="008C7891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425" style="position:absolute;left:4818;top:3118;width:3684;height:543" filled="f" fillcolor="#8db3e2" strokeweight="2pt">
              <v:textbox style="mso-next-textbox:#_x0000_s11425">
                <w:txbxContent>
                  <w:p w:rsidR="001E6E58" w:rsidRPr="00980479" w:rsidRDefault="001E6E58" w:rsidP="008C7891">
                    <w:pPr>
                      <w:spacing w:line="240" w:lineRule="auto"/>
                    </w:pPr>
                    <w:proofErr w:type="spellStart"/>
                    <w:proofErr w:type="gramStart"/>
                    <w:r w:rsidRPr="00980479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80479">
                      <w:rPr>
                        <w:rFonts w:cs="Arial"/>
                        <w:bCs/>
                        <w:szCs w:val="20"/>
                      </w:rPr>
                      <w:t>GlobalIdentificationIdentifier</w:t>
                    </w:r>
                    <w:proofErr w:type="spellEnd"/>
                  </w:p>
                  <w:p w:rsidR="001E6E58" w:rsidRPr="008D5906" w:rsidRDefault="001E6E58" w:rsidP="008C7891"/>
                </w:txbxContent>
              </v:textbox>
            </v:rect>
            <v:group id="_x0000_s11426" style="position:absolute;left:8005;top:4955;width:300;height:262" coordorigin="6283,5431" coordsize="300,262">
              <v:rect id="_x0000_s11427" style="position:absolute;left:6283;top:5431;width:300;height:262" strokeweight="2pt"/>
              <v:shape id="_x0000_s11428" type="#_x0000_t32" style="position:absolute;left:6367;top:5556;width:147;height:0" o:connectortype="straight" strokeweight="1.25pt"/>
              <v:shape id="_x0000_s11429" type="#_x0000_t32" style="position:absolute;left:6437;top:5501;width:0;height:113;flip:y" o:connectortype="straight" strokeweight="1.25pt"/>
            </v:group>
            <v:group id="_x0000_s11430" style="position:absolute;left:8004;top:5824;width:300;height:262" coordorigin="6283,5431" coordsize="300,262">
              <v:rect id="_x0000_s11431" style="position:absolute;left:6283;top:5431;width:300;height:262" strokeweight="2pt"/>
              <v:shape id="_x0000_s11432" type="#_x0000_t32" style="position:absolute;left:6367;top:5556;width:147;height:0" o:connectortype="straight" strokeweight="1.25pt"/>
              <v:shape id="_x0000_s11433" type="#_x0000_t32" style="position:absolute;left:6437;top:5501;width:0;height:113;flip:y" o:connectortype="straight" strokeweight="1.25pt"/>
            </v:group>
            <v:rect id="_x0000_s11434" style="position:absolute;left:4235;top:2522;width:789;height:462" stroked="f">
              <v:textbox style="mso-next-textbox:#_x0000_s11434">
                <w:txbxContent>
                  <w:p w:rsidR="001E6E58" w:rsidRPr="002F612C" w:rsidRDefault="001E6E58" w:rsidP="008C7891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435" style="position:absolute;left:4235;top:4323;width:789;height:462" stroked="f">
              <v:textbox style="mso-next-textbox:#_x0000_s11435">
                <w:txbxContent>
                  <w:p w:rsidR="001E6E58" w:rsidRPr="002F612C" w:rsidRDefault="001E6E58" w:rsidP="008C7891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0..*</w:t>
                    </w:r>
                  </w:p>
                </w:txbxContent>
              </v:textbox>
            </v:rect>
            <v:rect id="_x0000_s11436" style="position:absolute;left:4252;top:5141;width:789;height:462" stroked="f">
              <v:textbox style="mso-next-textbox:#_x0000_s11436">
                <w:txbxContent>
                  <w:p w:rsidR="001E6E58" w:rsidRPr="002F612C" w:rsidRDefault="001E6E58" w:rsidP="008C7891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437" style="position:absolute;left:4230;top:6072;width:789;height:462" stroked="f">
              <v:textbox style="mso-next-textbox:#_x0000_s11437">
                <w:txbxContent>
                  <w:p w:rsidR="001E6E58" w:rsidRPr="002F612C" w:rsidRDefault="001E6E58" w:rsidP="008C7891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438" style="position:absolute;left:4813;top:5695;width:3192;height:543" filled="f" fillcolor="#8db3e2" strokeweight="2pt">
              <v:textbox style="mso-next-textbox:#_x0000_s11438">
                <w:txbxContent>
                  <w:p w:rsidR="001E6E58" w:rsidRPr="00980479" w:rsidRDefault="001E6E58" w:rsidP="008C7891">
                    <w:pPr>
                      <w:spacing w:line="240" w:lineRule="auto"/>
                    </w:pPr>
                    <w:proofErr w:type="spellStart"/>
                    <w:proofErr w:type="gramStart"/>
                    <w:r w:rsidRPr="00980479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80479">
                      <w:rPr>
                        <w:rFonts w:cs="Arial"/>
                        <w:bCs/>
                        <w:szCs w:val="20"/>
                      </w:rPr>
                      <w:t>DefinedCITradeContact</w:t>
                    </w:r>
                    <w:proofErr w:type="spellEnd"/>
                  </w:p>
                  <w:p w:rsidR="001E6E58" w:rsidRPr="0092092D" w:rsidRDefault="001E6E58" w:rsidP="008C7891">
                    <w:pPr>
                      <w:spacing w:line="240" w:lineRule="auto"/>
                    </w:pPr>
                  </w:p>
                </w:txbxContent>
              </v:textbox>
            </v:rect>
            <v:shape id="_x0000_s11439" type="#_x0000_t32" style="position:absolute;left:4203;top:5094;width:624;height:0" o:connectortype="straight" strokeweight="2pt"/>
            <v:rect id="_x0000_s11440" style="position:absolute;left:3585;top:4111;width:300;height:262" strokeweight="2pt"/>
            <v:rect id="_x0000_s11441" style="position:absolute;left:4819;top:2234;width:3523;height:543" filled="f" fillcolor="#8db3e2" strokeweight="2pt">
              <v:textbox style="mso-next-textbox:#_x0000_s11441">
                <w:txbxContent>
                  <w:p w:rsidR="001E6E58" w:rsidRPr="00980479" w:rsidRDefault="001E6E58" w:rsidP="008C7891">
                    <w:pPr>
                      <w:spacing w:line="240" w:lineRule="auto"/>
                    </w:pPr>
                    <w:proofErr w:type="spellStart"/>
                    <w:proofErr w:type="gramStart"/>
                    <w:r w:rsidRPr="00980479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80479">
                      <w:rPr>
                        <w:rFonts w:cs="Arial"/>
                        <w:bCs/>
                        <w:szCs w:val="20"/>
                      </w:rPr>
                      <w:t>DUNSIdentificationIdentifier</w:t>
                    </w:r>
                    <w:proofErr w:type="spellEnd"/>
                  </w:p>
                  <w:p w:rsidR="001E6E58" w:rsidRPr="0092092D" w:rsidRDefault="001E6E58" w:rsidP="008C7891">
                    <w:pPr>
                      <w:spacing w:line="240" w:lineRule="auto"/>
                    </w:pPr>
                  </w:p>
                </w:txbxContent>
              </v:textbox>
            </v:rect>
            <v:shape id="_x0000_s11442" type="#_x0000_t32" style="position:absolute;left:3575;top:4241;width:340;height:0" o:connectortype="straight" strokeweight="2pt"/>
            <v:rect id="_x0000_s11443" style="position:absolute;left:4819;top:3958;width:3523;height:543" filled="f" fillcolor="#8db3e2" strokeweight="2pt">
              <v:textbox style="mso-next-textbox:#_x0000_s11443">
                <w:txbxContent>
                  <w:p w:rsidR="001E6E58" w:rsidRPr="00980479" w:rsidRDefault="001E6E58" w:rsidP="008C7891">
                    <w:pPr>
                      <w:spacing w:line="240" w:lineRule="auto"/>
                    </w:pPr>
                    <w:proofErr w:type="spellStart"/>
                    <w:proofErr w:type="gramStart"/>
                    <w:r w:rsidRPr="00980479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80479">
                      <w:rPr>
                        <w:rFonts w:cs="Arial"/>
                        <w:bCs/>
                        <w:szCs w:val="20"/>
                      </w:rPr>
                      <w:t>SpecifiedCITaxRegistration</w:t>
                    </w:r>
                    <w:proofErr w:type="spellEnd"/>
                  </w:p>
                  <w:p w:rsidR="001E6E58" w:rsidRPr="0092092D" w:rsidRDefault="001E6E58" w:rsidP="008C7891">
                    <w:pPr>
                      <w:spacing w:line="240" w:lineRule="auto"/>
                    </w:pPr>
                  </w:p>
                </w:txbxContent>
              </v:textbox>
            </v:rect>
            <v:shape id="_x0000_s11444" type="#_x0000_t32" style="position:absolute;left:4203;top:2505;width:32;height:3501;flip:x" o:connectortype="straight" strokeweight="2pt"/>
            <v:shape id="_x0000_s11445" type="#_x0000_t32" style="position:absolute;left:4197;top:3436;width:624;height:0" o:connectortype="straight" strokeweight="2pt"/>
            <v:rect id="_x0000_s11446" style="position:absolute;left:4847;top:4816;width:3158;height:543" filled="f" fillcolor="#8db3e2" strokeweight="2pt">
              <v:textbox style="mso-next-textbox:#_x0000_s11446">
                <w:txbxContent>
                  <w:p w:rsidR="001E6E58" w:rsidRPr="00980479" w:rsidRDefault="001E6E58" w:rsidP="008C7891">
                    <w:pPr>
                      <w:spacing w:line="240" w:lineRule="auto"/>
                    </w:pPr>
                    <w:proofErr w:type="spellStart"/>
                    <w:proofErr w:type="gramStart"/>
                    <w:r w:rsidRPr="00980479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80479">
                      <w:rPr>
                        <w:rFonts w:cs="Arial"/>
                        <w:bCs/>
                        <w:szCs w:val="20"/>
                      </w:rPr>
                      <w:t>PostalCITradeAddress</w:t>
                    </w:r>
                    <w:proofErr w:type="spellEnd"/>
                  </w:p>
                  <w:p w:rsidR="001E6E58" w:rsidRPr="0092092D" w:rsidRDefault="001E6E58" w:rsidP="008C7891">
                    <w:pPr>
                      <w:spacing w:line="240" w:lineRule="auto"/>
                    </w:pPr>
                  </w:p>
                </w:txbxContent>
              </v:textbox>
            </v:rect>
            <v:shape id="_x0000_s11447" type="#_x0000_t32" style="position:absolute;left:4216;top:4254;width:624;height:0" o:connectortype="straight" strokeweight="2pt"/>
            <v:shape id="_x0000_s11448" type="#_x0000_t32" style="position:absolute;left:4213;top:2505;width:624;height:0" o:connectortype="straight" strokeweight="2pt"/>
            <v:shape id="_x0000_s11449" type="#_x0000_t32" style="position:absolute;left:3815;top:4249;width:400;height:0" o:connectortype="straight" strokeweight="2pt"/>
          </v:group>
        </w:pict>
      </w:r>
    </w:p>
    <w:p w:rsidR="008C7891" w:rsidRDefault="008C7891" w:rsidP="00A46A31"/>
    <w:p w:rsidR="008C7891" w:rsidRDefault="008C7891" w:rsidP="00A46A31"/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48"/>
        <w:gridCol w:w="1386"/>
        <w:gridCol w:w="1051"/>
        <w:gridCol w:w="891"/>
        <w:gridCol w:w="1399"/>
        <w:gridCol w:w="995"/>
      </w:tblGrid>
      <w:tr w:rsidR="008C7891" w:rsidRPr="006239D4" w:rsidTr="004B6469">
        <w:trPr>
          <w:trHeight w:val="330"/>
        </w:trPr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8C7891" w:rsidRPr="006239D4" w:rsidTr="004B6469">
        <w:trPr>
          <w:trHeight w:val="330"/>
        </w:trPr>
        <w:tc>
          <w:tcPr>
            <w:tcW w:w="0" w:type="auto"/>
            <w:gridSpan w:val="6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8C7891" w:rsidRPr="006239D4" w:rsidTr="004B6469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C7891" w:rsidRDefault="008C7891" w:rsidP="004B646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8C7891" w:rsidRPr="001A636E" w:rsidRDefault="008C7891" w:rsidP="004B646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1A636E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asram:DUNSIdentificationIdentifier</w:t>
            </w:r>
          </w:p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351200012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>
              <w:rPr>
                <w:rFonts w:eastAsia="Times New Roman"/>
                <w:color w:val="000000"/>
                <w:lang w:val="de-DE" w:eastAsia="de-DE"/>
              </w:rPr>
              <w:t>C</w:t>
            </w:r>
          </w:p>
        </w:tc>
      </w:tr>
      <w:tr w:rsidR="008C7891" w:rsidRPr="006239D4" w:rsidTr="004B6469">
        <w:trPr>
          <w:trHeight w:val="315"/>
        </w:trPr>
        <w:tc>
          <w:tcPr>
            <w:tcW w:w="0" w:type="auto"/>
            <w:gridSpan w:val="6"/>
            <w:shd w:val="clear" w:color="auto" w:fill="auto"/>
            <w:noWrap/>
            <w:vAlign w:val="center"/>
            <w:hideMark/>
          </w:tcPr>
          <w:p w:rsidR="008C7891" w:rsidRPr="00214763" w:rsidRDefault="008C7891" w:rsidP="004B6469">
            <w:pPr>
              <w:spacing w:line="240" w:lineRule="auto"/>
              <w:rPr>
                <w:rFonts w:eastAsia="Times New Roman"/>
                <w:color w:val="000000"/>
                <w:szCs w:val="20"/>
                <w:lang w:val="de-DE" w:eastAsia="de-DE"/>
              </w:rPr>
            </w:pPr>
          </w:p>
          <w:p w:rsidR="008C7891" w:rsidRPr="004A17ED" w:rsidRDefault="008C7891" w:rsidP="004B6469">
            <w:pPr>
              <w:spacing w:line="240" w:lineRule="auto"/>
              <w:rPr>
                <w:rFonts w:eastAsia="Times New Roman"/>
                <w:color w:val="000000"/>
                <w:szCs w:val="20"/>
                <w:lang w:eastAsia="de-DE"/>
              </w:rPr>
            </w:pPr>
            <w:r w:rsidRPr="004A17ED">
              <w:rPr>
                <w:rFonts w:eastAsia="Times New Roman"/>
                <w:b/>
                <w:color w:val="000000"/>
                <w:szCs w:val="20"/>
                <w:lang w:eastAsia="de-DE"/>
              </w:rPr>
              <w:t>PayeeDuns</w:t>
            </w:r>
            <w:r w:rsidR="00B13795" w:rsidRPr="004A17ED">
              <w:rPr>
                <w:rFonts w:eastAsia="Times New Roman"/>
                <w:b/>
                <w:color w:val="000000"/>
                <w:szCs w:val="20"/>
                <w:lang w:eastAsia="de-DE"/>
              </w:rPr>
              <w:t>N</w:t>
            </w:r>
            <w:r w:rsidRPr="004A17ED">
              <w:rPr>
                <w:rFonts w:eastAsia="Times New Roman"/>
                <w:b/>
                <w:color w:val="000000"/>
                <w:szCs w:val="20"/>
                <w:lang w:eastAsia="de-DE"/>
              </w:rPr>
              <w:t>umber:</w:t>
            </w:r>
            <w:r w:rsidRPr="004A17ED">
              <w:rPr>
                <w:rFonts w:eastAsia="Times New Roman"/>
                <w:b/>
                <w:color w:val="000000"/>
                <w:szCs w:val="20"/>
                <w:lang w:eastAsia="de-DE"/>
              </w:rPr>
              <w:br/>
            </w:r>
            <w:r w:rsidRPr="004A17ED">
              <w:rPr>
                <w:rFonts w:eastAsia="Times New Roman"/>
                <w:color w:val="000000"/>
                <w:szCs w:val="20"/>
                <w:lang w:eastAsia="de-DE"/>
              </w:rPr>
              <w:t>The Data Universal Numbering System, abbreviated as DUNS or D-U-N-S is a system developed and regulated by Dun &amp; Bradstreet (D&amp;B) which assigns a unique numeric identifier to a single business entity. This numeric identifier is then referred to as a DUNS number</w:t>
            </w:r>
          </w:p>
          <w:p w:rsidR="008C7891" w:rsidRPr="004A17ED" w:rsidRDefault="008C7891" w:rsidP="004B6469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  <w:tr w:rsidR="008C7891" w:rsidRPr="006239D4" w:rsidTr="004B6469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C7891" w:rsidRDefault="008C7891" w:rsidP="004B646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8C7891" w:rsidRPr="00980479" w:rsidRDefault="008C7891" w:rsidP="004B6469">
            <w:pPr>
              <w:spacing w:line="240" w:lineRule="auto"/>
            </w:pPr>
            <w:r w:rsidRPr="001A636E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asram:GlobalIdentificationIdentifier</w:t>
            </w:r>
          </w:p>
          <w:p w:rsidR="008C7891" w:rsidRPr="00980479" w:rsidRDefault="008C7891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48211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>
              <w:rPr>
                <w:rFonts w:eastAsia="Times New Roman"/>
                <w:color w:val="000000"/>
                <w:lang w:val="de-DE" w:eastAsia="de-DE"/>
              </w:rPr>
              <w:t>C</w:t>
            </w:r>
          </w:p>
        </w:tc>
      </w:tr>
      <w:tr w:rsidR="008C7891" w:rsidRPr="006239D4" w:rsidTr="004B6469">
        <w:trPr>
          <w:trHeight w:val="315"/>
        </w:trPr>
        <w:tc>
          <w:tcPr>
            <w:tcW w:w="0" w:type="auto"/>
            <w:gridSpan w:val="6"/>
            <w:shd w:val="clear" w:color="auto" w:fill="auto"/>
            <w:noWrap/>
            <w:vAlign w:val="center"/>
            <w:hideMark/>
          </w:tcPr>
          <w:p w:rsidR="008C7891" w:rsidRDefault="008C7891" w:rsidP="004B6469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</w:p>
          <w:p w:rsidR="008C7891" w:rsidRPr="00F6273F" w:rsidRDefault="008C7891" w:rsidP="004B6469">
            <w:pPr>
              <w:spacing w:line="240" w:lineRule="auto"/>
              <w:rPr>
                <w:rFonts w:eastAsia="Times New Roman"/>
                <w:b/>
                <w:color w:val="000000"/>
                <w:szCs w:val="20"/>
                <w:lang w:val="de-DE" w:eastAsia="de-DE"/>
              </w:rPr>
            </w:pPr>
            <w:r>
              <w:rPr>
                <w:rFonts w:eastAsia="Times New Roman"/>
                <w:b/>
                <w:color w:val="000000"/>
                <w:szCs w:val="20"/>
                <w:lang w:val="de-DE" w:eastAsia="de-DE"/>
              </w:rPr>
              <w:t>Paye</w:t>
            </w:r>
            <w:r w:rsidRPr="00F6273F">
              <w:rPr>
                <w:rFonts w:eastAsia="Times New Roman"/>
                <w:b/>
                <w:color w:val="000000"/>
                <w:szCs w:val="20"/>
                <w:lang w:val="de-DE" w:eastAsia="de-DE"/>
              </w:rPr>
              <w:t>ePartnerNumber</w:t>
            </w:r>
          </w:p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</w:p>
        </w:tc>
      </w:tr>
    </w:tbl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>
      <w:pPr>
        <w:pStyle w:val="berschrift4"/>
      </w:pPr>
      <w:bookmarkStart w:id="72" w:name="_Toc349132635"/>
      <w:r w:rsidRPr="00281D2B">
        <w:lastRenderedPageBreak/>
        <w:t>asram:SpecifiedCITaxRegistration</w:t>
      </w:r>
      <w:bookmarkEnd w:id="72"/>
    </w:p>
    <w:p w:rsidR="008C7891" w:rsidRDefault="008C7891" w:rsidP="008C7891"/>
    <w:p w:rsidR="008C7891" w:rsidRDefault="008C7891" w:rsidP="008C7891"/>
    <w:p w:rsidR="008C7891" w:rsidRDefault="008C7891" w:rsidP="008C7891">
      <w:pPr>
        <w:pStyle w:val="berschrift5"/>
      </w:pPr>
      <w:bookmarkStart w:id="73" w:name="_Toc349132636"/>
      <w:r>
        <w:t>VATIdentNo</w:t>
      </w:r>
      <w:bookmarkEnd w:id="73"/>
    </w:p>
    <w:p w:rsidR="008C7891" w:rsidRDefault="008C7891" w:rsidP="008C7891"/>
    <w:p w:rsidR="008C7891" w:rsidRDefault="007B5E39" w:rsidP="008C7891">
      <w:r>
        <w:rPr>
          <w:noProof/>
          <w:lang w:val="de-DE" w:eastAsia="de-DE"/>
        </w:rPr>
        <w:pict>
          <v:group id="_x0000_s11450" style="position:absolute;margin-left:-46.05pt;margin-top:1.65pt;width:391.55pt;height:41.25pt;z-index:268440576" coordorigin="497,10892" coordsize="7831,825">
            <v:rect id="_x0000_s11451" style="position:absolute;left:497;top:10892;width:3639;height:543" fillcolor="#8db3e2" strokeweight="2pt">
              <v:textbox style="mso-next-textbox:#_x0000_s11451">
                <w:txbxContent>
                  <w:p w:rsidR="001E6E58" w:rsidRPr="00C9342C" w:rsidRDefault="001E6E58" w:rsidP="008C7891">
                    <w:pPr>
                      <w:spacing w:line="240" w:lineRule="auto"/>
                      <w:rPr>
                        <w:szCs w:val="24"/>
                      </w:rPr>
                    </w:pPr>
                    <w:proofErr w:type="spellStart"/>
                    <w:proofErr w:type="gramStart"/>
                    <w:r w:rsidRPr="00C9342C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C9342C">
                      <w:rPr>
                        <w:rFonts w:cs="Arial"/>
                        <w:b/>
                        <w:bCs/>
                        <w:szCs w:val="20"/>
                      </w:rPr>
                      <w:t>SpecifiedCITaxRegistration</w:t>
                    </w:r>
                    <w:proofErr w:type="spellEnd"/>
                  </w:p>
                </w:txbxContent>
              </v:textbox>
            </v:rect>
            <v:shape id="_x0000_s11452" type="#_x0000_t32" style="position:absolute;left:4457;top:11191;width:907;height:0" o:connectortype="straight" strokeweight="2pt"/>
            <v:rect id="_x0000_s11453" style="position:absolute;left:4765;top:11255;width:789;height:462" stroked="f">
              <v:textbox style="mso-next-textbox:#_x0000_s11453">
                <w:txbxContent>
                  <w:p w:rsidR="001E6E58" w:rsidRPr="002F612C" w:rsidRDefault="001E6E58" w:rsidP="008C7891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454" style="position:absolute;left:5364;top:10892;width:2964;height:543" filled="f" fillcolor="#8db3e2" strokeweight="2pt">
              <v:textbox style="mso-next-textbox:#_x0000_s11454">
                <w:txbxContent>
                  <w:p w:rsidR="001E6E58" w:rsidRPr="0092092D" w:rsidRDefault="001E6E58" w:rsidP="008C7891">
                    <w:pPr>
                      <w:spacing w:line="240" w:lineRule="auto"/>
                    </w:pPr>
                    <w:proofErr w:type="spellStart"/>
                    <w:proofErr w:type="gramStart"/>
                    <w:r w:rsidRPr="00DC42C5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DC42C5">
                      <w:rPr>
                        <w:rFonts w:cs="Arial"/>
                        <w:bCs/>
                        <w:szCs w:val="20"/>
                      </w:rPr>
                      <w:t>IdentificationIdentifier</w:t>
                    </w:r>
                    <w:proofErr w:type="spellEnd"/>
                  </w:p>
                  <w:p w:rsidR="001E6E58" w:rsidRPr="00C9342C" w:rsidRDefault="001E6E58" w:rsidP="008C7891">
                    <w:pPr>
                      <w:spacing w:line="240" w:lineRule="auto"/>
                    </w:pPr>
                  </w:p>
                </w:txbxContent>
              </v:textbox>
            </v:rect>
            <v:rect id="_x0000_s11455" style="position:absolute;left:4153;top:11061;width:300;height:262" strokeweight="2pt"/>
            <v:shape id="_x0000_s11456" type="#_x0000_t32" style="position:absolute;left:4143;top:11191;width:340;height:0" o:connectortype="straight" strokeweight="2pt"/>
          </v:group>
        </w:pict>
      </w:r>
    </w:p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21"/>
        <w:gridCol w:w="1513"/>
        <w:gridCol w:w="1126"/>
        <w:gridCol w:w="939"/>
        <w:gridCol w:w="1312"/>
        <w:gridCol w:w="1059"/>
      </w:tblGrid>
      <w:tr w:rsidR="008C7891" w:rsidRPr="006239D4" w:rsidTr="004B6469">
        <w:trPr>
          <w:trHeight w:val="330"/>
        </w:trPr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8C7891" w:rsidRPr="006239D4" w:rsidTr="004B6469">
        <w:trPr>
          <w:trHeight w:val="330"/>
        </w:trPr>
        <w:tc>
          <w:tcPr>
            <w:tcW w:w="0" w:type="auto"/>
            <w:gridSpan w:val="6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8C7891" w:rsidRPr="006239D4" w:rsidTr="004B6469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C7891" w:rsidRDefault="008C7891" w:rsidP="004B646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8C7891" w:rsidRDefault="008C7891" w:rsidP="004B646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D042D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asram:IdentificationIdentifier</w:t>
            </w:r>
          </w:p>
          <w:p w:rsidR="008C7891" w:rsidRPr="00980479" w:rsidRDefault="008C7891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ID123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>
              <w:rPr>
                <w:rFonts w:eastAsia="Times New Roman"/>
                <w:color w:val="000000"/>
                <w:lang w:val="de-DE" w:eastAsia="de-DE"/>
              </w:rPr>
              <w:t>C</w:t>
            </w:r>
          </w:p>
        </w:tc>
      </w:tr>
      <w:tr w:rsidR="008C7891" w:rsidRPr="006239D4" w:rsidTr="004B6469">
        <w:trPr>
          <w:trHeight w:val="315"/>
        </w:trPr>
        <w:tc>
          <w:tcPr>
            <w:tcW w:w="0" w:type="auto"/>
            <w:gridSpan w:val="6"/>
            <w:shd w:val="clear" w:color="auto" w:fill="auto"/>
            <w:noWrap/>
            <w:vAlign w:val="center"/>
            <w:hideMark/>
          </w:tcPr>
          <w:p w:rsidR="008C7891" w:rsidRDefault="008C7891" w:rsidP="004B6469">
            <w:pPr>
              <w:spacing w:line="240" w:lineRule="auto"/>
              <w:rPr>
                <w:rFonts w:eastAsia="Times New Roman"/>
                <w:b/>
                <w:color w:val="000000"/>
                <w:lang w:val="de-DE" w:eastAsia="de-DE"/>
              </w:rPr>
            </w:pPr>
          </w:p>
          <w:p w:rsidR="008C7891" w:rsidRPr="004A17ED" w:rsidRDefault="008C7891" w:rsidP="004B6469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  <w:r w:rsidRPr="004A17ED">
              <w:rPr>
                <w:rFonts w:eastAsia="Times New Roman"/>
                <w:b/>
                <w:color w:val="000000"/>
                <w:lang w:eastAsia="de-DE"/>
              </w:rPr>
              <w:t xml:space="preserve">VATIdentNo(Payee): </w:t>
            </w:r>
            <w:r w:rsidRPr="004A17ED">
              <w:rPr>
                <w:rFonts w:eastAsia="Times New Roman"/>
                <w:color w:val="000000"/>
                <w:lang w:eastAsia="de-DE"/>
              </w:rPr>
              <w:t>The European Union requires a VAT (value added tax) identification number on invoices between entities registered for VAT</w:t>
            </w:r>
          </w:p>
          <w:p w:rsidR="008C7891" w:rsidRPr="004A17ED" w:rsidRDefault="008C7891" w:rsidP="004B6469">
            <w:pPr>
              <w:spacing w:line="240" w:lineRule="auto"/>
              <w:rPr>
                <w:rFonts w:eastAsia="Times New Roman"/>
                <w:b/>
                <w:color w:val="000000"/>
                <w:lang w:eastAsia="de-DE"/>
              </w:rPr>
            </w:pPr>
          </w:p>
        </w:tc>
      </w:tr>
    </w:tbl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>
      <w:pPr>
        <w:pStyle w:val="berschrift5"/>
      </w:pPr>
      <w:bookmarkStart w:id="74" w:name="_Toc349132637"/>
      <w:r w:rsidRPr="00D042D4">
        <w:t>TaxNumbe</w:t>
      </w:r>
      <w:r>
        <w:t>r</w:t>
      </w:r>
      <w:bookmarkEnd w:id="74"/>
    </w:p>
    <w:p w:rsidR="008C7891" w:rsidRDefault="007B5E39" w:rsidP="008C7891">
      <w:r>
        <w:rPr>
          <w:noProof/>
          <w:lang w:val="de-DE" w:eastAsia="de-DE"/>
        </w:rPr>
        <w:pict>
          <v:group id="_x0000_s11457" style="position:absolute;margin-left:-46.05pt;margin-top:2.9pt;width:502.4pt;height:58.7pt;z-index:268441600" coordorigin="497,2305" coordsize="10048,1174">
            <v:rect id="_x0000_s11458" style="position:absolute;left:8838;top:2305;width:1175;height:385" filled="f" fillcolor="#8db3e2" strokeweight="1pt">
              <v:textbox style="mso-next-textbox:#_x0000_s11458">
                <w:txbxContent>
                  <w:p w:rsidR="001E6E58" w:rsidRPr="0092092D" w:rsidRDefault="001E6E58" w:rsidP="008C7891">
                    <w:pPr>
                      <w:spacing w:line="240" w:lineRule="auto"/>
                    </w:pPr>
                    <w:proofErr w:type="gramStart"/>
                    <w:r>
                      <w:rPr>
                        <w:rFonts w:cs="Arial"/>
                        <w:bCs/>
                        <w:szCs w:val="20"/>
                      </w:rPr>
                      <w:t>attributes</w:t>
                    </w:r>
                    <w:proofErr w:type="gramEnd"/>
                  </w:p>
                  <w:p w:rsidR="001E6E58" w:rsidRDefault="001E6E58" w:rsidP="008C7891">
                    <w:pPr>
                      <w:spacing w:line="240" w:lineRule="auto"/>
                      <w:rPr>
                        <w:noProof/>
                        <w:lang w:val="de-DE" w:eastAsia="de-DE"/>
                      </w:rPr>
                    </w:pPr>
                  </w:p>
                  <w:p w:rsidR="001E6E58" w:rsidRPr="00C9342C" w:rsidRDefault="001E6E58" w:rsidP="008C7891">
                    <w:pPr>
                      <w:spacing w:line="240" w:lineRule="auto"/>
                    </w:pPr>
                  </w:p>
                </w:txbxContent>
              </v:textbox>
            </v:rect>
            <v:rect id="_x0000_s11459" style="position:absolute;left:8838;top:2693;width:1707;height:469">
              <v:textbox>
                <w:txbxContent>
                  <w:p w:rsidR="001E6E58" w:rsidRDefault="001E6E58" w:rsidP="008C7891">
                    <w:proofErr w:type="spellStart"/>
                    <w:proofErr w:type="gramStart"/>
                    <w:r w:rsidRPr="0008007C">
                      <w:t>schemeName</w:t>
                    </w:r>
                    <w:proofErr w:type="spellEnd"/>
                    <w:proofErr w:type="gramEnd"/>
                  </w:p>
                </w:txbxContent>
              </v:textbox>
            </v:rect>
            <v:shape id="_x0000_s11460" type="#_x0000_t32" style="position:absolute;left:8324;top:2891;width:502;height:0" o:connectortype="straight" strokeweight="1pt"/>
            <v:rect id="_x0000_s11461" style="position:absolute;left:497;top:2654;width:3639;height:543" fillcolor="#8db3e2" strokeweight="2pt">
              <v:textbox style="mso-next-textbox:#_x0000_s11461">
                <w:txbxContent>
                  <w:p w:rsidR="001E6E58" w:rsidRPr="00C9342C" w:rsidRDefault="001E6E58" w:rsidP="008C7891">
                    <w:pPr>
                      <w:spacing w:line="240" w:lineRule="auto"/>
                      <w:rPr>
                        <w:szCs w:val="24"/>
                      </w:rPr>
                    </w:pPr>
                    <w:proofErr w:type="spellStart"/>
                    <w:proofErr w:type="gramStart"/>
                    <w:r w:rsidRPr="00C9342C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C9342C">
                      <w:rPr>
                        <w:rFonts w:cs="Arial"/>
                        <w:b/>
                        <w:bCs/>
                        <w:szCs w:val="20"/>
                      </w:rPr>
                      <w:t>SpecifiedCITaxRegistration</w:t>
                    </w:r>
                    <w:proofErr w:type="spellEnd"/>
                  </w:p>
                </w:txbxContent>
              </v:textbox>
            </v:rect>
            <v:shape id="_x0000_s11462" type="#_x0000_t32" style="position:absolute;left:4457;top:2953;width:907;height:0" o:connectortype="straight" strokeweight="2pt"/>
            <v:rect id="_x0000_s11463" style="position:absolute;left:4765;top:3017;width:789;height:462" stroked="f">
              <v:textbox style="mso-next-textbox:#_x0000_s11463">
                <w:txbxContent>
                  <w:p w:rsidR="001E6E58" w:rsidRPr="002F612C" w:rsidRDefault="001E6E58" w:rsidP="008C7891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464" style="position:absolute;left:5364;top:2654;width:2964;height:543" filled="f" fillcolor="#8db3e2" strokeweight="2pt">
              <v:textbox style="mso-next-textbox:#_x0000_s11464">
                <w:txbxContent>
                  <w:p w:rsidR="001E6E58" w:rsidRPr="0092092D" w:rsidRDefault="001E6E58" w:rsidP="008C7891">
                    <w:pPr>
                      <w:spacing w:line="240" w:lineRule="auto"/>
                    </w:pPr>
                    <w:proofErr w:type="spellStart"/>
                    <w:proofErr w:type="gramStart"/>
                    <w:r w:rsidRPr="00DC42C5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DC42C5">
                      <w:rPr>
                        <w:rFonts w:cs="Arial"/>
                        <w:bCs/>
                        <w:szCs w:val="20"/>
                      </w:rPr>
                      <w:t>IdentificationIdentifier</w:t>
                    </w:r>
                    <w:proofErr w:type="spellEnd"/>
                  </w:p>
                  <w:p w:rsidR="001E6E58" w:rsidRPr="00C9342C" w:rsidRDefault="001E6E58" w:rsidP="008C7891">
                    <w:pPr>
                      <w:spacing w:line="240" w:lineRule="auto"/>
                    </w:pPr>
                  </w:p>
                </w:txbxContent>
              </v:textbox>
            </v:rect>
            <v:rect id="_x0000_s11465" style="position:absolute;left:4153;top:2823;width:300;height:262" strokeweight="2pt"/>
            <v:shape id="_x0000_s11466" type="#_x0000_t32" style="position:absolute;left:4143;top:2953;width:340;height:0" o:connectortype="straight" strokeweight="2pt"/>
          </v:group>
        </w:pict>
      </w:r>
    </w:p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03"/>
        <w:gridCol w:w="1511"/>
        <w:gridCol w:w="1106"/>
        <w:gridCol w:w="911"/>
        <w:gridCol w:w="1302"/>
        <w:gridCol w:w="1037"/>
      </w:tblGrid>
      <w:tr w:rsidR="008C7891" w:rsidRPr="006239D4" w:rsidTr="004B6469">
        <w:trPr>
          <w:trHeight w:val="330"/>
        </w:trPr>
        <w:tc>
          <w:tcPr>
            <w:tcW w:w="1936" w:type="pct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789" w:type="pct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77" w:type="pct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476" w:type="pct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680" w:type="pct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42" w:type="pct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8C7891" w:rsidRPr="006239D4" w:rsidTr="004B6469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8C7891" w:rsidRPr="006239D4" w:rsidTr="004B6469">
        <w:trPr>
          <w:trHeight w:val="315"/>
        </w:trPr>
        <w:tc>
          <w:tcPr>
            <w:tcW w:w="1936" w:type="pct"/>
            <w:shd w:val="clear" w:color="auto" w:fill="auto"/>
            <w:noWrap/>
            <w:vAlign w:val="center"/>
            <w:hideMark/>
          </w:tcPr>
          <w:p w:rsidR="008C7891" w:rsidRDefault="008C7891" w:rsidP="004B646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8C7891" w:rsidRDefault="008C7891" w:rsidP="004B646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D042D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asram:IdentificationIdentifier</w:t>
            </w:r>
          </w:p>
          <w:p w:rsidR="008C7891" w:rsidRPr="00980479" w:rsidRDefault="008C7891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89" w:type="pct"/>
            <w:shd w:val="clear" w:color="auto" w:fill="auto"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35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6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220115</w:t>
            </w:r>
          </w:p>
        </w:tc>
        <w:tc>
          <w:tcPr>
            <w:tcW w:w="542" w:type="pct"/>
            <w:shd w:val="clear" w:color="auto" w:fill="auto"/>
            <w:noWrap/>
            <w:vAlign w:val="center"/>
            <w:hideMark/>
          </w:tcPr>
          <w:p w:rsidR="008C7891" w:rsidRPr="006239D4" w:rsidRDefault="008C7891" w:rsidP="004B6469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>
              <w:rPr>
                <w:rFonts w:eastAsia="Times New Roman"/>
                <w:color w:val="000000"/>
                <w:lang w:val="de-DE" w:eastAsia="de-DE"/>
              </w:rPr>
              <w:t>C</w:t>
            </w:r>
          </w:p>
        </w:tc>
      </w:tr>
      <w:tr w:rsidR="008C7891" w:rsidRPr="006239D4" w:rsidTr="004B6469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8C7891" w:rsidRDefault="008C7891" w:rsidP="004B6469">
            <w:pPr>
              <w:spacing w:line="240" w:lineRule="auto"/>
              <w:rPr>
                <w:rFonts w:eastAsia="Times New Roman"/>
                <w:b/>
                <w:color w:val="000000"/>
                <w:lang w:val="de-DE" w:eastAsia="de-DE"/>
              </w:rPr>
            </w:pPr>
          </w:p>
          <w:p w:rsidR="008C7891" w:rsidRDefault="008C7891" w:rsidP="004B6469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If attribute </w:t>
            </w:r>
            <w:r w:rsidRPr="005F1DB1">
              <w:rPr>
                <w:b/>
                <w:lang w:eastAsia="de-DE"/>
              </w:rPr>
              <w:t>“</w:t>
            </w:r>
            <w:r w:rsidRPr="00B00E28">
              <w:rPr>
                <w:b/>
              </w:rPr>
              <w:t xml:space="preserve">schemeName” </w:t>
            </w:r>
            <w:r>
              <w:rPr>
                <w:lang w:eastAsia="de-DE"/>
              </w:rPr>
              <w:t xml:space="preserve">is equal to value </w:t>
            </w:r>
            <w:r>
              <w:rPr>
                <w:b/>
                <w:lang w:eastAsia="de-DE"/>
              </w:rPr>
              <w:t>“</w:t>
            </w:r>
            <w:r w:rsidRPr="00B00E28">
              <w:rPr>
                <w:b/>
                <w:lang w:eastAsia="de-DE"/>
              </w:rPr>
              <w:t>"Local</w:t>
            </w:r>
            <w:r w:rsidRPr="00212B25">
              <w:rPr>
                <w:b/>
                <w:lang w:eastAsia="de-DE"/>
              </w:rPr>
              <w:t>”</w:t>
            </w:r>
            <w:r w:rsidRPr="00212B25">
              <w:rPr>
                <w:lang w:eastAsia="de-DE"/>
              </w:rPr>
              <w:t xml:space="preserve">, the following </w:t>
            </w:r>
            <w:r>
              <w:rPr>
                <w:lang w:eastAsia="de-DE"/>
              </w:rPr>
              <w:t>assignment</w:t>
            </w:r>
            <w:r w:rsidRPr="00212B25">
              <w:rPr>
                <w:lang w:eastAsia="de-DE"/>
              </w:rPr>
              <w:t xml:space="preserve"> is valid:</w:t>
            </w:r>
          </w:p>
          <w:p w:rsidR="008C7891" w:rsidRPr="004A17ED" w:rsidRDefault="008C7891" w:rsidP="004B6469">
            <w:pPr>
              <w:spacing w:line="240" w:lineRule="auto"/>
              <w:rPr>
                <w:rFonts w:eastAsia="Times New Roman"/>
                <w:b/>
                <w:color w:val="000000"/>
                <w:lang w:eastAsia="de-DE"/>
              </w:rPr>
            </w:pPr>
          </w:p>
          <w:p w:rsidR="008C7891" w:rsidRPr="004A17ED" w:rsidRDefault="008C7891" w:rsidP="004B6469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  <w:r w:rsidRPr="004A17ED">
              <w:rPr>
                <w:rFonts w:eastAsia="Times New Roman"/>
                <w:b/>
                <w:color w:val="000000"/>
                <w:lang w:eastAsia="de-DE"/>
              </w:rPr>
              <w:t xml:space="preserve">TaxNumber(Payee): </w:t>
            </w:r>
            <w:r w:rsidRPr="004A17ED">
              <w:rPr>
                <w:rFonts w:eastAsia="Times New Roman"/>
                <w:color w:val="000000"/>
                <w:lang w:eastAsia="de-DE"/>
              </w:rPr>
              <w:t>A local identification number assigned to a business by a state's revenue department</w:t>
            </w:r>
          </w:p>
          <w:p w:rsidR="008C7891" w:rsidRPr="004A17ED" w:rsidRDefault="008C7891" w:rsidP="004B6469">
            <w:pPr>
              <w:spacing w:line="240" w:lineRule="auto"/>
              <w:rPr>
                <w:rFonts w:eastAsia="Times New Roman"/>
                <w:b/>
                <w:color w:val="000000"/>
                <w:lang w:eastAsia="de-DE"/>
              </w:rPr>
            </w:pPr>
          </w:p>
        </w:tc>
      </w:tr>
    </w:tbl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8C7891"/>
    <w:p w:rsidR="008C7891" w:rsidRDefault="008C7891" w:rsidP="00A46A31"/>
    <w:p w:rsidR="008C7891" w:rsidRDefault="008C7891" w:rsidP="00A46A31"/>
    <w:p w:rsidR="008C7891" w:rsidRDefault="008C7891" w:rsidP="00A46A31"/>
    <w:p w:rsidR="008C7891" w:rsidRDefault="008C7891" w:rsidP="00A46A31"/>
    <w:p w:rsidR="00B40FCD" w:rsidRPr="003F3442" w:rsidRDefault="00B40FCD" w:rsidP="00B40FCD">
      <w:pPr>
        <w:pStyle w:val="berschrift4"/>
      </w:pPr>
      <w:bookmarkStart w:id="75" w:name="_Toc349132638"/>
      <w:r w:rsidRPr="002503BA">
        <w:lastRenderedPageBreak/>
        <w:t>asram:PostalCITradeAddress</w:t>
      </w:r>
      <w:bookmarkEnd w:id="75"/>
    </w:p>
    <w:p w:rsidR="00802CD0" w:rsidRDefault="00802CD0" w:rsidP="00A46A31"/>
    <w:p w:rsidR="00802CD0" w:rsidRDefault="00802CD0" w:rsidP="00A46A31"/>
    <w:p w:rsidR="00173229" w:rsidRDefault="00173229" w:rsidP="00173229"/>
    <w:p w:rsidR="00173229" w:rsidRDefault="007B5E39" w:rsidP="00173229">
      <w:r>
        <w:rPr>
          <w:noProof/>
          <w:lang w:val="de-DE" w:eastAsia="de-DE"/>
        </w:rPr>
        <w:pict>
          <v:group id="_x0000_s10945" style="position:absolute;margin-left:-45.7pt;margin-top:10.65pt;width:541.9pt;height:561.5pt;z-index:267969536" coordorigin="504,2537" coordsize="10838,11230">
            <v:rect id="_x0000_s10946" style="position:absolute;left:4410;top:8002;width:789;height:462" stroked="f">
              <v:textbox style="mso-next-textbox:#_x0000_s10946">
                <w:txbxContent>
                  <w:p w:rsidR="001E6E58" w:rsidRPr="002F612C" w:rsidRDefault="001E6E58" w:rsidP="00173229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group id="_x0000_s10947" style="position:absolute;left:11042;top:13084;width:300;height:262" coordorigin="6283,5431" coordsize="300,262">
              <v:rect id="_x0000_s10948" style="position:absolute;left:6283;top:5431;width:300;height:262" strokeweight="2pt"/>
              <v:shape id="_x0000_s10949" type="#_x0000_t32" style="position:absolute;left:6367;top:5556;width:147;height:0" o:connectortype="straight" strokeweight="1.25pt"/>
              <v:shape id="_x0000_s10950" type="#_x0000_t32" style="position:absolute;left:6437;top:5501;width:0;height:113;flip:y" o:connectortype="straight" strokeweight="1.25pt"/>
            </v:group>
            <v:rect id="_x0000_s10951" style="position:absolute;left:4444;top:8936;width:789;height:462" stroked="f">
              <v:textbox style="mso-next-textbox:#_x0000_s10951">
                <w:txbxContent>
                  <w:p w:rsidR="001E6E58" w:rsidRPr="002F612C" w:rsidRDefault="001E6E58" w:rsidP="00173229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952" style="position:absolute;left:4444;top:9839;width:789;height:462" stroked="f">
              <v:textbox style="mso-next-textbox:#_x0000_s10952">
                <w:txbxContent>
                  <w:p w:rsidR="001E6E58" w:rsidRPr="002F612C" w:rsidRDefault="001E6E58" w:rsidP="00173229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953" style="position:absolute;left:504;top:7711;width:3244;height:543" fillcolor="#8db3e2" strokeweight="2pt">
              <v:textbox style="mso-next-textbox:#_x0000_s10953">
                <w:txbxContent>
                  <w:p w:rsidR="001E6E58" w:rsidRPr="00477555" w:rsidRDefault="001E6E58" w:rsidP="00173229">
                    <w:pPr>
                      <w:spacing w:line="240" w:lineRule="auto"/>
                      <w:rPr>
                        <w:b/>
                      </w:rPr>
                    </w:pPr>
                    <w:proofErr w:type="spellStart"/>
                    <w:proofErr w:type="gramStart"/>
                    <w:r w:rsidRPr="00477555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477555">
                      <w:rPr>
                        <w:rFonts w:cs="Arial"/>
                        <w:b/>
                        <w:bCs/>
                        <w:szCs w:val="20"/>
                      </w:rPr>
                      <w:t>PostalCITradeAddress</w:t>
                    </w:r>
                    <w:proofErr w:type="spellEnd"/>
                  </w:p>
                  <w:p w:rsidR="001E6E58" w:rsidRPr="00477555" w:rsidRDefault="001E6E58" w:rsidP="00173229">
                    <w:pPr>
                      <w:spacing w:line="240" w:lineRule="auto"/>
                      <w:rPr>
                        <w:rFonts w:cs="Arial"/>
                        <w:b/>
                        <w:sz w:val="18"/>
                        <w:szCs w:val="18"/>
                        <w:lang w:val="de-DE"/>
                      </w:rPr>
                    </w:pPr>
                  </w:p>
                </w:txbxContent>
              </v:textbox>
            </v:rect>
            <v:shape id="_x0000_s10954" type="#_x0000_t32" style="position:absolute;left:4375;top:13263;width:624;height:0" o:connectortype="straight" strokeweight="2pt"/>
            <v:shape id="_x0000_s10955" type="#_x0000_t32" style="position:absolute;left:4378;top:10642;width:624;height:0" o:connectortype="straight" strokeweight="2pt"/>
            <v:shape id="_x0000_s10956" type="#_x0000_t32" style="position:absolute;left:4380;top:11513;width:624;height:0" o:connectortype="straight" strokeweight="2pt"/>
            <v:shape id="_x0000_s10957" type="#_x0000_t32" style="position:absolute;left:4380;top:12380;width:624;height:0" o:connectortype="straight" strokeweight="2pt"/>
            <v:rect id="_x0000_s10958" style="position:absolute;left:4425;top:13305;width:789;height:462" stroked="f">
              <v:textbox style="mso-next-textbox:#_x0000_s10958">
                <w:txbxContent>
                  <w:p w:rsidR="001E6E58" w:rsidRPr="002F612C" w:rsidRDefault="001E6E58" w:rsidP="00173229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959" style="position:absolute;left:4425;top:12421;width:789;height:462" stroked="f">
              <v:textbox style="mso-next-textbox:#_x0000_s10959">
                <w:txbxContent>
                  <w:p w:rsidR="001E6E58" w:rsidRPr="002F612C" w:rsidRDefault="001E6E58" w:rsidP="00173229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</w:p>
                </w:txbxContent>
              </v:textbox>
            </v:rect>
            <v:rect id="_x0000_s10960" style="position:absolute;left:4444;top:11590;width:789;height:462" stroked="f">
              <v:textbox style="mso-next-textbox:#_x0000_s10960">
                <w:txbxContent>
                  <w:p w:rsidR="001E6E58" w:rsidRPr="002F612C" w:rsidRDefault="001E6E58" w:rsidP="00173229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961" style="position:absolute;left:4425;top:10704;width:789;height:462" stroked="f">
              <v:textbox style="mso-next-textbox:#_x0000_s10961">
                <w:txbxContent>
                  <w:p w:rsidR="001E6E58" w:rsidRPr="002F612C" w:rsidRDefault="001E6E58" w:rsidP="00173229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962" style="position:absolute;left:5011;top:10385;width:2752;height:543" filled="f" fillcolor="#8db3e2" strokeweight="2pt">
              <v:textbox style="mso-next-textbox:#_x0000_s10962">
                <w:txbxContent>
                  <w:p w:rsidR="001E6E58" w:rsidRPr="006E3E62" w:rsidRDefault="001E6E58" w:rsidP="00173229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PostOfficeBoxText</w:t>
                    </w:r>
                    <w:proofErr w:type="spellEnd"/>
                  </w:p>
                  <w:p w:rsidR="001E6E58" w:rsidRPr="00477555" w:rsidRDefault="001E6E58" w:rsidP="00173229">
                    <w:pPr>
                      <w:rPr>
                        <w:szCs w:val="18"/>
                      </w:rPr>
                    </w:pPr>
                  </w:p>
                </w:txbxContent>
              </v:textbox>
            </v:rect>
            <v:rect id="_x0000_s10963" style="position:absolute;left:5017;top:11238;width:2278;height:543" filled="f" fillcolor="#8db3e2" strokeweight="2pt">
              <v:textbox style="mso-next-textbox:#_x0000_s10963">
                <w:txbxContent>
                  <w:p w:rsidR="001E6E58" w:rsidRPr="006E3E62" w:rsidRDefault="001E6E58" w:rsidP="00173229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PostcodeCode</w:t>
                    </w:r>
                    <w:proofErr w:type="spellEnd"/>
                  </w:p>
                  <w:p w:rsidR="001E6E58" w:rsidRPr="00236D9C" w:rsidRDefault="001E6E58" w:rsidP="00173229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0964" style="position:absolute;left:5017;top:12105;width:2491;height:543" filled="f" fillcolor="#8db3e2" strokeweight="2pt">
              <v:textbox style="mso-next-textbox:#_x0000_s10964">
                <w:txbxContent>
                  <w:p w:rsidR="001E6E58" w:rsidRPr="006E3E62" w:rsidRDefault="001E6E58" w:rsidP="00173229">
                    <w:pPr>
                      <w:spacing w:line="240" w:lineRule="auto"/>
                    </w:pPr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StreetNameText</w:t>
                    </w:r>
                    <w:proofErr w:type="spellEnd"/>
                  </w:p>
                  <w:p w:rsidR="001E6E58" w:rsidRPr="00236D9C" w:rsidRDefault="001E6E58" w:rsidP="00173229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0965" style="position:absolute;left:5017;top:12955;width:6025;height:543" filled="f" fillcolor="#8db3e2" strokeweight="2pt">
              <v:textbox style="mso-next-textbox:#_x0000_s10965">
                <w:txbxContent>
                  <w:p w:rsidR="001E6E58" w:rsidRPr="006E3E62" w:rsidRDefault="001E6E58" w:rsidP="00173229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Geo-CoordinateIdentificationCIGeographicalCoordinate</w:t>
                    </w:r>
                    <w:proofErr w:type="spellEnd"/>
                  </w:p>
                  <w:p w:rsidR="001E6E58" w:rsidRPr="00236D9C" w:rsidRDefault="001E6E58" w:rsidP="00173229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shape id="_x0000_s10966" type="#_x0000_t32" style="position:absolute;left:4355;top:2767;width:15;height:10496" o:connectortype="straight" strokeweight="2pt"/>
            <v:rect id="_x0000_s10967" style="position:absolute;left:4410;top:3772;width:789;height:462" stroked="f">
              <v:textbox style="mso-next-textbox:#_x0000_s10967">
                <w:txbxContent>
                  <w:p w:rsidR="001E6E58" w:rsidRPr="002F612C" w:rsidRDefault="001E6E58" w:rsidP="00173229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968" style="position:absolute;left:4389;top:4630;width:789;height:462" stroked="f">
              <v:textbox style="mso-next-textbox:#_x0000_s10968">
                <w:txbxContent>
                  <w:p w:rsidR="001E6E58" w:rsidRPr="002F612C" w:rsidRDefault="001E6E58" w:rsidP="00173229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969" style="position:absolute;left:4413;top:5499;width:789;height:462" stroked="f">
              <v:textbox style="mso-next-textbox:#_x0000_s10969">
                <w:txbxContent>
                  <w:p w:rsidR="001E6E58" w:rsidRPr="002F612C" w:rsidRDefault="001E6E58" w:rsidP="00173229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970" style="position:absolute;left:4389;top:6374;width:789;height:462" stroked="f">
              <v:textbox style="mso-next-textbox:#_x0000_s10970">
                <w:txbxContent>
                  <w:p w:rsidR="001E6E58" w:rsidRPr="002F612C" w:rsidRDefault="001E6E58" w:rsidP="00173229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971" style="position:absolute;left:4408;top:7198;width:789;height:462" stroked="f">
              <v:textbox style="mso-next-textbox:#_x0000_s10971">
                <w:txbxContent>
                  <w:p w:rsidR="001E6E58" w:rsidRPr="002F612C" w:rsidRDefault="001E6E58" w:rsidP="00173229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972" style="position:absolute;left:4408;top:2869;width:789;height:462" stroked="f">
              <v:textbox style="mso-next-textbox:#_x0000_s10972">
                <w:txbxContent>
                  <w:p w:rsidR="001E6E58" w:rsidRPr="002F612C" w:rsidRDefault="001E6E58" w:rsidP="00173229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shape id="_x0000_s10973" type="#_x0000_t32" style="position:absolute;left:4362;top:2778;width:624;height:0" o:connectortype="straight" strokeweight="2pt"/>
            <v:rect id="_x0000_s10974" style="position:absolute;left:3753;top:7880;width:300;height:262" strokeweight="2pt"/>
            <v:rect id="_x0000_s10975" style="position:absolute;left:4987;top:3427;width:2521;height:543" filled="f" fillcolor="#8db3e2" strokeweight="2pt">
              <v:textbox style="mso-next-textbox:#_x0000_s10975">
                <w:txbxContent>
                  <w:p w:rsidR="001E6E58" w:rsidRPr="006E3E62" w:rsidRDefault="001E6E58" w:rsidP="00173229">
                    <w:pPr>
                      <w:spacing w:line="240" w:lineRule="auto"/>
                    </w:pPr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CountryIdentifier</w:t>
                    </w:r>
                    <w:proofErr w:type="spellEnd"/>
                  </w:p>
                  <w:p w:rsidR="001E6E58" w:rsidRPr="00236D9C" w:rsidRDefault="001E6E58" w:rsidP="00173229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shape id="_x0000_s10976" type="#_x0000_t32" style="position:absolute;left:3743;top:8010;width:340;height:0" o:connectortype="straight" strokeweight="2pt"/>
            <v:rect id="_x0000_s10977" style="position:absolute;left:4981;top:2537;width:2314;height:543" filled="f" fillcolor="#8db3e2" strokeweight="2pt">
              <v:textbox style="mso-next-textbox:#_x0000_s10977">
                <w:txbxContent>
                  <w:p w:rsidR="001E6E58" w:rsidRPr="006E3E62" w:rsidRDefault="001E6E58" w:rsidP="00173229">
                    <w:pPr>
                      <w:spacing w:line="240" w:lineRule="auto"/>
                    </w:pPr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CityNameText</w:t>
                    </w:r>
                    <w:proofErr w:type="spellEnd"/>
                  </w:p>
                  <w:p w:rsidR="001E6E58" w:rsidRPr="00236D9C" w:rsidRDefault="001E6E58" w:rsidP="00173229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0978" style="position:absolute;left:4987;top:4315;width:2637;height:543" filled="f" fillcolor="#8db3e2" strokeweight="2pt">
              <v:textbox style="mso-next-textbox:#_x0000_s10978">
                <w:txbxContent>
                  <w:p w:rsidR="001E6E58" w:rsidRPr="006E3E62" w:rsidRDefault="001E6E58" w:rsidP="00173229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CountryNameText</w:t>
                    </w:r>
                    <w:proofErr w:type="spellEnd"/>
                  </w:p>
                  <w:p w:rsidR="001E6E58" w:rsidRPr="00236D9C" w:rsidRDefault="001E6E58" w:rsidP="00173229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shape id="_x0000_s10979" type="#_x0000_t32" style="position:absolute;left:4365;top:4629;width:624;height:0" o:connectortype="straight" strokeweight="2pt"/>
            <v:rect id="_x0000_s10980" style="position:absolute;left:4991;top:5167;width:3875;height:543" filled="f" fillcolor="#8db3e2" strokeweight="2pt">
              <v:textbox style="mso-next-textbox:#_x0000_s10980">
                <w:txbxContent>
                  <w:p w:rsidR="001E6E58" w:rsidRPr="006E3E62" w:rsidRDefault="001E6E58" w:rsidP="00173229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CountrySub-DivisionNameText</w:t>
                    </w:r>
                    <w:proofErr w:type="spellEnd"/>
                  </w:p>
                  <w:p w:rsidR="001E6E58" w:rsidRPr="00236D9C" w:rsidRDefault="001E6E58" w:rsidP="00173229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0981" style="position:absolute;left:4977;top:6025;width:2206;height:543" filled="f" fillcolor="#8db3e2" strokeweight="2pt">
              <v:textbox style="mso-next-textbox:#_x0000_s10981">
                <w:txbxContent>
                  <w:p w:rsidR="001E6E58" w:rsidRPr="006E3E62" w:rsidRDefault="001E6E58" w:rsidP="00173229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LineFiveText</w:t>
                    </w:r>
                    <w:proofErr w:type="spellEnd"/>
                  </w:p>
                  <w:p w:rsidR="001E6E58" w:rsidRPr="00236D9C" w:rsidRDefault="001E6E58" w:rsidP="00173229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0982" style="position:absolute;left:4996;top:6865;width:2299;height:543" filled="f" fillcolor="#8db3e2" strokeweight="2pt">
              <v:textbox style="mso-next-textbox:#_x0000_s10982">
                <w:txbxContent>
                  <w:p w:rsidR="001E6E58" w:rsidRPr="006E3E62" w:rsidRDefault="001E6E58" w:rsidP="00173229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LineFourText</w:t>
                    </w:r>
                    <w:proofErr w:type="spellEnd"/>
                  </w:p>
                  <w:p w:rsidR="001E6E58" w:rsidRPr="00236D9C" w:rsidRDefault="001E6E58" w:rsidP="00173229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shape id="_x0000_s10983" type="#_x0000_t32" style="position:absolute;left:4357;top:5397;width:624;height:0" o:connectortype="straight" strokeweight="2pt"/>
            <v:shape id="_x0000_s10984" type="#_x0000_t32" style="position:absolute;left:4370;top:6306;width:624;height:0" o:connectortype="straight" strokeweight="2pt"/>
            <v:shape id="_x0000_s10985" type="#_x0000_t32" style="position:absolute;left:4357;top:7096;width:624;height:0" o:connectortype="straight" strokeweight="2pt"/>
            <v:shape id="_x0000_s10986" type="#_x0000_t32" style="position:absolute;left:3957;top:8010;width:400;height:0" o:connectortype="straight" strokeweight="2pt"/>
            <v:shape id="_x0000_s10987" type="#_x0000_t32" style="position:absolute;left:4364;top:3681;width:624;height:0" o:connectortype="straight" strokeweight="2pt"/>
            <v:rect id="_x0000_s10988" style="position:absolute;left:4998;top:7734;width:2297;height:543" filled="f" fillcolor="#8db3e2" strokeweight="2pt">
              <v:textbox style="mso-next-textbox:#_x0000_s10988">
                <w:txbxContent>
                  <w:p w:rsidR="001E6E58" w:rsidRPr="006E3E62" w:rsidRDefault="001E6E58" w:rsidP="00173229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LineOneText</w:t>
                    </w:r>
                    <w:proofErr w:type="spellEnd"/>
                  </w:p>
                  <w:p w:rsidR="001E6E58" w:rsidRPr="00236D9C" w:rsidRDefault="001E6E58" w:rsidP="00173229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0989" style="position:absolute;left:5015;top:8618;width:2280;height:543" filled="f" fillcolor="#8db3e2" strokeweight="2pt">
              <v:textbox style="mso-next-textbox:#_x0000_s10989">
                <w:txbxContent>
                  <w:p w:rsidR="001E6E58" w:rsidRPr="006E3E62" w:rsidRDefault="001E6E58" w:rsidP="00173229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LineThreeText</w:t>
                    </w:r>
                    <w:proofErr w:type="spellEnd"/>
                  </w:p>
                  <w:p w:rsidR="001E6E58" w:rsidRPr="00236D9C" w:rsidRDefault="001E6E58" w:rsidP="00173229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0990" style="position:absolute;left:5015;top:9502;width:2280;height:543" filled="f" fillcolor="#8db3e2" strokeweight="2pt">
              <v:textbox style="mso-next-textbox:#_x0000_s10990">
                <w:txbxContent>
                  <w:p w:rsidR="001E6E58" w:rsidRPr="006E3E62" w:rsidRDefault="001E6E58" w:rsidP="00173229">
                    <w:proofErr w:type="spellStart"/>
                    <w:proofErr w:type="gramStart"/>
                    <w:r w:rsidRPr="006E3E6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E3E62">
                      <w:rPr>
                        <w:rFonts w:cs="Arial"/>
                        <w:bCs/>
                        <w:szCs w:val="20"/>
                      </w:rPr>
                      <w:t>LineTwoText</w:t>
                    </w:r>
                    <w:proofErr w:type="spellEnd"/>
                  </w:p>
                  <w:p w:rsidR="001E6E58" w:rsidRPr="00477555" w:rsidRDefault="001E6E58" w:rsidP="00173229">
                    <w:pPr>
                      <w:rPr>
                        <w:szCs w:val="18"/>
                      </w:rPr>
                    </w:pPr>
                  </w:p>
                </w:txbxContent>
              </v:textbox>
            </v:rect>
            <v:shape id="_x0000_s10991" type="#_x0000_t32" style="position:absolute;left:4376;top:7999;width:624;height:0" o:connectortype="straight" strokeweight="2pt"/>
            <v:shape id="_x0000_s10992" type="#_x0000_t32" style="position:absolute;left:4376;top:8917;width:624;height:0" o:connectortype="straight" strokeweight="2pt"/>
            <v:shape id="_x0000_s10993" type="#_x0000_t32" style="position:absolute;left:4376;top:9801;width:624;height:0" o:connectortype="straight" strokeweight="2pt"/>
          </v:group>
        </w:pict>
      </w:r>
    </w:p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4"/>
      </w:tblGrid>
      <w:tr w:rsidR="00173229" w:rsidRPr="001E1B02" w:rsidTr="004B6469">
        <w:trPr>
          <w:trHeight w:val="329"/>
        </w:trPr>
        <w:tc>
          <w:tcPr>
            <w:tcW w:w="9494" w:type="dxa"/>
            <w:shd w:val="clear" w:color="auto" w:fill="FFFFCC"/>
            <w:vAlign w:val="center"/>
          </w:tcPr>
          <w:p w:rsidR="00173229" w:rsidRPr="001E1B02" w:rsidRDefault="00173229" w:rsidP="004B6469">
            <w:pPr>
              <w:spacing w:line="240" w:lineRule="auto"/>
              <w:rPr>
                <w:rFonts w:eastAsia="Times New Roman"/>
                <w:b/>
                <w:bCs/>
                <w:color w:val="000000"/>
                <w:lang w:eastAsia="de-DE"/>
              </w:rPr>
            </w:pPr>
            <w:r w:rsidRPr="001E1B02">
              <w:rPr>
                <w:rFonts w:eastAsia="Times New Roman"/>
                <w:b/>
                <w:bCs/>
                <w:color w:val="000000"/>
                <w:lang w:eastAsia="de-DE"/>
              </w:rPr>
              <w:t>Explanation</w:t>
            </w:r>
          </w:p>
        </w:tc>
      </w:tr>
      <w:tr w:rsidR="00173229" w:rsidTr="004B6469">
        <w:tc>
          <w:tcPr>
            <w:tcW w:w="9494" w:type="dxa"/>
          </w:tcPr>
          <w:p w:rsidR="00173229" w:rsidRDefault="00173229" w:rsidP="004B6469"/>
          <w:p w:rsidR="00173229" w:rsidRDefault="00173229" w:rsidP="004B6469">
            <w:pPr>
              <w:spacing w:line="240" w:lineRule="auto"/>
              <w:rPr>
                <w:rFonts w:cs="Arial"/>
                <w:bCs/>
                <w:szCs w:val="20"/>
              </w:rPr>
            </w:pPr>
            <w:r w:rsidRPr="008912BE">
              <w:rPr>
                <w:rFonts w:cs="Arial"/>
                <w:b/>
                <w:bCs/>
                <w:szCs w:val="20"/>
              </w:rPr>
              <w:t>“</w:t>
            </w:r>
            <w:r w:rsidRPr="00477555">
              <w:rPr>
                <w:rFonts w:cs="Arial"/>
                <w:b/>
                <w:bCs/>
                <w:szCs w:val="20"/>
              </w:rPr>
              <w:t>asram:PostalCITradeAddress</w:t>
            </w:r>
            <w:r>
              <w:rPr>
                <w:rFonts w:cs="Arial"/>
                <w:b/>
                <w:bCs/>
                <w:szCs w:val="20"/>
              </w:rPr>
              <w:t xml:space="preserve">” </w:t>
            </w:r>
            <w:r>
              <w:rPr>
                <w:rFonts w:cs="Arial"/>
                <w:bCs/>
                <w:szCs w:val="20"/>
              </w:rPr>
              <w:t>contains business address data of the corresponding payee.</w:t>
            </w:r>
          </w:p>
          <w:p w:rsidR="00173229" w:rsidRPr="00223C45" w:rsidRDefault="00173229" w:rsidP="004B6469">
            <w:pPr>
              <w:spacing w:line="240" w:lineRule="auto"/>
            </w:pPr>
            <w:r>
              <w:rPr>
                <w:rFonts w:cs="Arial"/>
                <w:bCs/>
                <w:szCs w:val="20"/>
              </w:rPr>
              <w:t xml:space="preserve"> </w:t>
            </w:r>
          </w:p>
        </w:tc>
      </w:tr>
    </w:tbl>
    <w:p w:rsidR="00173229" w:rsidRDefault="00173229" w:rsidP="00173229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50"/>
        <w:gridCol w:w="747"/>
        <w:gridCol w:w="883"/>
        <w:gridCol w:w="728"/>
        <w:gridCol w:w="1324"/>
        <w:gridCol w:w="838"/>
      </w:tblGrid>
      <w:tr w:rsidR="00173229" w:rsidTr="004B6469">
        <w:trPr>
          <w:trHeight w:val="329"/>
          <w:jc w:val="center"/>
        </w:trPr>
        <w:tc>
          <w:tcPr>
            <w:tcW w:w="5050" w:type="dxa"/>
            <w:shd w:val="clear" w:color="auto" w:fill="FFFFCC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lastRenderedPageBreak/>
              <w:t>Field Name</w:t>
            </w:r>
          </w:p>
        </w:tc>
        <w:tc>
          <w:tcPr>
            <w:tcW w:w="747" w:type="dxa"/>
            <w:shd w:val="clear" w:color="auto" w:fill="FFFFCC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883" w:type="dxa"/>
            <w:shd w:val="clear" w:color="auto" w:fill="FFFFCC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728" w:type="dxa"/>
            <w:shd w:val="clear" w:color="auto" w:fill="FFFFCC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1324" w:type="dxa"/>
            <w:shd w:val="clear" w:color="auto" w:fill="FFFFCC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838" w:type="dxa"/>
            <w:shd w:val="clear" w:color="auto" w:fill="FFFFCC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173229" w:rsidTr="004B6469">
        <w:trPr>
          <w:trHeight w:val="329"/>
          <w:jc w:val="center"/>
        </w:trPr>
        <w:tc>
          <w:tcPr>
            <w:tcW w:w="9570" w:type="dxa"/>
            <w:gridSpan w:val="6"/>
            <w:shd w:val="clear" w:color="auto" w:fill="FFFFCC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173229" w:rsidRPr="007A6D70" w:rsidTr="004B6469">
        <w:trPr>
          <w:trHeight w:val="318"/>
          <w:jc w:val="center"/>
        </w:trPr>
        <w:tc>
          <w:tcPr>
            <w:tcW w:w="5050" w:type="dxa"/>
            <w:vAlign w:val="center"/>
          </w:tcPr>
          <w:p w:rsidR="00173229" w:rsidRDefault="00173229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173229" w:rsidRPr="00240484" w:rsidRDefault="00173229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asram:CityNameText</w:t>
            </w:r>
          </w:p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</w:tc>
        <w:tc>
          <w:tcPr>
            <w:tcW w:w="747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40</w:t>
            </w:r>
          </w:p>
        </w:tc>
        <w:tc>
          <w:tcPr>
            <w:tcW w:w="728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City1</w:t>
            </w:r>
          </w:p>
        </w:tc>
        <w:tc>
          <w:tcPr>
            <w:tcW w:w="838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173229" w:rsidTr="004B6469">
        <w:trPr>
          <w:trHeight w:val="641"/>
          <w:jc w:val="center"/>
        </w:trPr>
        <w:tc>
          <w:tcPr>
            <w:tcW w:w="9570" w:type="dxa"/>
            <w:gridSpan w:val="6"/>
            <w:vAlign w:val="center"/>
          </w:tcPr>
          <w:p w:rsidR="00173229" w:rsidRPr="003D4D19" w:rsidRDefault="00173229" w:rsidP="004B6469">
            <w:pPr>
              <w:rPr>
                <w:rFonts w:cs="Arial"/>
                <w:szCs w:val="20"/>
              </w:rPr>
            </w:pPr>
            <w:r w:rsidRPr="005F0477">
              <w:rPr>
                <w:rFonts w:cs="Arial"/>
                <w:b/>
                <w:bCs/>
                <w:szCs w:val="20"/>
              </w:rPr>
              <w:t>City</w:t>
            </w:r>
            <w:r w:rsidRPr="00E70A04">
              <w:rPr>
                <w:rFonts w:cs="Arial"/>
                <w:b/>
                <w:szCs w:val="20"/>
              </w:rPr>
              <w:t>:</w:t>
            </w:r>
            <w:r>
              <w:rPr>
                <w:rFonts w:cs="Arial"/>
                <w:szCs w:val="20"/>
              </w:rPr>
              <w:t xml:space="preserve"> Contains of the </w:t>
            </w:r>
            <w:r w:rsidRPr="009312F8">
              <w:rPr>
                <w:rFonts w:cs="Arial"/>
                <w:szCs w:val="20"/>
              </w:rPr>
              <w:t>contact address: City.</w:t>
            </w:r>
          </w:p>
        </w:tc>
      </w:tr>
      <w:tr w:rsidR="00173229" w:rsidRPr="007A6D70" w:rsidTr="004B6469">
        <w:trPr>
          <w:jc w:val="center"/>
        </w:trPr>
        <w:tc>
          <w:tcPr>
            <w:tcW w:w="5050" w:type="dxa"/>
            <w:vAlign w:val="center"/>
          </w:tcPr>
          <w:p w:rsidR="00173229" w:rsidRDefault="00173229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173229" w:rsidRPr="00240484" w:rsidRDefault="00173229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asram:CountryIdentifier</w:t>
            </w:r>
          </w:p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</w:tc>
        <w:tc>
          <w:tcPr>
            <w:tcW w:w="747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3</w:t>
            </w:r>
          </w:p>
        </w:tc>
        <w:tc>
          <w:tcPr>
            <w:tcW w:w="728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ABC</w:t>
            </w:r>
          </w:p>
        </w:tc>
        <w:tc>
          <w:tcPr>
            <w:tcW w:w="838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173229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173229" w:rsidRDefault="00173229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173229" w:rsidRDefault="00173229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C</w:t>
            </w:r>
            <w:r w:rsidRPr="00E70A04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ountrycode: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Contains of the </w:t>
            </w:r>
            <w:r w:rsidRPr="00512FA6">
              <w:rPr>
                <w:rFonts w:eastAsia="Times New Roman" w:cs="Arial"/>
                <w:color w:val="000000"/>
                <w:szCs w:val="20"/>
                <w:lang w:eastAsia="de-DE"/>
              </w:rPr>
              <w:t>contact address: Country (code).</w:t>
            </w:r>
          </w:p>
          <w:p w:rsidR="00173229" w:rsidRPr="007A6D70" w:rsidRDefault="00173229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173229" w:rsidRPr="007A6D70" w:rsidTr="004B6469">
        <w:trPr>
          <w:jc w:val="center"/>
        </w:trPr>
        <w:tc>
          <w:tcPr>
            <w:tcW w:w="5050" w:type="dxa"/>
            <w:vAlign w:val="center"/>
          </w:tcPr>
          <w:p w:rsidR="00173229" w:rsidRDefault="00173229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173229" w:rsidRPr="00240484" w:rsidRDefault="00173229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asram:CountryNameText</w:t>
            </w:r>
          </w:p>
          <w:p w:rsidR="00173229" w:rsidRPr="006E3E62" w:rsidRDefault="00173229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35</w:t>
            </w:r>
          </w:p>
        </w:tc>
        <w:tc>
          <w:tcPr>
            <w:tcW w:w="728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Country1</w:t>
            </w:r>
          </w:p>
        </w:tc>
        <w:tc>
          <w:tcPr>
            <w:tcW w:w="838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173229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173229" w:rsidRDefault="00173229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173229" w:rsidRDefault="00173229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C</w:t>
            </w:r>
            <w:r w:rsidRPr="00E70A04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ountry</w:t>
            </w:r>
          </w:p>
          <w:p w:rsidR="00173229" w:rsidRPr="007A6D70" w:rsidRDefault="00173229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173229" w:rsidRPr="007A6D70" w:rsidTr="004B6469">
        <w:trPr>
          <w:jc w:val="center"/>
        </w:trPr>
        <w:tc>
          <w:tcPr>
            <w:tcW w:w="5050" w:type="dxa"/>
            <w:vAlign w:val="center"/>
          </w:tcPr>
          <w:p w:rsidR="00173229" w:rsidRDefault="00173229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173229" w:rsidRPr="00240484" w:rsidRDefault="00173229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asram:CountrySub-DivisionNameText</w:t>
            </w:r>
          </w:p>
          <w:p w:rsidR="00173229" w:rsidRPr="006E3E62" w:rsidRDefault="00173229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40</w:t>
            </w:r>
          </w:p>
        </w:tc>
        <w:tc>
          <w:tcPr>
            <w:tcW w:w="728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CountryS</w:t>
            </w:r>
          </w:p>
        </w:tc>
        <w:tc>
          <w:tcPr>
            <w:tcW w:w="838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173229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173229" w:rsidRDefault="00173229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173229" w:rsidRDefault="00173229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S</w:t>
            </w:r>
            <w:r w:rsidRPr="00E70A04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tate: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</w:t>
            </w:r>
            <w:r w:rsidRPr="00FC6E03">
              <w:rPr>
                <w:rFonts w:eastAsia="Times New Roman" w:cs="Arial"/>
                <w:color w:val="000000"/>
                <w:szCs w:val="20"/>
                <w:lang w:eastAsia="de-DE"/>
              </w:rPr>
              <w:t>Contains of the contact address: State.</w:t>
            </w:r>
          </w:p>
          <w:p w:rsidR="00173229" w:rsidRPr="007A6D70" w:rsidRDefault="00173229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173229" w:rsidRPr="007A6D70" w:rsidTr="004B6469">
        <w:trPr>
          <w:jc w:val="center"/>
        </w:trPr>
        <w:tc>
          <w:tcPr>
            <w:tcW w:w="5050" w:type="dxa"/>
            <w:vAlign w:val="center"/>
          </w:tcPr>
          <w:p w:rsidR="00173229" w:rsidRDefault="00173229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173229" w:rsidRPr="006E3E62" w:rsidRDefault="00173229" w:rsidP="004B6469">
            <w:pPr>
              <w:spacing w:line="240" w:lineRule="auto"/>
              <w:jc w:val="center"/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asram:LineFiveText</w:t>
            </w:r>
          </w:p>
          <w:p w:rsidR="00173229" w:rsidRPr="006E3E62" w:rsidRDefault="00173229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10</w:t>
            </w:r>
          </w:p>
        </w:tc>
        <w:tc>
          <w:tcPr>
            <w:tcW w:w="728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12340</w:t>
            </w:r>
          </w:p>
        </w:tc>
        <w:tc>
          <w:tcPr>
            <w:tcW w:w="838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173229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173229" w:rsidRDefault="00173229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173229" w:rsidRDefault="00173229" w:rsidP="004B6469">
            <w:pPr>
              <w:spacing w:line="240" w:lineRule="auto"/>
              <w:jc w:val="both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5F0477">
              <w:rPr>
                <w:rFonts w:cs="Arial"/>
                <w:b/>
                <w:bCs/>
                <w:szCs w:val="20"/>
              </w:rPr>
              <w:t>Postal code Postbox</w:t>
            </w:r>
            <w:r w:rsidRPr="00E70A04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Contains of the c</w:t>
            </w:r>
            <w:r w:rsidRPr="0054148B">
              <w:rPr>
                <w:rFonts w:eastAsia="Times New Roman" w:cs="Arial"/>
                <w:color w:val="000000"/>
                <w:szCs w:val="20"/>
                <w:lang w:eastAsia="de-DE"/>
              </w:rPr>
              <w:t>ontact address: postbox ZIP code</w:t>
            </w:r>
          </w:p>
          <w:p w:rsidR="00173229" w:rsidRPr="007A6D70" w:rsidRDefault="00173229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173229" w:rsidRPr="007A6D70" w:rsidTr="004B6469">
        <w:trPr>
          <w:jc w:val="center"/>
        </w:trPr>
        <w:tc>
          <w:tcPr>
            <w:tcW w:w="5050" w:type="dxa"/>
            <w:vAlign w:val="center"/>
          </w:tcPr>
          <w:p w:rsidR="00173229" w:rsidRDefault="00173229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173229" w:rsidRPr="00240484" w:rsidRDefault="00173229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asram:LineFourText</w:t>
            </w:r>
          </w:p>
          <w:p w:rsidR="00173229" w:rsidRPr="006E3E62" w:rsidRDefault="00173229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64</w:t>
            </w:r>
          </w:p>
        </w:tc>
        <w:tc>
          <w:tcPr>
            <w:tcW w:w="728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Adress4</w:t>
            </w:r>
          </w:p>
        </w:tc>
        <w:tc>
          <w:tcPr>
            <w:tcW w:w="838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173229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173229" w:rsidRDefault="00173229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173229" w:rsidRDefault="00173229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N</w:t>
            </w:r>
            <w:r w:rsidRPr="00E70A04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ame4: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Contains of the </w:t>
            </w:r>
            <w:r w:rsidRPr="00FC6E03">
              <w:rPr>
                <w:rFonts w:eastAsia="Times New Roman" w:cs="Arial"/>
                <w:color w:val="000000"/>
                <w:szCs w:val="20"/>
                <w:lang w:eastAsia="de-DE"/>
              </w:rPr>
              <w:t>address: Name 4.</w:t>
            </w:r>
          </w:p>
          <w:p w:rsidR="00173229" w:rsidRPr="007A6D70" w:rsidRDefault="00173229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173229" w:rsidRPr="007A6D70" w:rsidTr="004B6469">
        <w:trPr>
          <w:jc w:val="center"/>
        </w:trPr>
        <w:tc>
          <w:tcPr>
            <w:tcW w:w="5050" w:type="dxa"/>
            <w:vAlign w:val="center"/>
          </w:tcPr>
          <w:p w:rsidR="00173229" w:rsidRDefault="00173229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173229" w:rsidRPr="00240484" w:rsidRDefault="00173229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asram:LineOneText</w:t>
            </w:r>
          </w:p>
          <w:p w:rsidR="00173229" w:rsidRPr="006E3E62" w:rsidRDefault="00173229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64</w:t>
            </w:r>
          </w:p>
        </w:tc>
        <w:tc>
          <w:tcPr>
            <w:tcW w:w="728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Adress</w:t>
            </w:r>
          </w:p>
        </w:tc>
        <w:tc>
          <w:tcPr>
            <w:tcW w:w="838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173229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173229" w:rsidRDefault="00173229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173229" w:rsidRDefault="00173229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N</w:t>
            </w:r>
            <w:r w:rsidRPr="00FC3F98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ame1: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Contains of the </w:t>
            </w:r>
            <w:r w:rsidRPr="001F3F76">
              <w:rPr>
                <w:rFonts w:eastAsia="Times New Roman" w:cs="Arial"/>
                <w:color w:val="000000"/>
                <w:szCs w:val="20"/>
                <w:lang w:eastAsia="de-DE"/>
              </w:rPr>
              <w:t>address: Name.</w:t>
            </w:r>
          </w:p>
          <w:p w:rsidR="00173229" w:rsidRPr="007A6D70" w:rsidRDefault="00173229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173229" w:rsidRPr="007A6D70" w:rsidTr="004B6469">
        <w:trPr>
          <w:jc w:val="center"/>
        </w:trPr>
        <w:tc>
          <w:tcPr>
            <w:tcW w:w="5050" w:type="dxa"/>
            <w:vAlign w:val="center"/>
          </w:tcPr>
          <w:p w:rsidR="00173229" w:rsidRDefault="00173229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173229" w:rsidRPr="00240484" w:rsidRDefault="00173229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asram:LineThreeText</w:t>
            </w:r>
          </w:p>
          <w:p w:rsidR="00173229" w:rsidRPr="006E3E62" w:rsidRDefault="00173229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64</w:t>
            </w:r>
          </w:p>
        </w:tc>
        <w:tc>
          <w:tcPr>
            <w:tcW w:w="728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Adress3</w:t>
            </w:r>
          </w:p>
        </w:tc>
        <w:tc>
          <w:tcPr>
            <w:tcW w:w="838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173229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173229" w:rsidRDefault="00173229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173229" w:rsidRDefault="00173229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N</w:t>
            </w:r>
            <w:r w:rsidRPr="00FC3F98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ame3: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Contains of the </w:t>
            </w:r>
            <w:r w:rsidRPr="001F3F76">
              <w:rPr>
                <w:rFonts w:eastAsia="Times New Roman" w:cs="Arial"/>
                <w:color w:val="000000"/>
                <w:szCs w:val="20"/>
                <w:lang w:eastAsia="de-DE"/>
              </w:rPr>
              <w:t>address: Name 3.</w:t>
            </w:r>
          </w:p>
          <w:p w:rsidR="00173229" w:rsidRPr="007A6D70" w:rsidRDefault="00173229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173229" w:rsidRPr="007A6D70" w:rsidTr="004B6469">
        <w:trPr>
          <w:jc w:val="center"/>
        </w:trPr>
        <w:tc>
          <w:tcPr>
            <w:tcW w:w="5050" w:type="dxa"/>
            <w:vAlign w:val="center"/>
          </w:tcPr>
          <w:p w:rsidR="00173229" w:rsidRDefault="00173229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173229" w:rsidRPr="00240484" w:rsidRDefault="00173229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asram:LineTwoText</w:t>
            </w:r>
          </w:p>
          <w:p w:rsidR="00173229" w:rsidRPr="006E3E62" w:rsidRDefault="00173229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64</w:t>
            </w:r>
          </w:p>
        </w:tc>
        <w:tc>
          <w:tcPr>
            <w:tcW w:w="728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Adress2</w:t>
            </w:r>
          </w:p>
        </w:tc>
        <w:tc>
          <w:tcPr>
            <w:tcW w:w="838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173229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173229" w:rsidRDefault="00173229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173229" w:rsidRDefault="00173229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N</w:t>
            </w:r>
            <w:r w:rsidRPr="00FC3F98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ame2: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Contains of the </w:t>
            </w:r>
            <w:r w:rsidRPr="001F3F76">
              <w:rPr>
                <w:rFonts w:eastAsia="Times New Roman" w:cs="Arial"/>
                <w:color w:val="000000"/>
                <w:szCs w:val="20"/>
                <w:lang w:eastAsia="de-DE"/>
              </w:rPr>
              <w:t>address: Name 2.</w:t>
            </w:r>
          </w:p>
          <w:p w:rsidR="00173229" w:rsidRPr="007A6D70" w:rsidRDefault="00173229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173229" w:rsidRPr="007A6D70" w:rsidTr="004B6469">
        <w:trPr>
          <w:jc w:val="center"/>
        </w:trPr>
        <w:tc>
          <w:tcPr>
            <w:tcW w:w="5050" w:type="dxa"/>
            <w:vAlign w:val="center"/>
          </w:tcPr>
          <w:p w:rsidR="00173229" w:rsidRDefault="00173229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173229" w:rsidRPr="00240484" w:rsidRDefault="00173229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asram:PostOfficeBoxText</w:t>
            </w:r>
          </w:p>
          <w:p w:rsidR="00173229" w:rsidRPr="006E3E62" w:rsidRDefault="00173229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10</w:t>
            </w:r>
          </w:p>
        </w:tc>
        <w:tc>
          <w:tcPr>
            <w:tcW w:w="728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B123</w:t>
            </w:r>
          </w:p>
        </w:tc>
        <w:tc>
          <w:tcPr>
            <w:tcW w:w="838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173229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173229" w:rsidRDefault="00173229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173229" w:rsidRDefault="00173229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P</w:t>
            </w:r>
            <w:r w:rsidRPr="00DE6280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ostbox: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Contains of the </w:t>
            </w:r>
            <w:r w:rsidRPr="001F3F76">
              <w:rPr>
                <w:rFonts w:eastAsia="Times New Roman" w:cs="Arial"/>
                <w:color w:val="000000"/>
                <w:szCs w:val="20"/>
                <w:lang w:eastAsia="de-DE"/>
              </w:rPr>
              <w:t>postbox</w:t>
            </w:r>
          </w:p>
          <w:p w:rsidR="00173229" w:rsidRPr="007A6D70" w:rsidRDefault="00173229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173229" w:rsidRPr="007A6D70" w:rsidTr="004B6469">
        <w:trPr>
          <w:jc w:val="center"/>
        </w:trPr>
        <w:tc>
          <w:tcPr>
            <w:tcW w:w="5050" w:type="dxa"/>
            <w:vAlign w:val="center"/>
          </w:tcPr>
          <w:p w:rsidR="00173229" w:rsidRDefault="00173229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173229" w:rsidRPr="00240484" w:rsidRDefault="00173229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asram:PostcodeCode</w:t>
            </w:r>
          </w:p>
          <w:p w:rsidR="00173229" w:rsidRPr="006E3E62" w:rsidRDefault="00173229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10</w:t>
            </w:r>
          </w:p>
        </w:tc>
        <w:tc>
          <w:tcPr>
            <w:tcW w:w="728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14523</w:t>
            </w:r>
          </w:p>
        </w:tc>
        <w:tc>
          <w:tcPr>
            <w:tcW w:w="838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173229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173229" w:rsidRDefault="00173229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173229" w:rsidRDefault="00173229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P</w:t>
            </w:r>
            <w:r w:rsidRPr="00DE6280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ostalcode: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Contains of the </w:t>
            </w:r>
            <w:r w:rsidRPr="00507715">
              <w:rPr>
                <w:rFonts w:eastAsia="Times New Roman" w:cs="Arial"/>
                <w:color w:val="000000"/>
                <w:szCs w:val="20"/>
                <w:lang w:eastAsia="de-DE"/>
              </w:rPr>
              <w:t>contact address: postal code.</w:t>
            </w:r>
          </w:p>
          <w:p w:rsidR="00173229" w:rsidRPr="007A6D70" w:rsidRDefault="00173229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173229" w:rsidRPr="007A6D70" w:rsidTr="004B6469">
        <w:trPr>
          <w:jc w:val="center"/>
        </w:trPr>
        <w:tc>
          <w:tcPr>
            <w:tcW w:w="5050" w:type="dxa"/>
            <w:vAlign w:val="center"/>
          </w:tcPr>
          <w:p w:rsidR="00173229" w:rsidRDefault="00173229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173229" w:rsidRPr="00240484" w:rsidRDefault="00173229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24048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asram:StreetNameText</w:t>
            </w:r>
          </w:p>
          <w:p w:rsidR="00173229" w:rsidRPr="006E3E62" w:rsidRDefault="00173229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40</w:t>
            </w:r>
          </w:p>
        </w:tc>
        <w:tc>
          <w:tcPr>
            <w:tcW w:w="728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324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Street</w:t>
            </w:r>
          </w:p>
        </w:tc>
        <w:tc>
          <w:tcPr>
            <w:tcW w:w="838" w:type="dxa"/>
            <w:vAlign w:val="center"/>
          </w:tcPr>
          <w:p w:rsidR="00173229" w:rsidRPr="007A6D70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173229" w:rsidRPr="007A6D70" w:rsidTr="004B6469">
        <w:trPr>
          <w:jc w:val="center"/>
        </w:trPr>
        <w:tc>
          <w:tcPr>
            <w:tcW w:w="9570" w:type="dxa"/>
            <w:gridSpan w:val="6"/>
            <w:vAlign w:val="center"/>
          </w:tcPr>
          <w:p w:rsidR="00173229" w:rsidRDefault="00173229" w:rsidP="004B6469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  <w:p w:rsidR="00173229" w:rsidRDefault="00173229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8A5975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Street</w:t>
            </w: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:</w:t>
            </w: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br/>
              <w:t xml:space="preserve">The first occurrence contains </w:t>
            </w:r>
            <w:r w:rsidRPr="003E30F3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Street:</w:t>
            </w: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Contains of the </w:t>
            </w:r>
            <w:r w:rsidRPr="00444E98">
              <w:rPr>
                <w:rFonts w:eastAsia="Times New Roman" w:cs="Arial"/>
                <w:color w:val="000000"/>
                <w:szCs w:val="20"/>
                <w:lang w:eastAsia="de-DE"/>
              </w:rPr>
              <w:t>address: Street.</w:t>
            </w:r>
          </w:p>
          <w:p w:rsidR="00173229" w:rsidRDefault="00173229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173229" w:rsidRPr="008A5975" w:rsidRDefault="00173229" w:rsidP="004B6469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  <w:r w:rsidRPr="008A5975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Street2:</w:t>
            </w:r>
          </w:p>
          <w:p w:rsidR="00173229" w:rsidRDefault="00173229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 xml:space="preserve">The first occurrence contains </w:t>
            </w:r>
            <w:r w:rsidRPr="003E30F3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Street2:</w:t>
            </w: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 xml:space="preserve"> </w:t>
            </w:r>
            <w:r w:rsidRPr="00444E98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Contains 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>the continuing of</w:t>
            </w:r>
            <w:r w:rsidRPr="00444E98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the 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>address: Street</w:t>
            </w:r>
            <w:r w:rsidRPr="00444E98">
              <w:rPr>
                <w:rFonts w:eastAsia="Times New Roman" w:cs="Arial"/>
                <w:color w:val="000000"/>
                <w:szCs w:val="20"/>
                <w:lang w:eastAsia="de-DE"/>
              </w:rPr>
              <w:t>.</w:t>
            </w:r>
          </w:p>
          <w:p w:rsidR="00173229" w:rsidRPr="003E30F3" w:rsidRDefault="00173229" w:rsidP="004B6469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</w:tc>
      </w:tr>
    </w:tbl>
    <w:p w:rsidR="00173229" w:rsidRDefault="00173229" w:rsidP="00173229"/>
    <w:p w:rsidR="00173229" w:rsidRDefault="00173229" w:rsidP="00173229"/>
    <w:p w:rsidR="00173229" w:rsidRPr="008023FF" w:rsidRDefault="00173229" w:rsidP="00173229">
      <w:pPr>
        <w:pStyle w:val="berschrift5"/>
      </w:pPr>
      <w:bookmarkStart w:id="76" w:name="_Toc349132639"/>
      <w:r w:rsidRPr="00D80F5E">
        <w:t>asram:Geo-CoordinateIdentificationCIGeographicalCoordinate</w:t>
      </w:r>
      <w:bookmarkEnd w:id="76"/>
    </w:p>
    <w:p w:rsidR="00173229" w:rsidRDefault="00173229" w:rsidP="00173229"/>
    <w:p w:rsidR="00173229" w:rsidRDefault="007B5E39" w:rsidP="00173229">
      <w:r>
        <w:rPr>
          <w:noProof/>
          <w:lang w:val="de-DE" w:eastAsia="de-DE"/>
        </w:rPr>
        <w:pict>
          <v:group id="_x0000_s10938" style="position:absolute;margin-left:-45.8pt;margin-top:7.95pt;width:523.3pt;height:41.25pt;z-index:267968512" coordorigin="502,9393" coordsize="10466,825">
            <v:rect id="_x0000_s10939" style="position:absolute;left:502;top:9393;width:6296;height:543" fillcolor="#8db3e2" strokeweight="2pt">
              <v:textbox style="mso-next-textbox:#_x0000_s10939">
                <w:txbxContent>
                  <w:p w:rsidR="001E6E58" w:rsidRPr="00BF179C" w:rsidRDefault="001E6E58" w:rsidP="00173229">
                    <w:pPr>
                      <w:spacing w:line="240" w:lineRule="auto"/>
                      <w:rPr>
                        <w:b/>
                      </w:rPr>
                    </w:pPr>
                    <w:proofErr w:type="spellStart"/>
                    <w:proofErr w:type="gramStart"/>
                    <w:r w:rsidRPr="00BF179C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BF179C">
                      <w:rPr>
                        <w:rFonts w:cs="Arial"/>
                        <w:b/>
                        <w:bCs/>
                        <w:szCs w:val="20"/>
                      </w:rPr>
                      <w:t>Geo-CoordinateIdentificationCIGeographicalCoordinate</w:t>
                    </w:r>
                    <w:proofErr w:type="spellEnd"/>
                  </w:p>
                  <w:p w:rsidR="001E6E58" w:rsidRPr="00BF179C" w:rsidRDefault="001E6E58" w:rsidP="00173229">
                    <w:pPr>
                      <w:spacing w:line="240" w:lineRule="auto"/>
                      <w:rPr>
                        <w:b/>
                        <w:szCs w:val="24"/>
                      </w:rPr>
                    </w:pPr>
                  </w:p>
                </w:txbxContent>
              </v:textbox>
            </v:rect>
            <v:shape id="_x0000_s10940" type="#_x0000_t32" style="position:absolute;left:7097;top:9692;width:907;height:0" o:connectortype="straight" strokeweight="2pt"/>
            <v:rect id="_x0000_s10941" style="position:absolute;left:7405;top:9756;width:789;height:462" stroked="f">
              <v:textbox style="mso-next-textbox:#_x0000_s10941">
                <w:txbxContent>
                  <w:p w:rsidR="001E6E58" w:rsidRPr="002F612C" w:rsidRDefault="001E6E58" w:rsidP="00173229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942" style="position:absolute;left:8004;top:9393;width:2964;height:543" filled="f" fillcolor="#8db3e2" strokeweight="2pt">
              <v:textbox style="mso-next-textbox:#_x0000_s10942">
                <w:txbxContent>
                  <w:p w:rsidR="001E6E58" w:rsidRPr="00C9342C" w:rsidRDefault="001E6E58" w:rsidP="00173229">
                    <w:pPr>
                      <w:spacing w:line="240" w:lineRule="auto"/>
                    </w:pPr>
                    <w:proofErr w:type="spellStart"/>
                    <w:proofErr w:type="gramStart"/>
                    <w:r w:rsidRPr="004A76AE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4A76AE">
                      <w:rPr>
                        <w:rFonts w:cs="Arial"/>
                        <w:bCs/>
                        <w:szCs w:val="20"/>
                      </w:rPr>
                      <w:t>TimeZoneCodeCode</w:t>
                    </w:r>
                    <w:proofErr w:type="spellEnd"/>
                  </w:p>
                </w:txbxContent>
              </v:textbox>
            </v:rect>
            <v:rect id="_x0000_s10943" style="position:absolute;left:6793;top:9562;width:300;height:262" strokeweight="2pt"/>
            <v:shape id="_x0000_s10944" type="#_x0000_t32" style="position:absolute;left:6783;top:9692;width:340;height:0" o:connectortype="straight" strokeweight="2pt"/>
          </v:group>
        </w:pict>
      </w:r>
    </w:p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1502"/>
        <w:gridCol w:w="1101"/>
        <w:gridCol w:w="907"/>
        <w:gridCol w:w="1518"/>
        <w:gridCol w:w="1032"/>
      </w:tblGrid>
      <w:tr w:rsidR="00173229" w:rsidRPr="006239D4" w:rsidTr="004B6469">
        <w:trPr>
          <w:trHeight w:val="330"/>
        </w:trPr>
        <w:tc>
          <w:tcPr>
            <w:tcW w:w="1834" w:type="pct"/>
            <w:shd w:val="clear" w:color="auto" w:fill="FFFFCC"/>
            <w:noWrap/>
            <w:vAlign w:val="center"/>
            <w:hideMark/>
          </w:tcPr>
          <w:p w:rsidR="00173229" w:rsidRPr="006239D4" w:rsidRDefault="00173229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785" w:type="pct"/>
            <w:shd w:val="clear" w:color="auto" w:fill="FFFFCC"/>
            <w:noWrap/>
            <w:vAlign w:val="center"/>
            <w:hideMark/>
          </w:tcPr>
          <w:p w:rsidR="00173229" w:rsidRPr="006239D4" w:rsidRDefault="00173229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75" w:type="pct"/>
            <w:shd w:val="clear" w:color="auto" w:fill="FFFFCC"/>
            <w:noWrap/>
            <w:vAlign w:val="center"/>
            <w:hideMark/>
          </w:tcPr>
          <w:p w:rsidR="00173229" w:rsidRPr="006239D4" w:rsidRDefault="00173229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474" w:type="pct"/>
            <w:shd w:val="clear" w:color="auto" w:fill="FFFFCC"/>
            <w:noWrap/>
            <w:vAlign w:val="center"/>
            <w:hideMark/>
          </w:tcPr>
          <w:p w:rsidR="00173229" w:rsidRPr="006239D4" w:rsidRDefault="00173229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793" w:type="pct"/>
            <w:shd w:val="clear" w:color="auto" w:fill="FFFFCC"/>
            <w:noWrap/>
            <w:vAlign w:val="center"/>
            <w:hideMark/>
          </w:tcPr>
          <w:p w:rsidR="00173229" w:rsidRPr="006239D4" w:rsidRDefault="00173229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39" w:type="pct"/>
            <w:shd w:val="clear" w:color="auto" w:fill="FFFFCC"/>
            <w:noWrap/>
            <w:vAlign w:val="center"/>
            <w:hideMark/>
          </w:tcPr>
          <w:p w:rsidR="00173229" w:rsidRPr="006239D4" w:rsidRDefault="00173229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173229" w:rsidRPr="006239D4" w:rsidTr="004B6469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173229" w:rsidRPr="006239D4" w:rsidRDefault="00173229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173229" w:rsidRPr="006239D4" w:rsidTr="004B6469">
        <w:trPr>
          <w:trHeight w:val="315"/>
        </w:trPr>
        <w:tc>
          <w:tcPr>
            <w:tcW w:w="1834" w:type="pct"/>
            <w:shd w:val="clear" w:color="auto" w:fill="auto"/>
            <w:noWrap/>
            <w:vAlign w:val="center"/>
            <w:hideMark/>
          </w:tcPr>
          <w:p w:rsidR="00173229" w:rsidRDefault="00173229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173229" w:rsidRDefault="00173229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E506F3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asram:TimeZoneCodeCode</w:t>
            </w:r>
          </w:p>
          <w:p w:rsidR="00173229" w:rsidRPr="006239D4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:rsidR="00173229" w:rsidRPr="006239D4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 w:rsidRPr="006239D4"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173229" w:rsidRPr="006239D4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50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173229" w:rsidRPr="006239D4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7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173229" w:rsidRPr="006239D4" w:rsidRDefault="00173229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Zone1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:rsidR="00173229" w:rsidRPr="006239D4" w:rsidRDefault="00173229" w:rsidP="004B6469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173229" w:rsidRPr="006239D4" w:rsidTr="004B6469">
        <w:trPr>
          <w:trHeight w:val="640"/>
        </w:trPr>
        <w:tc>
          <w:tcPr>
            <w:tcW w:w="5000" w:type="pct"/>
            <w:gridSpan w:val="6"/>
            <w:noWrap/>
            <w:vAlign w:val="center"/>
            <w:hideMark/>
          </w:tcPr>
          <w:p w:rsidR="00173229" w:rsidRDefault="00173229" w:rsidP="004B6469">
            <w:pPr>
              <w:spacing w:line="240" w:lineRule="auto"/>
              <w:rPr>
                <w:lang w:eastAsia="de-DE"/>
              </w:rPr>
            </w:pPr>
          </w:p>
          <w:p w:rsidR="00173229" w:rsidRDefault="00173229" w:rsidP="004B6469">
            <w:pPr>
              <w:spacing w:line="240" w:lineRule="auto"/>
              <w:rPr>
                <w:rFonts w:cs="Arial"/>
                <w:szCs w:val="20"/>
              </w:rPr>
            </w:pPr>
            <w:r>
              <w:rPr>
                <w:b/>
                <w:lang w:eastAsia="de-DE"/>
              </w:rPr>
              <w:t>Payee</w:t>
            </w:r>
            <w:r w:rsidRPr="00E506F3">
              <w:rPr>
                <w:b/>
                <w:lang w:eastAsia="de-DE"/>
              </w:rPr>
              <w:t>Time Zone</w:t>
            </w:r>
            <w:r>
              <w:rPr>
                <w:b/>
                <w:lang w:eastAsia="de-DE"/>
              </w:rPr>
              <w:t xml:space="preserve">: </w:t>
            </w:r>
            <w:r w:rsidRPr="00E506F3">
              <w:rPr>
                <w:rFonts w:cs="Arial"/>
                <w:szCs w:val="20"/>
              </w:rPr>
              <w:t xml:space="preserve">Contains of the </w:t>
            </w:r>
            <w:r w:rsidR="00B13795">
              <w:rPr>
                <w:rFonts w:cs="Arial"/>
                <w:szCs w:val="20"/>
              </w:rPr>
              <w:t>payee</w:t>
            </w:r>
            <w:r w:rsidRPr="00E506F3">
              <w:rPr>
                <w:rFonts w:cs="Arial"/>
                <w:szCs w:val="20"/>
              </w:rPr>
              <w:t xml:space="preserve"> contact local timezone</w:t>
            </w:r>
          </w:p>
          <w:p w:rsidR="00173229" w:rsidRPr="006239D4" w:rsidRDefault="00173229" w:rsidP="004B6469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173229" w:rsidRDefault="00173229" w:rsidP="00173229"/>
    <w:p w:rsidR="00802CD0" w:rsidRDefault="00802CD0" w:rsidP="00A46A31"/>
    <w:p w:rsidR="00802CD0" w:rsidRDefault="00802CD0" w:rsidP="00A46A31"/>
    <w:p w:rsidR="00802CD0" w:rsidRDefault="00802CD0" w:rsidP="00A46A31"/>
    <w:p w:rsidR="00B40FCD" w:rsidRPr="003F3442" w:rsidRDefault="00B40FCD" w:rsidP="00B40FCD">
      <w:pPr>
        <w:pStyle w:val="berschrift4"/>
      </w:pPr>
      <w:bookmarkStart w:id="77" w:name="_Toc349132640"/>
      <w:r w:rsidRPr="002503BA">
        <w:lastRenderedPageBreak/>
        <w:t>asram:DefinedCITradeContact</w:t>
      </w:r>
      <w:bookmarkEnd w:id="77"/>
    </w:p>
    <w:p w:rsidR="00B40FCD" w:rsidRDefault="00B40FCD" w:rsidP="00B40FCD"/>
    <w:p w:rsidR="00B40FCD" w:rsidRDefault="00B40FCD" w:rsidP="00B40FCD"/>
    <w:p w:rsidR="00B40FCD" w:rsidRDefault="00B40FCD" w:rsidP="00B40FCD"/>
    <w:p w:rsidR="00B40FCD" w:rsidRDefault="00B40FCD" w:rsidP="00B40FCD"/>
    <w:p w:rsidR="00B40FCD" w:rsidRDefault="00B40FCD" w:rsidP="00B40FCD"/>
    <w:p w:rsidR="00B40FCD" w:rsidRDefault="00B40FCD" w:rsidP="00B40FCD"/>
    <w:p w:rsidR="00B40FCD" w:rsidRDefault="00B40FCD" w:rsidP="00B40FCD"/>
    <w:p w:rsidR="00B40FCD" w:rsidRDefault="00B40FCD" w:rsidP="00B40FCD"/>
    <w:p w:rsidR="00B40FCD" w:rsidRDefault="00B40FCD" w:rsidP="00B40FCD"/>
    <w:p w:rsidR="00B40FCD" w:rsidRDefault="00B40FCD" w:rsidP="00B40FCD"/>
    <w:p w:rsidR="00B40FCD" w:rsidRDefault="00B40FCD" w:rsidP="00B40FCD"/>
    <w:p w:rsidR="00B40FCD" w:rsidRDefault="00B40FCD" w:rsidP="00B40FCD"/>
    <w:p w:rsidR="00B40FCD" w:rsidRDefault="00B40FCD" w:rsidP="00B40FCD"/>
    <w:p w:rsidR="00B40FCD" w:rsidRDefault="00B40FCD" w:rsidP="00B40FCD"/>
    <w:p w:rsidR="00B40FCD" w:rsidRDefault="00B40FCD" w:rsidP="00B40FCD"/>
    <w:p w:rsidR="00B40FCD" w:rsidRDefault="00B40FCD" w:rsidP="00B40FCD"/>
    <w:p w:rsidR="00B40FCD" w:rsidRDefault="00B40FCD" w:rsidP="00B40FCD"/>
    <w:p w:rsidR="00B40FCD" w:rsidRDefault="00B40FCD" w:rsidP="00B40FCD"/>
    <w:p w:rsidR="00B40FCD" w:rsidRDefault="00B40FCD" w:rsidP="00B40FCD"/>
    <w:p w:rsidR="00B40FCD" w:rsidRDefault="007B5E39" w:rsidP="00B40FCD">
      <w:r>
        <w:rPr>
          <w:noProof/>
          <w:lang w:val="de-DE" w:eastAsia="de-DE"/>
        </w:rPr>
        <w:pict>
          <v:group id="_x0000_s11540" style="position:absolute;margin-left:-46.15pt;margin-top:-212.5pt;width:472.9pt;height:255.05pt;z-index:268472320" coordorigin="512,2570" coordsize="9458,5101">
            <v:group id="_x0000_s11541" style="position:absolute;left:9533;top:5265;width:300;height:262" coordorigin="6283,5431" coordsize="300,262">
              <v:rect id="_x0000_s11542" style="position:absolute;left:6283;top:5431;width:300;height:262" strokeweight="2pt"/>
              <v:shape id="_x0000_s11543" type="#_x0000_t32" style="position:absolute;left:6367;top:5556;width:147;height:0" o:connectortype="straight" strokeweight="1.25pt"/>
              <v:shape id="_x0000_s11544" type="#_x0000_t32" style="position:absolute;left:6437;top:5501;width:0;height:113;flip:y" o:connectortype="straight" strokeweight="1.25pt"/>
            </v:group>
            <v:group id="_x0000_s11545" style="position:absolute;left:9113;top:6123;width:300;height:262" coordorigin="6283,5431" coordsize="300,262">
              <v:rect id="_x0000_s11546" style="position:absolute;left:6283;top:5431;width:300;height:262" strokeweight="2pt"/>
              <v:shape id="_x0000_s11547" type="#_x0000_t32" style="position:absolute;left:6367;top:5556;width:147;height:0" o:connectortype="straight" strokeweight="1.25pt"/>
              <v:shape id="_x0000_s11548" type="#_x0000_t32" style="position:absolute;left:6437;top:5501;width:0;height:113;flip:y" o:connectortype="straight" strokeweight="1.25pt"/>
            </v:group>
            <v:group id="_x0000_s11549" style="position:absolute;left:9670;top:7015;width:300;height:262" coordorigin="6283,5431" coordsize="300,262">
              <v:rect id="_x0000_s11550" style="position:absolute;left:6283;top:5431;width:300;height:262" strokeweight="2pt"/>
              <v:shape id="_x0000_s11551" type="#_x0000_t32" style="position:absolute;left:6367;top:5556;width:147;height:0" o:connectortype="straight" strokeweight="1.25pt"/>
              <v:shape id="_x0000_s11552" type="#_x0000_t32" style="position:absolute;left:6437;top:5501;width:0;height:113;flip:y" o:connectortype="straight" strokeweight="1.25pt"/>
            </v:group>
            <v:rect id="_x0000_s11553" style="position:absolute;left:4663;top:7209;width:789;height:462" stroked="f">
              <v:textbox style="mso-next-textbox:#_x0000_s11553">
                <w:txbxContent>
                  <w:p w:rsidR="001E6E58" w:rsidRPr="002F612C" w:rsidRDefault="001E6E58" w:rsidP="0027517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0..*</w:t>
                    </w:r>
                  </w:p>
                </w:txbxContent>
              </v:textbox>
            </v:rect>
            <v:rect id="_x0000_s11554" style="position:absolute;left:5253;top:6860;width:4402;height:543" filled="f" fillcolor="#8db3e2" strokeweight="2pt">
              <v:textbox style="mso-next-textbox:#_x0000_s11554">
                <w:txbxContent>
                  <w:p w:rsidR="001E6E58" w:rsidRPr="009E3BD3" w:rsidRDefault="001E6E58" w:rsidP="00275177">
                    <w:pPr>
                      <w:spacing w:line="240" w:lineRule="auto"/>
                    </w:pPr>
                    <w:proofErr w:type="spellStart"/>
                    <w:proofErr w:type="gramStart"/>
                    <w:r w:rsidRPr="009E3BD3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E3BD3">
                      <w:rPr>
                        <w:rFonts w:cs="Arial"/>
                        <w:bCs/>
                        <w:szCs w:val="20"/>
                      </w:rPr>
                      <w:t>TelephoneCIUniversalCommunication</w:t>
                    </w:r>
                    <w:proofErr w:type="spellEnd"/>
                  </w:p>
                  <w:p w:rsidR="001E6E58" w:rsidRPr="00821F77" w:rsidRDefault="001E6E58" w:rsidP="00275177">
                    <w:pPr>
                      <w:spacing w:line="240" w:lineRule="auto"/>
                      <w:rPr>
                        <w:szCs w:val="18"/>
                      </w:rPr>
                    </w:pPr>
                  </w:p>
                </w:txbxContent>
              </v:textbox>
            </v:rect>
            <v:rect id="_x0000_s11555" style="position:absolute;left:4687;top:4584;width:789;height:462" stroked="f">
              <v:textbox style="mso-next-textbox:#_x0000_s11555">
                <w:txbxContent>
                  <w:p w:rsidR="001E6E58" w:rsidRPr="002F612C" w:rsidRDefault="001E6E58" w:rsidP="0027517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556" style="position:absolute;left:5253;top:4254;width:1863;height:543" filled="f" fillcolor="#8db3e2" strokeweight="2pt">
              <v:textbox style="mso-next-textbox:#_x0000_s11556">
                <w:txbxContent>
                  <w:p w:rsidR="001E6E58" w:rsidRPr="00C4414E" w:rsidRDefault="001E6E58" w:rsidP="00275177">
                    <w:pPr>
                      <w:rPr>
                        <w:szCs w:val="18"/>
                      </w:rPr>
                    </w:pPr>
                    <w:proofErr w:type="spellStart"/>
                    <w:proofErr w:type="gramStart"/>
                    <w:r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C4414E">
                      <w:rPr>
                        <w:rFonts w:cs="Arial"/>
                        <w:bCs/>
                        <w:szCs w:val="20"/>
                      </w:rPr>
                      <w:t>TitleText</w:t>
                    </w:r>
                    <w:proofErr w:type="spellEnd"/>
                  </w:p>
                </w:txbxContent>
              </v:textbox>
            </v:rect>
            <v:rect id="_x0000_s11557" style="position:absolute;left:4668;top:6323;width:789;height:462" stroked="f">
              <v:textbox style="mso-next-textbox:#_x0000_s11557">
                <w:txbxContent>
                  <w:p w:rsidR="001E6E58" w:rsidRPr="002F612C" w:rsidRDefault="001E6E58" w:rsidP="0027517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0..*</w:t>
                    </w:r>
                  </w:p>
                </w:txbxContent>
              </v:textbox>
            </v:rect>
            <v:rect id="_x0000_s11558" style="position:absolute;left:4625;top:2919;width:789;height:462" stroked="f">
              <v:textbox style="mso-next-textbox:#_x0000_s11558">
                <w:txbxContent>
                  <w:p w:rsidR="001E6E58" w:rsidRPr="002F612C" w:rsidRDefault="001E6E58" w:rsidP="0027517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559" style="position:absolute;left:512;top:4768;width:3460;height:543" fillcolor="#8db3e2" strokeweight="2pt">
              <v:textbox style="mso-next-textbox:#_x0000_s11559">
                <w:txbxContent>
                  <w:p w:rsidR="001E6E58" w:rsidRPr="00821F77" w:rsidRDefault="001E6E58" w:rsidP="00275177">
                    <w:pPr>
                      <w:spacing w:line="240" w:lineRule="auto"/>
                      <w:rPr>
                        <w:b/>
                      </w:rPr>
                    </w:pPr>
                    <w:proofErr w:type="spellStart"/>
                    <w:proofErr w:type="gramStart"/>
                    <w:r w:rsidRPr="00821F77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821F77">
                      <w:rPr>
                        <w:rFonts w:cs="Arial"/>
                        <w:b/>
                        <w:bCs/>
                        <w:szCs w:val="20"/>
                      </w:rPr>
                      <w:t>DefinedCITradeContact</w:t>
                    </w:r>
                    <w:proofErr w:type="spellEnd"/>
                  </w:p>
                  <w:p w:rsidR="001E6E58" w:rsidRPr="00821F77" w:rsidRDefault="001E6E58" w:rsidP="00275177">
                    <w:pPr>
                      <w:spacing w:line="240" w:lineRule="auto"/>
                      <w:rPr>
                        <w:b/>
                        <w:szCs w:val="18"/>
                      </w:rPr>
                    </w:pPr>
                  </w:p>
                </w:txbxContent>
              </v:textbox>
            </v:rect>
            <v:shape id="_x0000_s11560" type="#_x0000_t32" style="position:absolute;left:4605;top:7194;width:624;height:0" o:connectortype="straight" strokeweight="2pt"/>
            <v:rect id="_x0000_s11561" style="position:absolute;left:4661;top:5459;width:789;height:462" stroked="f">
              <v:textbox style="mso-next-textbox:#_x0000_s11561">
                <w:txbxContent>
                  <w:p w:rsidR="001E6E58" w:rsidRPr="002F612C" w:rsidRDefault="001E6E58" w:rsidP="0027517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0..*</w:t>
                    </w:r>
                  </w:p>
                </w:txbxContent>
              </v:textbox>
            </v:rect>
            <v:rect id="_x0000_s11562" style="position:absolute;left:5247;top:5140;width:4286;height:543" filled="f" fillcolor="#8db3e2" strokeweight="2pt">
              <v:textbox style="mso-next-textbox:#_x0000_s11562">
                <w:txbxContent>
                  <w:p w:rsidR="001E6E58" w:rsidRPr="009E3BD3" w:rsidRDefault="001E6E58" w:rsidP="00275177">
                    <w:pPr>
                      <w:spacing w:line="240" w:lineRule="auto"/>
                    </w:pPr>
                    <w:proofErr w:type="spellStart"/>
                    <w:proofErr w:type="gramStart"/>
                    <w:r w:rsidRPr="009E3BD3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E3BD3">
                      <w:rPr>
                        <w:rFonts w:cs="Arial"/>
                        <w:bCs/>
                        <w:szCs w:val="20"/>
                      </w:rPr>
                      <w:t>EmailURICIUniversalCommunication</w:t>
                    </w:r>
                    <w:proofErr w:type="spellEnd"/>
                  </w:p>
                  <w:p w:rsidR="001E6E58" w:rsidRPr="00821F77" w:rsidRDefault="001E6E58" w:rsidP="00275177">
                    <w:pPr>
                      <w:spacing w:line="240" w:lineRule="auto"/>
                      <w:rPr>
                        <w:szCs w:val="18"/>
                      </w:rPr>
                    </w:pPr>
                  </w:p>
                </w:txbxContent>
              </v:textbox>
            </v:rect>
            <v:rect id="_x0000_s11563" style="position:absolute;left:5253;top:5993;width:3860;height:543" filled="f" fillcolor="#8db3e2" strokeweight="2pt">
              <v:textbox style="mso-next-textbox:#_x0000_s11563">
                <w:txbxContent>
                  <w:p w:rsidR="001E6E58" w:rsidRPr="009E3BD3" w:rsidRDefault="001E6E58" w:rsidP="00275177">
                    <w:pPr>
                      <w:spacing w:line="240" w:lineRule="auto"/>
                    </w:pPr>
                    <w:proofErr w:type="spellStart"/>
                    <w:proofErr w:type="gramStart"/>
                    <w:r w:rsidRPr="009E3BD3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E3BD3">
                      <w:rPr>
                        <w:rFonts w:cs="Arial"/>
                        <w:bCs/>
                        <w:szCs w:val="20"/>
                      </w:rPr>
                      <w:t>FaxCIUniversalCommunication</w:t>
                    </w:r>
                    <w:proofErr w:type="spellEnd"/>
                  </w:p>
                  <w:p w:rsidR="001E6E58" w:rsidRPr="00821F77" w:rsidRDefault="001E6E58" w:rsidP="00275177">
                    <w:pPr>
                      <w:spacing w:line="240" w:lineRule="auto"/>
                      <w:rPr>
                        <w:szCs w:val="18"/>
                      </w:rPr>
                    </w:pPr>
                  </w:p>
                </w:txbxContent>
              </v:textbox>
            </v:rect>
            <v:shape id="_x0000_s11564" type="#_x0000_t32" style="position:absolute;left:4592;top:2824;width:13;height:4374;flip:x" o:connectortype="straight" strokeweight="2pt"/>
            <v:rect id="_x0000_s11565" style="position:absolute;left:4644;top:3743;width:789;height:462" stroked="f">
              <v:textbox style="mso-next-textbox:#_x0000_s11565">
                <w:txbxContent>
                  <w:p w:rsidR="001E6E58" w:rsidRPr="002F612C" w:rsidRDefault="001E6E58" w:rsidP="0027517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566" style="position:absolute;left:3989;top:4937;width:300;height:262" strokeweight="2pt"/>
            <v:shape id="_x0000_s11567" type="#_x0000_t32" style="position:absolute;left:3979;top:5067;width:340;height:0" o:connectortype="straight" strokeweight="2pt"/>
            <v:rect id="_x0000_s11568" style="position:absolute;left:5213;top:2570;width:3058;height:543" filled="f" fillcolor="#8db3e2" strokeweight="2pt">
              <v:textbox style="mso-next-textbox:#_x0000_s11568">
                <w:txbxContent>
                  <w:p w:rsidR="001E6E58" w:rsidRPr="009E3BD3" w:rsidRDefault="001E6E58" w:rsidP="00275177">
                    <w:pPr>
                      <w:spacing w:line="240" w:lineRule="auto"/>
                    </w:pPr>
                    <w:proofErr w:type="spellStart"/>
                    <w:proofErr w:type="gramStart"/>
                    <w:r w:rsidRPr="009E3BD3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E3BD3">
                      <w:rPr>
                        <w:rFonts w:cs="Arial"/>
                        <w:bCs/>
                        <w:szCs w:val="20"/>
                      </w:rPr>
                      <w:t>DepartmentNameText</w:t>
                    </w:r>
                    <w:proofErr w:type="spellEnd"/>
                  </w:p>
                  <w:p w:rsidR="001E6E58" w:rsidRPr="00821F77" w:rsidRDefault="001E6E58" w:rsidP="00275177">
                    <w:pPr>
                      <w:spacing w:line="240" w:lineRule="auto"/>
                      <w:rPr>
                        <w:szCs w:val="18"/>
                      </w:rPr>
                    </w:pPr>
                  </w:p>
                </w:txbxContent>
              </v:textbox>
            </v:rect>
            <v:rect id="_x0000_s11569" style="position:absolute;left:5232;top:3410;width:2572;height:543" filled="f" fillcolor="#8db3e2" strokeweight="2pt">
              <v:textbox style="mso-next-textbox:#_x0000_s11569">
                <w:txbxContent>
                  <w:p w:rsidR="001E6E58" w:rsidRPr="009E3BD3" w:rsidRDefault="001E6E58" w:rsidP="00275177">
                    <w:pPr>
                      <w:spacing w:line="240" w:lineRule="auto"/>
                    </w:pPr>
                    <w:proofErr w:type="spellStart"/>
                    <w:proofErr w:type="gramStart"/>
                    <w:r w:rsidRPr="009E3BD3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9E3BD3">
                      <w:rPr>
                        <w:rFonts w:cs="Arial"/>
                        <w:bCs/>
                        <w:szCs w:val="20"/>
                      </w:rPr>
                      <w:t>PersonNameText</w:t>
                    </w:r>
                    <w:proofErr w:type="spellEnd"/>
                  </w:p>
                  <w:p w:rsidR="001E6E58" w:rsidRPr="00821F77" w:rsidRDefault="001E6E58" w:rsidP="00275177">
                    <w:pPr>
                      <w:spacing w:line="240" w:lineRule="auto"/>
                      <w:rPr>
                        <w:szCs w:val="18"/>
                      </w:rPr>
                    </w:pPr>
                  </w:p>
                </w:txbxContent>
              </v:textbox>
            </v:rect>
            <v:shape id="_x0000_s11570" type="#_x0000_t32" style="position:absolute;left:4606;top:2851;width:624;height:0" o:connectortype="straight" strokeweight="2pt"/>
            <v:shape id="_x0000_s11571" type="#_x0000_t32" style="position:absolute;left:4593;top:3641;width:624;height:0" o:connectortype="straight" strokeweight="2pt"/>
            <v:shape id="_x0000_s11572" type="#_x0000_t32" style="position:absolute;left:4193;top:5067;width:400;height:0" o:connectortype="straight" strokeweight="2pt"/>
            <v:shape id="_x0000_s11573" type="#_x0000_t32" style="position:absolute;left:4612;top:4544;width:624;height:0" o:connectortype="straight" strokeweight="2pt"/>
            <v:shape id="_x0000_s11574" type="#_x0000_t32" style="position:absolute;left:4612;top:5462;width:624;height:0" o:connectortype="straight" strokeweight="2pt"/>
            <v:shape id="_x0000_s11575" type="#_x0000_t32" style="position:absolute;left:4612;top:6346;width:624;height:0" o:connectortype="straight" strokeweight="2pt"/>
          </v:group>
        </w:pict>
      </w:r>
    </w:p>
    <w:p w:rsidR="00B40FCD" w:rsidRDefault="00B40FCD" w:rsidP="00B40FCD"/>
    <w:p w:rsidR="00B40FCD" w:rsidRDefault="00B40FCD" w:rsidP="00B40FCD"/>
    <w:p w:rsidR="00B40FCD" w:rsidRDefault="00B40FCD" w:rsidP="00B40FCD"/>
    <w:p w:rsidR="00275177" w:rsidRDefault="00275177" w:rsidP="00B40FCD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38"/>
        <w:gridCol w:w="748"/>
        <w:gridCol w:w="883"/>
        <w:gridCol w:w="728"/>
        <w:gridCol w:w="1439"/>
        <w:gridCol w:w="834"/>
      </w:tblGrid>
      <w:tr w:rsidR="00275177" w:rsidTr="004B6469">
        <w:trPr>
          <w:trHeight w:val="329"/>
        </w:trPr>
        <w:tc>
          <w:tcPr>
            <w:tcW w:w="4938" w:type="dxa"/>
            <w:shd w:val="clear" w:color="auto" w:fill="FFFFCC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748" w:type="dxa"/>
            <w:shd w:val="clear" w:color="auto" w:fill="FFFFCC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883" w:type="dxa"/>
            <w:shd w:val="clear" w:color="auto" w:fill="FFFFCC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728" w:type="dxa"/>
            <w:shd w:val="clear" w:color="auto" w:fill="FFFFCC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1439" w:type="dxa"/>
            <w:shd w:val="clear" w:color="auto" w:fill="FFFFCC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834" w:type="dxa"/>
            <w:shd w:val="clear" w:color="auto" w:fill="FFFFCC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7A6D70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275177" w:rsidTr="004B6469">
        <w:trPr>
          <w:trHeight w:val="329"/>
        </w:trPr>
        <w:tc>
          <w:tcPr>
            <w:tcW w:w="9570" w:type="dxa"/>
            <w:gridSpan w:val="6"/>
            <w:shd w:val="clear" w:color="auto" w:fill="FFFFCC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275177" w:rsidRPr="007A6D70" w:rsidTr="004B6469">
        <w:trPr>
          <w:trHeight w:val="318"/>
        </w:trPr>
        <w:tc>
          <w:tcPr>
            <w:tcW w:w="4938" w:type="dxa"/>
            <w:vAlign w:val="center"/>
          </w:tcPr>
          <w:p w:rsidR="00275177" w:rsidRDefault="0027517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275177" w:rsidRPr="008F3B37" w:rsidRDefault="0027517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8F3B37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asram:DepartmentNameText</w:t>
            </w:r>
          </w:p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</w:tc>
        <w:tc>
          <w:tcPr>
            <w:tcW w:w="748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35</w:t>
            </w:r>
          </w:p>
        </w:tc>
        <w:tc>
          <w:tcPr>
            <w:tcW w:w="728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439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DepName</w:t>
            </w:r>
          </w:p>
        </w:tc>
        <w:tc>
          <w:tcPr>
            <w:tcW w:w="834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275177" w:rsidTr="004B6469">
        <w:trPr>
          <w:trHeight w:val="641"/>
        </w:trPr>
        <w:tc>
          <w:tcPr>
            <w:tcW w:w="9570" w:type="dxa"/>
            <w:gridSpan w:val="6"/>
            <w:vAlign w:val="center"/>
          </w:tcPr>
          <w:p w:rsidR="00275177" w:rsidRPr="003D4D19" w:rsidRDefault="00B13795" w:rsidP="00B13795">
            <w:pPr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Paye</w:t>
            </w:r>
            <w:r w:rsidR="00275177">
              <w:rPr>
                <w:rFonts w:cs="Arial"/>
                <w:b/>
                <w:szCs w:val="20"/>
              </w:rPr>
              <w:t>eC</w:t>
            </w:r>
            <w:r>
              <w:rPr>
                <w:rFonts w:cs="Arial"/>
                <w:b/>
                <w:szCs w:val="20"/>
              </w:rPr>
              <w:t>ontactD</w:t>
            </w:r>
            <w:r w:rsidR="00275177" w:rsidRPr="005065A0">
              <w:rPr>
                <w:rFonts w:cs="Arial"/>
                <w:b/>
                <w:szCs w:val="20"/>
              </w:rPr>
              <w:t>epartment:</w:t>
            </w:r>
            <w:r w:rsidR="00275177" w:rsidRPr="005065A0">
              <w:rPr>
                <w:rFonts w:cs="Arial"/>
                <w:szCs w:val="20"/>
              </w:rPr>
              <w:t xml:space="preserve"> </w:t>
            </w:r>
            <w:r w:rsidR="00275177" w:rsidRPr="00B17A5F">
              <w:rPr>
                <w:rFonts w:cs="Arial"/>
                <w:szCs w:val="20"/>
              </w:rPr>
              <w:t xml:space="preserve">Contains of the </w:t>
            </w:r>
            <w:r>
              <w:rPr>
                <w:rFonts w:cs="Arial"/>
                <w:szCs w:val="20"/>
              </w:rPr>
              <w:t>payee</w:t>
            </w:r>
            <w:r w:rsidR="00275177" w:rsidRPr="00B17A5F">
              <w:rPr>
                <w:rFonts w:cs="Arial"/>
                <w:szCs w:val="20"/>
              </w:rPr>
              <w:t xml:space="preserve"> contact department</w:t>
            </w:r>
          </w:p>
        </w:tc>
      </w:tr>
      <w:tr w:rsidR="00275177" w:rsidRPr="007A6D70" w:rsidTr="004B6469">
        <w:tc>
          <w:tcPr>
            <w:tcW w:w="4938" w:type="dxa"/>
            <w:vAlign w:val="center"/>
          </w:tcPr>
          <w:p w:rsidR="00275177" w:rsidRDefault="0027517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275177" w:rsidRPr="008F3B37" w:rsidRDefault="0027517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8F3B37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asram:PersonNameText</w:t>
            </w:r>
          </w:p>
          <w:p w:rsidR="00275177" w:rsidRPr="006E3E62" w:rsidRDefault="00275177" w:rsidP="004B6469">
            <w:pPr>
              <w:spacing w:line="240" w:lineRule="auto"/>
              <w:rPr>
                <w:rFonts w:cs="Arial"/>
                <w:bCs/>
                <w:szCs w:val="20"/>
              </w:rPr>
            </w:pPr>
          </w:p>
        </w:tc>
        <w:tc>
          <w:tcPr>
            <w:tcW w:w="748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35</w:t>
            </w:r>
          </w:p>
        </w:tc>
        <w:tc>
          <w:tcPr>
            <w:tcW w:w="728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439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PersName</w:t>
            </w:r>
          </w:p>
        </w:tc>
        <w:tc>
          <w:tcPr>
            <w:tcW w:w="834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275177" w:rsidRPr="007A6D70" w:rsidTr="004B6469">
        <w:tc>
          <w:tcPr>
            <w:tcW w:w="9570" w:type="dxa"/>
            <w:gridSpan w:val="6"/>
            <w:vAlign w:val="center"/>
          </w:tcPr>
          <w:p w:rsidR="00275177" w:rsidRDefault="0027517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275177" w:rsidRDefault="00B13795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szCs w:val="20"/>
              </w:rPr>
              <w:t>Payee</w:t>
            </w:r>
            <w:r w:rsidR="00275177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C</w:t>
            </w: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ontactN</w:t>
            </w:r>
            <w:r w:rsidR="00275177" w:rsidRPr="005065A0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ame:</w:t>
            </w:r>
            <w:r w:rsidR="00275177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</w:t>
            </w:r>
            <w:r w:rsidR="00275177" w:rsidRPr="00F5375F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Contains of the </w:t>
            </w:r>
            <w:r>
              <w:rPr>
                <w:rFonts w:cs="Arial"/>
                <w:szCs w:val="20"/>
              </w:rPr>
              <w:t>payee</w:t>
            </w:r>
            <w:r w:rsidRPr="00B17A5F">
              <w:rPr>
                <w:rFonts w:cs="Arial"/>
                <w:szCs w:val="20"/>
              </w:rPr>
              <w:t xml:space="preserve"> </w:t>
            </w:r>
            <w:r w:rsidR="00275177" w:rsidRPr="00F5375F">
              <w:rPr>
                <w:rFonts w:eastAsia="Times New Roman" w:cs="Arial"/>
                <w:color w:val="000000"/>
                <w:szCs w:val="20"/>
                <w:lang w:eastAsia="de-DE"/>
              </w:rPr>
              <w:t>contact name</w:t>
            </w:r>
          </w:p>
          <w:p w:rsidR="00275177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275177" w:rsidRPr="007A6D70" w:rsidTr="004B6469">
        <w:tc>
          <w:tcPr>
            <w:tcW w:w="4938" w:type="dxa"/>
            <w:vAlign w:val="center"/>
          </w:tcPr>
          <w:p w:rsidR="00275177" w:rsidRDefault="0027517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275177" w:rsidRPr="008F3B37" w:rsidRDefault="00275177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</w:t>
            </w:r>
            <w:r w:rsidRPr="008F3B37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TitleText</w:t>
            </w:r>
          </w:p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</w:tc>
        <w:tc>
          <w:tcPr>
            <w:tcW w:w="748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883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15</w:t>
            </w:r>
          </w:p>
        </w:tc>
        <w:tc>
          <w:tcPr>
            <w:tcW w:w="728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439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Dr.</w:t>
            </w:r>
          </w:p>
        </w:tc>
        <w:tc>
          <w:tcPr>
            <w:tcW w:w="834" w:type="dxa"/>
            <w:vAlign w:val="center"/>
          </w:tcPr>
          <w:p w:rsidR="00275177" w:rsidRPr="007A6D70" w:rsidRDefault="00275177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275177" w:rsidRPr="007A6D70" w:rsidTr="004B6469">
        <w:tc>
          <w:tcPr>
            <w:tcW w:w="9570" w:type="dxa"/>
            <w:gridSpan w:val="6"/>
            <w:vAlign w:val="center"/>
          </w:tcPr>
          <w:p w:rsidR="00275177" w:rsidRDefault="0027517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  <w:p w:rsidR="00275177" w:rsidRDefault="00B13795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szCs w:val="20"/>
              </w:rPr>
              <w:t>Payee</w:t>
            </w:r>
            <w:r w:rsidR="00275177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C</w:t>
            </w: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ontactT</w:t>
            </w:r>
            <w:r w:rsidR="00275177" w:rsidRPr="005065A0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itle:</w:t>
            </w:r>
            <w:r w:rsidR="00275177" w:rsidRPr="005065A0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</w:t>
            </w:r>
            <w:r w:rsidR="00275177" w:rsidRPr="00F5375F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Contains of the </w:t>
            </w:r>
            <w:r>
              <w:rPr>
                <w:rFonts w:cs="Arial"/>
                <w:szCs w:val="20"/>
              </w:rPr>
              <w:t>payee</w:t>
            </w:r>
            <w:r w:rsidRPr="00B17A5F">
              <w:rPr>
                <w:rFonts w:cs="Arial"/>
                <w:szCs w:val="20"/>
              </w:rPr>
              <w:t xml:space="preserve"> </w:t>
            </w:r>
            <w:r w:rsidR="00275177" w:rsidRPr="00F5375F">
              <w:rPr>
                <w:rFonts w:eastAsia="Times New Roman" w:cs="Arial"/>
                <w:color w:val="000000"/>
                <w:szCs w:val="20"/>
                <w:lang w:eastAsia="de-DE"/>
              </w:rPr>
              <w:t>title</w:t>
            </w:r>
          </w:p>
          <w:p w:rsidR="00275177" w:rsidRPr="007A6D70" w:rsidRDefault="00275177" w:rsidP="004B6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</w:tbl>
    <w:p w:rsidR="00275177" w:rsidRDefault="00275177" w:rsidP="00B40FCD"/>
    <w:p w:rsidR="00275177" w:rsidRDefault="00275177" w:rsidP="00B40FCD"/>
    <w:p w:rsidR="00275177" w:rsidRDefault="00275177" w:rsidP="00B40FCD"/>
    <w:p w:rsidR="00B40FCD" w:rsidRDefault="00B40FCD" w:rsidP="00B40FCD"/>
    <w:p w:rsidR="00B40FCD" w:rsidRDefault="00B40FCD" w:rsidP="00B40FCD"/>
    <w:p w:rsidR="00B40FCD" w:rsidRDefault="00B40FCD" w:rsidP="00B40FCD"/>
    <w:p w:rsidR="00B40FCD" w:rsidRDefault="00B40FCD" w:rsidP="00B40FCD"/>
    <w:p w:rsidR="00B40FCD" w:rsidRDefault="00B40FCD" w:rsidP="00B40FCD"/>
    <w:p w:rsidR="00B40FCD" w:rsidRDefault="00B40FCD" w:rsidP="00B40FCD"/>
    <w:p w:rsidR="00B40FCD" w:rsidRPr="003F3442" w:rsidRDefault="00B40FCD" w:rsidP="00B40FCD">
      <w:pPr>
        <w:pStyle w:val="berschrift5"/>
      </w:pPr>
      <w:bookmarkStart w:id="78" w:name="_Toc349132641"/>
      <w:r w:rsidRPr="005971BD">
        <w:lastRenderedPageBreak/>
        <w:t>asram:EmailURICIUniversalCommunication</w:t>
      </w:r>
      <w:bookmarkEnd w:id="78"/>
    </w:p>
    <w:p w:rsidR="00B40FCD" w:rsidRDefault="00B40FCD" w:rsidP="00B40FCD"/>
    <w:p w:rsidR="00B40FCD" w:rsidRDefault="00B40FCD" w:rsidP="00B40FCD"/>
    <w:p w:rsidR="00B40FCD" w:rsidRDefault="007B5E39" w:rsidP="00B40FCD">
      <w:r>
        <w:rPr>
          <w:noProof/>
          <w:lang w:val="de-DE" w:eastAsia="de-DE"/>
        </w:rPr>
        <w:pict>
          <v:group id="_x0000_s9574" style="position:absolute;margin-left:-45.65pt;margin-top:9.25pt;width:443.4pt;height:41.25pt;z-index:265279488" coordorigin="505,5408" coordsize="8868,825">
            <v:rect id="_x0000_s9575" style="position:absolute;left:505;top:5408;width:4684;height:543" fillcolor="#8db3e2" strokeweight="2pt">
              <v:textbox style="mso-next-textbox:#_x0000_s9575">
                <w:txbxContent>
                  <w:p w:rsidR="001E6E58" w:rsidRPr="00BF179C" w:rsidRDefault="001E6E58" w:rsidP="00B40FCD">
                    <w:pPr>
                      <w:spacing w:line="240" w:lineRule="auto"/>
                      <w:rPr>
                        <w:b/>
                        <w:szCs w:val="24"/>
                      </w:rPr>
                    </w:pPr>
                    <w:proofErr w:type="spellStart"/>
                    <w:proofErr w:type="gramStart"/>
                    <w:r w:rsidRPr="00482F1A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482F1A">
                      <w:rPr>
                        <w:rFonts w:cs="Arial"/>
                        <w:b/>
                        <w:bCs/>
                        <w:szCs w:val="20"/>
                      </w:rPr>
                      <w:t>EmailURICIUniversalCommunication</w:t>
                    </w:r>
                    <w:proofErr w:type="spellEnd"/>
                  </w:p>
                </w:txbxContent>
              </v:textbox>
            </v:rect>
            <v:shape id="_x0000_s9576" type="#_x0000_t32" style="position:absolute;left:5502;top:5707;width:907;height:0" o:connectortype="straight" strokeweight="2pt"/>
            <v:rect id="_x0000_s9577" style="position:absolute;left:5810;top:5771;width:789;height:462" stroked="f">
              <v:textbox style="mso-next-textbox:#_x0000_s9577">
                <w:txbxContent>
                  <w:p w:rsidR="001E6E58" w:rsidRPr="002F612C" w:rsidRDefault="001E6E58" w:rsidP="00B40FCD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578" style="position:absolute;left:6409;top:5408;width:2964;height:543" filled="f" fillcolor="#8db3e2" strokeweight="2pt">
              <v:textbox style="mso-next-textbox:#_x0000_s9578">
                <w:txbxContent>
                  <w:p w:rsidR="001E6E58" w:rsidRPr="00482F1A" w:rsidRDefault="001E6E58" w:rsidP="00B40FCD">
                    <w:pPr>
                      <w:spacing w:line="240" w:lineRule="auto"/>
                    </w:pPr>
                    <w:proofErr w:type="spellStart"/>
                    <w:proofErr w:type="gramStart"/>
                    <w:r w:rsidRPr="00482F1A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482F1A">
                      <w:rPr>
                        <w:rFonts w:cs="Arial"/>
                        <w:bCs/>
                        <w:szCs w:val="20"/>
                      </w:rPr>
                      <w:t>CompleteNumberText</w:t>
                    </w:r>
                    <w:proofErr w:type="spellEnd"/>
                  </w:p>
                </w:txbxContent>
              </v:textbox>
            </v:rect>
            <v:rect id="_x0000_s9579" style="position:absolute;left:5198;top:5577;width:300;height:262" strokeweight="2pt"/>
            <v:shape id="_x0000_s9580" type="#_x0000_t32" style="position:absolute;left:5188;top:5707;width:340;height:0" o:connectortype="straight" strokeweight="2pt"/>
          </v:group>
        </w:pict>
      </w:r>
    </w:p>
    <w:p w:rsidR="00B40FCD" w:rsidRDefault="00B40FCD" w:rsidP="00B40FCD"/>
    <w:p w:rsidR="00B40FCD" w:rsidRDefault="00B40FCD" w:rsidP="00B40FCD"/>
    <w:p w:rsidR="00B40FCD" w:rsidRDefault="00B40FCD" w:rsidP="00B40FCD"/>
    <w:p w:rsidR="00B40FCD" w:rsidRDefault="00B40FCD" w:rsidP="00B40FCD"/>
    <w:p w:rsidR="00B40FCD" w:rsidRDefault="00B40FCD" w:rsidP="00B40FCD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1502"/>
        <w:gridCol w:w="1101"/>
        <w:gridCol w:w="907"/>
        <w:gridCol w:w="1518"/>
        <w:gridCol w:w="1032"/>
      </w:tblGrid>
      <w:tr w:rsidR="00B40FCD" w:rsidRPr="006239D4" w:rsidTr="00B94CC3">
        <w:trPr>
          <w:trHeight w:val="330"/>
        </w:trPr>
        <w:tc>
          <w:tcPr>
            <w:tcW w:w="1834" w:type="pct"/>
            <w:shd w:val="clear" w:color="auto" w:fill="FFFFCC"/>
            <w:noWrap/>
            <w:vAlign w:val="center"/>
            <w:hideMark/>
          </w:tcPr>
          <w:p w:rsidR="00B40FCD" w:rsidRPr="006239D4" w:rsidRDefault="00B40FCD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785" w:type="pct"/>
            <w:shd w:val="clear" w:color="auto" w:fill="FFFFCC"/>
            <w:noWrap/>
            <w:vAlign w:val="center"/>
            <w:hideMark/>
          </w:tcPr>
          <w:p w:rsidR="00B40FCD" w:rsidRPr="006239D4" w:rsidRDefault="00B40FCD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75" w:type="pct"/>
            <w:shd w:val="clear" w:color="auto" w:fill="FFFFCC"/>
            <w:noWrap/>
            <w:vAlign w:val="center"/>
            <w:hideMark/>
          </w:tcPr>
          <w:p w:rsidR="00B40FCD" w:rsidRPr="006239D4" w:rsidRDefault="00B40FCD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474" w:type="pct"/>
            <w:shd w:val="clear" w:color="auto" w:fill="FFFFCC"/>
            <w:noWrap/>
            <w:vAlign w:val="center"/>
            <w:hideMark/>
          </w:tcPr>
          <w:p w:rsidR="00B40FCD" w:rsidRPr="006239D4" w:rsidRDefault="00B40FCD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793" w:type="pct"/>
            <w:shd w:val="clear" w:color="auto" w:fill="FFFFCC"/>
            <w:noWrap/>
            <w:vAlign w:val="center"/>
            <w:hideMark/>
          </w:tcPr>
          <w:p w:rsidR="00B40FCD" w:rsidRPr="006239D4" w:rsidRDefault="00B40FCD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39" w:type="pct"/>
            <w:shd w:val="clear" w:color="auto" w:fill="FFFFCC"/>
            <w:noWrap/>
            <w:vAlign w:val="center"/>
            <w:hideMark/>
          </w:tcPr>
          <w:p w:rsidR="00B40FCD" w:rsidRPr="006239D4" w:rsidRDefault="00B40FCD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B40FCD" w:rsidRPr="006239D4" w:rsidTr="00B94CC3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B40FCD" w:rsidRPr="006239D4" w:rsidRDefault="00B40FCD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B40FCD" w:rsidRPr="006239D4" w:rsidTr="00B94CC3">
        <w:trPr>
          <w:trHeight w:val="315"/>
        </w:trPr>
        <w:tc>
          <w:tcPr>
            <w:tcW w:w="1834" w:type="pct"/>
            <w:shd w:val="clear" w:color="auto" w:fill="auto"/>
            <w:noWrap/>
            <w:vAlign w:val="center"/>
            <w:hideMark/>
          </w:tcPr>
          <w:p w:rsidR="00B40FCD" w:rsidRDefault="00B40FCD" w:rsidP="00B94CC3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B40FCD" w:rsidRDefault="00B40FCD" w:rsidP="00B94CC3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D83B9B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asram:CompleteNumberText</w:t>
            </w:r>
          </w:p>
          <w:p w:rsidR="00B40FCD" w:rsidRPr="006239D4" w:rsidRDefault="00B40FCD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:rsidR="00B40FCD" w:rsidRPr="006239D4" w:rsidRDefault="00B40FCD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B40FCD" w:rsidRPr="007A6D70" w:rsidRDefault="00B40FCD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64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B40FCD" w:rsidRPr="007A6D70" w:rsidRDefault="00B40FCD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7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B40FCD" w:rsidRPr="007A6D70" w:rsidRDefault="00B40FCD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abc@abc.fr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:rsidR="00B40FCD" w:rsidRPr="007A6D70" w:rsidRDefault="00B40FCD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B40FCD" w:rsidRPr="006239D4" w:rsidTr="00B94CC3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B40FCD" w:rsidRPr="00214763" w:rsidRDefault="00B40FCD" w:rsidP="00B94CC3">
            <w:pPr>
              <w:spacing w:line="240" w:lineRule="auto"/>
              <w:rPr>
                <w:rFonts w:eastAsia="Times New Roman"/>
                <w:color w:val="000000"/>
                <w:szCs w:val="20"/>
                <w:lang w:val="de-DE" w:eastAsia="de-DE"/>
              </w:rPr>
            </w:pPr>
          </w:p>
          <w:p w:rsidR="00B40FCD" w:rsidRDefault="00B13795" w:rsidP="00B94CC3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Payee</w:t>
            </w:r>
            <w:r w:rsidR="00B40FCD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C</w:t>
            </w:r>
            <w:r w:rsidR="00B40FCD" w:rsidRPr="00C57A32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ontact</w:t>
            </w: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M</w:t>
            </w:r>
            <w:r w:rsidR="00B40FCD" w:rsidRPr="00C57A32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ail:</w:t>
            </w:r>
            <w:r w:rsidR="00B40FCD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</w:t>
            </w:r>
            <w:r w:rsidR="00B40FCD" w:rsidRPr="00F5375F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Contains of the contact </w:t>
            </w:r>
            <w:r w:rsidR="00B40FCD">
              <w:rPr>
                <w:rFonts w:eastAsia="Times New Roman" w:cs="Arial"/>
                <w:color w:val="000000"/>
                <w:szCs w:val="20"/>
                <w:lang w:eastAsia="de-DE"/>
              </w:rPr>
              <w:t>email</w:t>
            </w:r>
          </w:p>
          <w:p w:rsidR="00B40FCD" w:rsidRPr="004A17ED" w:rsidRDefault="00B40FCD" w:rsidP="00B94CC3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B40FCD" w:rsidRDefault="00B40FCD" w:rsidP="00B40FCD"/>
    <w:p w:rsidR="00B40FCD" w:rsidRDefault="00B40FCD" w:rsidP="00B40FCD"/>
    <w:p w:rsidR="00B40FCD" w:rsidRPr="008023FF" w:rsidRDefault="00B40FCD" w:rsidP="00B40FCD">
      <w:pPr>
        <w:pStyle w:val="berschrift5"/>
      </w:pPr>
      <w:bookmarkStart w:id="79" w:name="_Toc349132642"/>
      <w:r w:rsidRPr="005971BD">
        <w:t>asram:FaxCIUniversalCommunication</w:t>
      </w:r>
      <w:bookmarkEnd w:id="79"/>
    </w:p>
    <w:p w:rsidR="00B40FCD" w:rsidRDefault="00B40FCD" w:rsidP="00B40FCD"/>
    <w:p w:rsidR="00B40FCD" w:rsidRDefault="007B5E39" w:rsidP="00B40FCD">
      <w:r>
        <w:rPr>
          <w:noProof/>
          <w:lang w:val="de-DE" w:eastAsia="de-DE"/>
        </w:rPr>
        <w:pict>
          <v:group id="_x0000_s9581" style="position:absolute;margin-left:-45.65pt;margin-top:2.15pt;width:443.4pt;height:41.25pt;z-index:265280512" coordorigin="505,5408" coordsize="8868,825">
            <v:rect id="_x0000_s9582" style="position:absolute;left:505;top:5408;width:4684;height:543" fillcolor="#8db3e2" strokeweight="2pt">
              <v:textbox style="mso-next-textbox:#_x0000_s9582">
                <w:txbxContent>
                  <w:p w:rsidR="001E6E58" w:rsidRPr="00482F1A" w:rsidRDefault="001E6E58" w:rsidP="00B40FCD">
                    <w:pPr>
                      <w:spacing w:line="240" w:lineRule="auto"/>
                      <w:rPr>
                        <w:szCs w:val="24"/>
                      </w:rPr>
                    </w:pPr>
                    <w:proofErr w:type="spellStart"/>
                    <w:proofErr w:type="gramStart"/>
                    <w:r w:rsidRPr="00482F1A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482F1A">
                      <w:rPr>
                        <w:rFonts w:cs="Arial"/>
                        <w:b/>
                        <w:bCs/>
                        <w:szCs w:val="20"/>
                      </w:rPr>
                      <w:t>FaxCIUniversalCommunication</w:t>
                    </w:r>
                    <w:proofErr w:type="spellEnd"/>
                  </w:p>
                </w:txbxContent>
              </v:textbox>
            </v:rect>
            <v:shape id="_x0000_s9583" type="#_x0000_t32" style="position:absolute;left:5502;top:5707;width:907;height:0" o:connectortype="straight" strokeweight="2pt"/>
            <v:rect id="_x0000_s9584" style="position:absolute;left:5810;top:5771;width:789;height:462" stroked="f">
              <v:textbox style="mso-next-textbox:#_x0000_s9584">
                <w:txbxContent>
                  <w:p w:rsidR="001E6E58" w:rsidRPr="002F612C" w:rsidRDefault="001E6E58" w:rsidP="00B40FCD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585" style="position:absolute;left:6409;top:5408;width:2964;height:543" filled="f" fillcolor="#8db3e2" strokeweight="2pt">
              <v:textbox style="mso-next-textbox:#_x0000_s9585">
                <w:txbxContent>
                  <w:p w:rsidR="001E6E58" w:rsidRPr="00482F1A" w:rsidRDefault="001E6E58" w:rsidP="00B40FCD">
                    <w:pPr>
                      <w:spacing w:line="240" w:lineRule="auto"/>
                    </w:pPr>
                    <w:proofErr w:type="spellStart"/>
                    <w:proofErr w:type="gramStart"/>
                    <w:r w:rsidRPr="00482F1A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482F1A">
                      <w:rPr>
                        <w:rFonts w:cs="Arial"/>
                        <w:bCs/>
                        <w:szCs w:val="20"/>
                      </w:rPr>
                      <w:t>CompleteNumberText</w:t>
                    </w:r>
                    <w:proofErr w:type="spellEnd"/>
                  </w:p>
                </w:txbxContent>
              </v:textbox>
            </v:rect>
            <v:rect id="_x0000_s9586" style="position:absolute;left:5198;top:5577;width:300;height:262" strokeweight="2pt"/>
            <v:shape id="_x0000_s9587" type="#_x0000_t32" style="position:absolute;left:5188;top:5707;width:340;height:0" o:connectortype="straight" strokeweight="2pt"/>
          </v:group>
        </w:pict>
      </w:r>
    </w:p>
    <w:p w:rsidR="00B40FCD" w:rsidRDefault="00B40FCD" w:rsidP="00B40FCD"/>
    <w:p w:rsidR="00B40FCD" w:rsidRDefault="00B40FCD" w:rsidP="00B40FCD"/>
    <w:p w:rsidR="00B40FCD" w:rsidRDefault="00B40FCD" w:rsidP="00B40FCD"/>
    <w:p w:rsidR="00B40FCD" w:rsidRDefault="00B40FCD" w:rsidP="00B40FCD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1502"/>
        <w:gridCol w:w="1101"/>
        <w:gridCol w:w="907"/>
        <w:gridCol w:w="1518"/>
        <w:gridCol w:w="1032"/>
      </w:tblGrid>
      <w:tr w:rsidR="00B40FCD" w:rsidRPr="006239D4" w:rsidTr="00B94CC3">
        <w:trPr>
          <w:trHeight w:val="330"/>
        </w:trPr>
        <w:tc>
          <w:tcPr>
            <w:tcW w:w="1834" w:type="pct"/>
            <w:shd w:val="clear" w:color="auto" w:fill="FFFFCC"/>
            <w:noWrap/>
            <w:vAlign w:val="center"/>
            <w:hideMark/>
          </w:tcPr>
          <w:p w:rsidR="00B40FCD" w:rsidRPr="006239D4" w:rsidRDefault="00B40FCD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785" w:type="pct"/>
            <w:shd w:val="clear" w:color="auto" w:fill="FFFFCC"/>
            <w:noWrap/>
            <w:vAlign w:val="center"/>
            <w:hideMark/>
          </w:tcPr>
          <w:p w:rsidR="00B40FCD" w:rsidRPr="006239D4" w:rsidRDefault="00B40FCD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75" w:type="pct"/>
            <w:shd w:val="clear" w:color="auto" w:fill="FFFFCC"/>
            <w:noWrap/>
            <w:vAlign w:val="center"/>
            <w:hideMark/>
          </w:tcPr>
          <w:p w:rsidR="00B40FCD" w:rsidRPr="006239D4" w:rsidRDefault="00B40FCD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474" w:type="pct"/>
            <w:shd w:val="clear" w:color="auto" w:fill="FFFFCC"/>
            <w:noWrap/>
            <w:vAlign w:val="center"/>
            <w:hideMark/>
          </w:tcPr>
          <w:p w:rsidR="00B40FCD" w:rsidRPr="006239D4" w:rsidRDefault="00B40FCD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793" w:type="pct"/>
            <w:shd w:val="clear" w:color="auto" w:fill="FFFFCC"/>
            <w:noWrap/>
            <w:vAlign w:val="center"/>
            <w:hideMark/>
          </w:tcPr>
          <w:p w:rsidR="00B40FCD" w:rsidRPr="006239D4" w:rsidRDefault="00B40FCD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39" w:type="pct"/>
            <w:shd w:val="clear" w:color="auto" w:fill="FFFFCC"/>
            <w:noWrap/>
            <w:vAlign w:val="center"/>
            <w:hideMark/>
          </w:tcPr>
          <w:p w:rsidR="00B40FCD" w:rsidRPr="006239D4" w:rsidRDefault="00B40FCD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B40FCD" w:rsidRPr="006239D4" w:rsidTr="00B94CC3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B40FCD" w:rsidRPr="006239D4" w:rsidRDefault="00B40FCD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B40FCD" w:rsidRPr="006239D4" w:rsidTr="00B94CC3">
        <w:trPr>
          <w:trHeight w:val="315"/>
        </w:trPr>
        <w:tc>
          <w:tcPr>
            <w:tcW w:w="1834" w:type="pct"/>
            <w:shd w:val="clear" w:color="auto" w:fill="auto"/>
            <w:noWrap/>
            <w:vAlign w:val="center"/>
            <w:hideMark/>
          </w:tcPr>
          <w:p w:rsidR="00B40FCD" w:rsidRDefault="00B40FCD" w:rsidP="00B94CC3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B40FCD" w:rsidRDefault="00B40FCD" w:rsidP="00B94CC3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D83B9B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asram:CompleteNumberText</w:t>
            </w:r>
          </w:p>
          <w:p w:rsidR="00B40FCD" w:rsidRPr="006239D4" w:rsidRDefault="00B40FCD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:rsidR="00B40FCD" w:rsidRPr="006239D4" w:rsidRDefault="00B40FCD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B40FCD" w:rsidRPr="007A6D70" w:rsidRDefault="00B40FCD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25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B40FCD" w:rsidRPr="007A6D70" w:rsidRDefault="00B40FCD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7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B40FCD" w:rsidRPr="007A6D70" w:rsidRDefault="00B40FCD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+33 146200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:rsidR="00B40FCD" w:rsidRPr="007A6D70" w:rsidRDefault="00B40FCD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B40FCD" w:rsidRPr="006239D4" w:rsidTr="00B94CC3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B40FCD" w:rsidRPr="00214763" w:rsidRDefault="00B40FCD" w:rsidP="00B94CC3">
            <w:pPr>
              <w:spacing w:line="240" w:lineRule="auto"/>
              <w:rPr>
                <w:rFonts w:eastAsia="Times New Roman"/>
                <w:color w:val="000000"/>
                <w:szCs w:val="20"/>
                <w:lang w:val="de-DE" w:eastAsia="de-DE"/>
              </w:rPr>
            </w:pPr>
          </w:p>
          <w:p w:rsidR="00B40FCD" w:rsidRDefault="00B13795" w:rsidP="00B94CC3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cs="Arial"/>
                <w:b/>
                <w:bCs/>
                <w:szCs w:val="20"/>
              </w:rPr>
              <w:t>Payee</w:t>
            </w:r>
            <w:r w:rsidR="00B40FCD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C</w:t>
            </w: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ontactF</w:t>
            </w:r>
            <w:r w:rsidR="00B40FCD" w:rsidRPr="00C57A32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ax:</w:t>
            </w:r>
            <w:r w:rsidR="00B40FCD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</w:t>
            </w:r>
            <w:r w:rsidR="00B40FCD" w:rsidRPr="00F5375F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Contains of the contact </w:t>
            </w:r>
            <w:r w:rsidR="00B40FCD">
              <w:rPr>
                <w:rFonts w:eastAsia="Times New Roman" w:cs="Arial"/>
                <w:color w:val="000000"/>
                <w:szCs w:val="20"/>
                <w:lang w:eastAsia="de-DE"/>
              </w:rPr>
              <w:t>fax</w:t>
            </w:r>
          </w:p>
          <w:p w:rsidR="00B40FCD" w:rsidRPr="004A17ED" w:rsidRDefault="00B40FCD" w:rsidP="00B94CC3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B40FCD" w:rsidRDefault="00B40FCD" w:rsidP="00B40FCD"/>
    <w:p w:rsidR="00B40FCD" w:rsidRDefault="00B40FCD" w:rsidP="00B40FCD"/>
    <w:p w:rsidR="00B40FCD" w:rsidRPr="008023FF" w:rsidRDefault="00B40FCD" w:rsidP="00B40FCD">
      <w:pPr>
        <w:pStyle w:val="berschrift5"/>
      </w:pPr>
      <w:bookmarkStart w:id="80" w:name="_Toc349132643"/>
      <w:r w:rsidRPr="005971BD">
        <w:t>asram:TelephoneCIUniversalCommunication</w:t>
      </w:r>
      <w:bookmarkEnd w:id="80"/>
    </w:p>
    <w:p w:rsidR="00B40FCD" w:rsidRDefault="00B40FCD" w:rsidP="00B40FCD"/>
    <w:p w:rsidR="00B40FCD" w:rsidRDefault="007B5E39" w:rsidP="00B40FCD">
      <w:r>
        <w:rPr>
          <w:noProof/>
          <w:lang w:val="de-DE" w:eastAsia="de-DE"/>
        </w:rPr>
        <w:pict>
          <v:group id="_x0000_s9588" style="position:absolute;margin-left:-45.65pt;margin-top:5.1pt;width:443.4pt;height:41.25pt;z-index:265281536" coordorigin="505,5408" coordsize="8868,825">
            <v:rect id="_x0000_s9589" style="position:absolute;left:505;top:5408;width:4684;height:543" fillcolor="#8db3e2" strokeweight="2pt">
              <v:textbox style="mso-next-textbox:#_x0000_s9589">
                <w:txbxContent>
                  <w:p w:rsidR="001E6E58" w:rsidRPr="00482F1A" w:rsidRDefault="001E6E58" w:rsidP="00B40FCD">
                    <w:pPr>
                      <w:spacing w:line="240" w:lineRule="auto"/>
                      <w:rPr>
                        <w:szCs w:val="24"/>
                      </w:rPr>
                    </w:pPr>
                    <w:proofErr w:type="spellStart"/>
                    <w:proofErr w:type="gramStart"/>
                    <w:r w:rsidRPr="00482F1A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482F1A">
                      <w:rPr>
                        <w:rFonts w:cs="Arial"/>
                        <w:b/>
                        <w:bCs/>
                        <w:szCs w:val="20"/>
                      </w:rPr>
                      <w:t>TelephoneCIUniversalCommunication</w:t>
                    </w:r>
                    <w:proofErr w:type="spellEnd"/>
                  </w:p>
                </w:txbxContent>
              </v:textbox>
            </v:rect>
            <v:shape id="_x0000_s9590" type="#_x0000_t32" style="position:absolute;left:5502;top:5707;width:907;height:0" o:connectortype="straight" strokeweight="2pt"/>
            <v:rect id="_x0000_s9591" style="position:absolute;left:5810;top:5771;width:789;height:462" stroked="f">
              <v:textbox style="mso-next-textbox:#_x0000_s9591">
                <w:txbxContent>
                  <w:p w:rsidR="001E6E58" w:rsidRPr="002F612C" w:rsidRDefault="001E6E58" w:rsidP="00B40FCD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592" style="position:absolute;left:6409;top:5408;width:2964;height:543" filled="f" fillcolor="#8db3e2" strokeweight="2pt">
              <v:textbox style="mso-next-textbox:#_x0000_s9592">
                <w:txbxContent>
                  <w:p w:rsidR="001E6E58" w:rsidRPr="00482F1A" w:rsidRDefault="001E6E58" w:rsidP="00B40FCD">
                    <w:pPr>
                      <w:spacing w:line="240" w:lineRule="auto"/>
                    </w:pPr>
                    <w:proofErr w:type="spellStart"/>
                    <w:proofErr w:type="gramStart"/>
                    <w:r w:rsidRPr="00482F1A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482F1A">
                      <w:rPr>
                        <w:rFonts w:cs="Arial"/>
                        <w:bCs/>
                        <w:szCs w:val="20"/>
                      </w:rPr>
                      <w:t>CompleteNumberText</w:t>
                    </w:r>
                    <w:proofErr w:type="spellEnd"/>
                  </w:p>
                </w:txbxContent>
              </v:textbox>
            </v:rect>
            <v:rect id="_x0000_s9593" style="position:absolute;left:5198;top:5577;width:300;height:262" strokeweight="2pt"/>
            <v:shape id="_x0000_s9594" type="#_x0000_t32" style="position:absolute;left:5188;top:5707;width:340;height:0" o:connectortype="straight" strokeweight="2pt"/>
          </v:group>
        </w:pict>
      </w:r>
    </w:p>
    <w:p w:rsidR="00B40FCD" w:rsidRDefault="00B40FCD" w:rsidP="00B40FCD"/>
    <w:p w:rsidR="00B40FCD" w:rsidRDefault="00B40FCD" w:rsidP="00B40FCD"/>
    <w:p w:rsidR="00B40FCD" w:rsidRDefault="00B40FCD" w:rsidP="00B40FCD"/>
    <w:p w:rsidR="00B40FCD" w:rsidRDefault="00B40FCD" w:rsidP="00B40FCD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1502"/>
        <w:gridCol w:w="1101"/>
        <w:gridCol w:w="907"/>
        <w:gridCol w:w="1518"/>
        <w:gridCol w:w="1032"/>
      </w:tblGrid>
      <w:tr w:rsidR="00B40FCD" w:rsidRPr="006239D4" w:rsidTr="00B94CC3">
        <w:trPr>
          <w:trHeight w:val="330"/>
        </w:trPr>
        <w:tc>
          <w:tcPr>
            <w:tcW w:w="1834" w:type="pct"/>
            <w:shd w:val="clear" w:color="auto" w:fill="FFFFCC"/>
            <w:noWrap/>
            <w:vAlign w:val="center"/>
            <w:hideMark/>
          </w:tcPr>
          <w:p w:rsidR="00B40FCD" w:rsidRPr="006239D4" w:rsidRDefault="00B40FCD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785" w:type="pct"/>
            <w:shd w:val="clear" w:color="auto" w:fill="FFFFCC"/>
            <w:noWrap/>
            <w:vAlign w:val="center"/>
            <w:hideMark/>
          </w:tcPr>
          <w:p w:rsidR="00B40FCD" w:rsidRPr="006239D4" w:rsidRDefault="00B40FCD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75" w:type="pct"/>
            <w:shd w:val="clear" w:color="auto" w:fill="FFFFCC"/>
            <w:noWrap/>
            <w:vAlign w:val="center"/>
            <w:hideMark/>
          </w:tcPr>
          <w:p w:rsidR="00B40FCD" w:rsidRPr="006239D4" w:rsidRDefault="00B40FCD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474" w:type="pct"/>
            <w:shd w:val="clear" w:color="auto" w:fill="FFFFCC"/>
            <w:noWrap/>
            <w:vAlign w:val="center"/>
            <w:hideMark/>
          </w:tcPr>
          <w:p w:rsidR="00B40FCD" w:rsidRPr="006239D4" w:rsidRDefault="00B40FCD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793" w:type="pct"/>
            <w:shd w:val="clear" w:color="auto" w:fill="FFFFCC"/>
            <w:noWrap/>
            <w:vAlign w:val="center"/>
            <w:hideMark/>
          </w:tcPr>
          <w:p w:rsidR="00B40FCD" w:rsidRPr="006239D4" w:rsidRDefault="00B40FCD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39" w:type="pct"/>
            <w:shd w:val="clear" w:color="auto" w:fill="FFFFCC"/>
            <w:noWrap/>
            <w:vAlign w:val="center"/>
            <w:hideMark/>
          </w:tcPr>
          <w:p w:rsidR="00B40FCD" w:rsidRPr="006239D4" w:rsidRDefault="00B40FCD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B40FCD" w:rsidRPr="006239D4" w:rsidTr="00B94CC3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B40FCD" w:rsidRPr="006239D4" w:rsidRDefault="00B40FCD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B40FCD" w:rsidRPr="006239D4" w:rsidTr="00B94CC3">
        <w:trPr>
          <w:trHeight w:val="315"/>
        </w:trPr>
        <w:tc>
          <w:tcPr>
            <w:tcW w:w="1834" w:type="pct"/>
            <w:shd w:val="clear" w:color="auto" w:fill="auto"/>
            <w:noWrap/>
            <w:vAlign w:val="center"/>
            <w:hideMark/>
          </w:tcPr>
          <w:p w:rsidR="00B40FCD" w:rsidRDefault="00B40FCD" w:rsidP="00B94CC3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B40FCD" w:rsidRDefault="00B40FCD" w:rsidP="00B94CC3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D83B9B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asram:CompleteNumberText</w:t>
            </w:r>
          </w:p>
          <w:p w:rsidR="00B40FCD" w:rsidRPr="006239D4" w:rsidRDefault="00B40FCD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:rsidR="00B40FCD" w:rsidRPr="006239D4" w:rsidRDefault="00B40FCD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B40FCD" w:rsidRPr="007A6D70" w:rsidRDefault="00B40FCD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25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B40FCD" w:rsidRPr="007A6D70" w:rsidRDefault="00B40FCD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7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B40FCD" w:rsidRPr="007A6D70" w:rsidRDefault="00B40FCD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+33 146201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:rsidR="00B40FCD" w:rsidRPr="007A6D70" w:rsidRDefault="00B40FCD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B40FCD" w:rsidRPr="006239D4" w:rsidTr="00B94CC3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B40FCD" w:rsidRPr="00214763" w:rsidRDefault="00B40FCD" w:rsidP="00B94CC3">
            <w:pPr>
              <w:spacing w:line="240" w:lineRule="auto"/>
              <w:rPr>
                <w:rFonts w:eastAsia="Times New Roman"/>
                <w:color w:val="000000"/>
                <w:szCs w:val="20"/>
                <w:lang w:val="de-DE" w:eastAsia="de-DE"/>
              </w:rPr>
            </w:pPr>
          </w:p>
          <w:p w:rsidR="00B40FCD" w:rsidRDefault="00B13795" w:rsidP="00B94CC3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Payee</w:t>
            </w:r>
            <w:r w:rsidR="00B40FCD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C</w:t>
            </w: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ontactP</w:t>
            </w:r>
            <w:r w:rsidR="00B40FCD" w:rsidRPr="00C57A32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hone</w:t>
            </w:r>
            <w:r w:rsidR="00B40FCD" w:rsidRPr="00676CE8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:</w:t>
            </w:r>
            <w:r w:rsidR="00B40FCD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 xml:space="preserve"> </w:t>
            </w:r>
            <w:r w:rsidR="00B40FCD" w:rsidRPr="00F5375F">
              <w:rPr>
                <w:rFonts w:eastAsia="Times New Roman" w:cs="Arial"/>
                <w:color w:val="000000"/>
                <w:szCs w:val="20"/>
                <w:lang w:eastAsia="de-DE"/>
              </w:rPr>
              <w:t>Contains of the contact phone</w:t>
            </w:r>
          </w:p>
          <w:p w:rsidR="00B40FCD" w:rsidRPr="00201ECD" w:rsidRDefault="00B40FCD" w:rsidP="00B94CC3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</w:tbl>
    <w:p w:rsidR="000402A4" w:rsidRDefault="000402A4" w:rsidP="000402A4">
      <w:pPr>
        <w:pStyle w:val="berschrift3"/>
        <w:rPr>
          <w:sz w:val="24"/>
          <w:szCs w:val="24"/>
        </w:rPr>
      </w:pPr>
      <w:bookmarkStart w:id="81" w:name="_asram:SpecifiedCITradePaymentTerms"/>
      <w:bookmarkStart w:id="82" w:name="_Toc349132644"/>
      <w:bookmarkEnd w:id="81"/>
      <w:r w:rsidRPr="000402A4">
        <w:rPr>
          <w:sz w:val="24"/>
          <w:szCs w:val="24"/>
        </w:rPr>
        <w:lastRenderedPageBreak/>
        <w:t>asram:SpecifiedCITradePaymentTerms</w:t>
      </w:r>
      <w:bookmarkEnd w:id="82"/>
    </w:p>
    <w:p w:rsidR="000402A4" w:rsidRDefault="000402A4" w:rsidP="000402A4"/>
    <w:p w:rsidR="00B40FCD" w:rsidRDefault="00B40FCD" w:rsidP="000402A4"/>
    <w:p w:rsidR="00B40FCD" w:rsidRDefault="007B5E39" w:rsidP="000402A4">
      <w:r>
        <w:rPr>
          <w:noProof/>
          <w:lang w:val="de-DE" w:eastAsia="de-DE"/>
        </w:rPr>
        <w:pict>
          <v:group id="_x0000_s9619" style="position:absolute;margin-left:-46.1pt;margin-top:7.25pt;width:412.95pt;height:127.75pt;z-index:265324544" coordorigin="513,2529" coordsize="8259,2555">
            <v:rect id="_x0000_s9596" style="position:absolute;left:513;top:3419;width:4117;height:543" fillcolor="#8db3e2" strokeweight="2pt">
              <v:textbox style="mso-next-textbox:#_x0000_s9596">
                <w:txbxContent>
                  <w:p w:rsidR="001E6E58" w:rsidRPr="008B4082" w:rsidRDefault="001E6E58" w:rsidP="008B4082">
                    <w:pPr>
                      <w:rPr>
                        <w:szCs w:val="20"/>
                      </w:rPr>
                    </w:pPr>
                    <w:proofErr w:type="spellStart"/>
                    <w:proofErr w:type="gramStart"/>
                    <w:r w:rsidRPr="008B4082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8B4082">
                      <w:rPr>
                        <w:rFonts w:cs="Arial"/>
                        <w:b/>
                        <w:bCs/>
                        <w:szCs w:val="20"/>
                      </w:rPr>
                      <w:t>SpecifiedCITradePaymentTerms</w:t>
                    </w:r>
                    <w:proofErr w:type="spellEnd"/>
                  </w:p>
                </w:txbxContent>
              </v:textbox>
            </v:rect>
            <v:rect id="_x0000_s9597" style="position:absolute;left:5266;top:4622;width:789;height:462" stroked="f">
              <v:textbox style="mso-next-textbox:#_x0000_s9597">
                <w:txbxContent>
                  <w:p w:rsidR="001E6E58" w:rsidRPr="002F612C" w:rsidRDefault="001E6E58" w:rsidP="008B4082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598" style="position:absolute;left:5259;top:3718;width:789;height:462" stroked="f">
              <v:textbox style="mso-next-textbox:#_x0000_s9598">
                <w:txbxContent>
                  <w:p w:rsidR="001E6E58" w:rsidRPr="002F612C" w:rsidRDefault="001E6E58" w:rsidP="008B4082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599" style="position:absolute;left:5259;top:2759;width:789;height:462" stroked="f">
              <v:textbox style="mso-next-textbox:#_x0000_s9599">
                <w:txbxContent>
                  <w:p w:rsidR="001E6E58" w:rsidRPr="002F612C" w:rsidRDefault="001E6E58" w:rsidP="008B4082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shape id="_x0000_s9600" type="#_x0000_t32" style="position:absolute;left:5249;top:2770;width:624;height:0" o:connectortype="straight" strokeweight="2pt"/>
            <v:rect id="_x0000_s9601" style="position:absolute;left:4640;top:3588;width:300;height:262" strokeweight="2pt"/>
            <v:rect id="_x0000_s9602" style="position:absolute;left:5874;top:3419;width:2647;height:543" filled="f" fillcolor="#8db3e2" strokeweight="2pt">
              <v:textbox style="mso-next-textbox:#_x0000_s9602">
                <w:txbxContent>
                  <w:p w:rsidR="001E6E58" w:rsidRPr="008B4082" w:rsidRDefault="001E6E58" w:rsidP="008B4082">
                    <w:proofErr w:type="spellStart"/>
                    <w:proofErr w:type="gramStart"/>
                    <w:r w:rsidRPr="008B408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8B4082">
                      <w:rPr>
                        <w:rFonts w:cs="Arial"/>
                        <w:bCs/>
                        <w:szCs w:val="20"/>
                      </w:rPr>
                      <w:t>DueDateDateTime</w:t>
                    </w:r>
                    <w:proofErr w:type="spellEnd"/>
                  </w:p>
                </w:txbxContent>
              </v:textbox>
            </v:rect>
            <v:shape id="_x0000_s9603" type="#_x0000_t32" style="position:absolute;left:4944;top:3718;width:907;height:0" o:connectortype="straight" strokeweight="2pt"/>
            <v:shape id="_x0000_s9604" type="#_x0000_t32" style="position:absolute;left:4630;top:3718;width:340;height:0" o:connectortype="straight" strokeweight="2pt"/>
            <v:rect id="_x0000_s9605" style="position:absolute;left:5868;top:2529;width:2469;height:543" filled="f" fillcolor="#8db3e2" strokeweight="2pt">
              <v:textbox style="mso-next-textbox:#_x0000_s9605">
                <w:txbxContent>
                  <w:p w:rsidR="001E6E58" w:rsidRPr="008B4082" w:rsidRDefault="001E6E58" w:rsidP="008B4082">
                    <w:pPr>
                      <w:rPr>
                        <w:szCs w:val="20"/>
                      </w:rPr>
                    </w:pPr>
                    <w:proofErr w:type="spellStart"/>
                    <w:proofErr w:type="gramStart"/>
                    <w:r w:rsidRPr="008B408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8B4082">
                      <w:rPr>
                        <w:rFonts w:cs="Arial"/>
                        <w:bCs/>
                        <w:szCs w:val="20"/>
                      </w:rPr>
                      <w:t>DescriptionText</w:t>
                    </w:r>
                    <w:proofErr w:type="spellEnd"/>
                  </w:p>
                </w:txbxContent>
              </v:textbox>
            </v:rect>
            <v:rect id="_x0000_s9606" style="position:absolute;left:5874;top:4307;width:2898;height:543" filled="f" fillcolor="#8db3e2" strokeweight="2pt">
              <v:textbox style="mso-next-textbox:#_x0000_s9606">
                <w:txbxContent>
                  <w:p w:rsidR="001E6E58" w:rsidRPr="008B4082" w:rsidRDefault="001E6E58" w:rsidP="008B4082">
                    <w:proofErr w:type="spellStart"/>
                    <w:r w:rsidRPr="008B4082">
                      <w:rPr>
                        <w:rFonts w:cs="Arial"/>
                        <w:bCs/>
                        <w:szCs w:val="20"/>
                        <w:lang w:val="de-DE"/>
                      </w:rPr>
                      <w:t>asram:InstructionTypeCode</w:t>
                    </w:r>
                    <w:proofErr w:type="spellEnd"/>
                  </w:p>
                </w:txbxContent>
              </v:textbox>
            </v:rect>
            <v:shape id="_x0000_s9607" type="#_x0000_t32" style="position:absolute;left:5259;top:2759;width:0;height:1887" o:connectortype="straight" strokeweight="2pt"/>
            <v:shape id="_x0000_s9608" type="#_x0000_t32" style="position:absolute;left:5252;top:4621;width:624;height:0" o:connectortype="straight" strokeweight="2pt"/>
          </v:group>
        </w:pict>
      </w:r>
    </w:p>
    <w:p w:rsidR="00B40FCD" w:rsidRDefault="00B40FCD" w:rsidP="000402A4"/>
    <w:p w:rsidR="00B40FCD" w:rsidRDefault="00B40FCD" w:rsidP="000402A4"/>
    <w:p w:rsidR="00B40FCD" w:rsidRDefault="00B40FCD" w:rsidP="000402A4"/>
    <w:p w:rsidR="00B40FCD" w:rsidRDefault="00B40FCD" w:rsidP="000402A4"/>
    <w:p w:rsidR="00B40FCD" w:rsidRDefault="00B40FCD" w:rsidP="000402A4"/>
    <w:p w:rsidR="00B40FCD" w:rsidRDefault="00B40FCD" w:rsidP="000402A4"/>
    <w:p w:rsidR="00B40FCD" w:rsidRDefault="00B40FCD" w:rsidP="000402A4"/>
    <w:p w:rsidR="00B40FCD" w:rsidRDefault="00B40FCD" w:rsidP="000402A4"/>
    <w:p w:rsidR="00B40FCD" w:rsidRDefault="00B40FCD" w:rsidP="000402A4"/>
    <w:p w:rsidR="00B40FCD" w:rsidRDefault="00B40FCD" w:rsidP="000402A4"/>
    <w:p w:rsidR="00B40FCD" w:rsidRDefault="00B40FCD" w:rsidP="000402A4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87"/>
        <w:gridCol w:w="1381"/>
        <w:gridCol w:w="979"/>
        <w:gridCol w:w="785"/>
        <w:gridCol w:w="2128"/>
        <w:gridCol w:w="910"/>
      </w:tblGrid>
      <w:tr w:rsidR="00B94CC3" w:rsidRPr="006239D4" w:rsidTr="00FF312E">
        <w:trPr>
          <w:trHeight w:val="330"/>
        </w:trPr>
        <w:tc>
          <w:tcPr>
            <w:tcW w:w="1831" w:type="pct"/>
            <w:shd w:val="clear" w:color="auto" w:fill="FFFFCC"/>
            <w:noWrap/>
            <w:vAlign w:val="center"/>
            <w:hideMark/>
          </w:tcPr>
          <w:p w:rsidR="00B94CC3" w:rsidRPr="006239D4" w:rsidRDefault="00B94CC3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783" w:type="pct"/>
            <w:shd w:val="clear" w:color="auto" w:fill="FFFFCC"/>
            <w:noWrap/>
            <w:vAlign w:val="center"/>
            <w:hideMark/>
          </w:tcPr>
          <w:p w:rsidR="00B94CC3" w:rsidRPr="006239D4" w:rsidRDefault="00B94CC3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73" w:type="pct"/>
            <w:shd w:val="clear" w:color="auto" w:fill="FFFFCC"/>
            <w:noWrap/>
            <w:vAlign w:val="center"/>
            <w:hideMark/>
          </w:tcPr>
          <w:p w:rsidR="00B94CC3" w:rsidRPr="006239D4" w:rsidRDefault="00B94CC3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472" w:type="pct"/>
            <w:shd w:val="clear" w:color="auto" w:fill="FFFFCC"/>
            <w:noWrap/>
            <w:vAlign w:val="center"/>
            <w:hideMark/>
          </w:tcPr>
          <w:p w:rsidR="00B94CC3" w:rsidRPr="006239D4" w:rsidRDefault="00B94CC3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804" w:type="pct"/>
            <w:shd w:val="clear" w:color="auto" w:fill="FFFFCC"/>
            <w:noWrap/>
            <w:vAlign w:val="center"/>
            <w:hideMark/>
          </w:tcPr>
          <w:p w:rsidR="00B94CC3" w:rsidRPr="006239D4" w:rsidRDefault="00B94CC3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37" w:type="pct"/>
            <w:shd w:val="clear" w:color="auto" w:fill="FFFFCC"/>
            <w:noWrap/>
            <w:vAlign w:val="center"/>
            <w:hideMark/>
          </w:tcPr>
          <w:p w:rsidR="00B94CC3" w:rsidRPr="006239D4" w:rsidRDefault="00B94CC3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B94CC3" w:rsidRPr="006239D4" w:rsidTr="00B94CC3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B94CC3" w:rsidRPr="006239D4" w:rsidRDefault="00B94CC3" w:rsidP="00B94CC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FF312E" w:rsidRPr="006239D4" w:rsidTr="00FF312E">
        <w:trPr>
          <w:trHeight w:val="315"/>
        </w:trPr>
        <w:tc>
          <w:tcPr>
            <w:tcW w:w="1831" w:type="pct"/>
            <w:shd w:val="clear" w:color="auto" w:fill="auto"/>
            <w:noWrap/>
            <w:vAlign w:val="center"/>
            <w:hideMark/>
          </w:tcPr>
          <w:p w:rsidR="00FF312E" w:rsidRDefault="00FF312E" w:rsidP="00B94CC3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FF312E" w:rsidRDefault="00FF312E" w:rsidP="00B94CC3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B94CC3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asram:DescriptionText</w:t>
            </w:r>
          </w:p>
          <w:p w:rsidR="00FF312E" w:rsidRPr="006239D4" w:rsidRDefault="00FF312E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783" w:type="pct"/>
            <w:shd w:val="clear" w:color="auto" w:fill="auto"/>
            <w:vAlign w:val="center"/>
            <w:hideMark/>
          </w:tcPr>
          <w:p w:rsidR="00FF312E" w:rsidRPr="006239D4" w:rsidRDefault="00FF312E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573" w:type="pct"/>
            <w:shd w:val="clear" w:color="auto" w:fill="auto"/>
            <w:noWrap/>
            <w:vAlign w:val="center"/>
            <w:hideMark/>
          </w:tcPr>
          <w:p w:rsidR="00FF312E" w:rsidRPr="007A6D70" w:rsidRDefault="00FF312E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70</w:t>
            </w:r>
          </w:p>
        </w:tc>
        <w:tc>
          <w:tcPr>
            <w:tcW w:w="472" w:type="pct"/>
            <w:shd w:val="clear" w:color="auto" w:fill="auto"/>
            <w:noWrap/>
            <w:vAlign w:val="center"/>
            <w:hideMark/>
          </w:tcPr>
          <w:p w:rsidR="00FF312E" w:rsidRPr="007A6D70" w:rsidRDefault="00FF312E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5</w:t>
            </w:r>
          </w:p>
        </w:tc>
        <w:tc>
          <w:tcPr>
            <w:tcW w:w="804" w:type="pct"/>
            <w:shd w:val="clear" w:color="auto" w:fill="auto"/>
            <w:noWrap/>
            <w:vAlign w:val="center"/>
            <w:hideMark/>
          </w:tcPr>
          <w:p w:rsidR="00FF312E" w:rsidRPr="00D11367" w:rsidRDefault="00FF312E" w:rsidP="00FF312E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Payment immediately</w:t>
            </w:r>
          </w:p>
        </w:tc>
        <w:tc>
          <w:tcPr>
            <w:tcW w:w="537" w:type="pct"/>
            <w:shd w:val="clear" w:color="auto" w:fill="auto"/>
            <w:noWrap/>
            <w:vAlign w:val="center"/>
            <w:hideMark/>
          </w:tcPr>
          <w:p w:rsidR="00FF312E" w:rsidRPr="007A6D70" w:rsidRDefault="00FF312E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FF312E" w:rsidRPr="006239D4" w:rsidTr="00562469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FF312E" w:rsidRDefault="00FF312E" w:rsidP="00562469">
            <w:pPr>
              <w:spacing w:line="240" w:lineRule="auto"/>
              <w:rPr>
                <w:rFonts w:cs="Arial"/>
                <w:b/>
                <w:bCs/>
                <w:szCs w:val="20"/>
              </w:rPr>
            </w:pPr>
          </w:p>
          <w:p w:rsidR="00FF312E" w:rsidRPr="00562469" w:rsidRDefault="00FF312E" w:rsidP="00562469">
            <w:pPr>
              <w:spacing w:line="240" w:lineRule="auto"/>
              <w:rPr>
                <w:rFonts w:cs="Arial"/>
                <w:b/>
                <w:bCs/>
                <w:szCs w:val="20"/>
              </w:rPr>
            </w:pPr>
            <w:r w:rsidRPr="00562469">
              <w:rPr>
                <w:rFonts w:cs="Arial"/>
                <w:b/>
                <w:bCs/>
                <w:szCs w:val="20"/>
              </w:rPr>
              <w:t>TermsOfPaymentDescription</w:t>
            </w:r>
          </w:p>
          <w:p w:rsidR="00FF312E" w:rsidRDefault="00FF312E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FF312E" w:rsidRPr="006239D4" w:rsidTr="00FF312E">
        <w:trPr>
          <w:trHeight w:val="315"/>
        </w:trPr>
        <w:tc>
          <w:tcPr>
            <w:tcW w:w="1831" w:type="pct"/>
            <w:shd w:val="clear" w:color="auto" w:fill="auto"/>
            <w:noWrap/>
            <w:vAlign w:val="center"/>
            <w:hideMark/>
          </w:tcPr>
          <w:p w:rsidR="00FF312E" w:rsidRDefault="00FF312E" w:rsidP="00562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FF312E" w:rsidRDefault="00FF312E" w:rsidP="00562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562469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asram:DueDateDateTime</w:t>
            </w:r>
          </w:p>
          <w:p w:rsidR="00FF312E" w:rsidRDefault="00FF312E" w:rsidP="00562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</w:tc>
        <w:tc>
          <w:tcPr>
            <w:tcW w:w="783" w:type="pct"/>
            <w:shd w:val="clear" w:color="auto" w:fill="auto"/>
            <w:vAlign w:val="center"/>
            <w:hideMark/>
          </w:tcPr>
          <w:p w:rsidR="00FF312E" w:rsidRDefault="00FF312E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Date</w:t>
            </w:r>
          </w:p>
        </w:tc>
        <w:tc>
          <w:tcPr>
            <w:tcW w:w="573" w:type="pct"/>
            <w:shd w:val="clear" w:color="auto" w:fill="auto"/>
            <w:noWrap/>
            <w:vAlign w:val="center"/>
            <w:hideMark/>
          </w:tcPr>
          <w:p w:rsidR="00FF312E" w:rsidRDefault="00FF312E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8</w:t>
            </w:r>
          </w:p>
        </w:tc>
        <w:tc>
          <w:tcPr>
            <w:tcW w:w="472" w:type="pct"/>
            <w:shd w:val="clear" w:color="auto" w:fill="auto"/>
            <w:noWrap/>
            <w:vAlign w:val="center"/>
            <w:hideMark/>
          </w:tcPr>
          <w:p w:rsidR="00FF312E" w:rsidRDefault="00FF312E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5</w:t>
            </w:r>
          </w:p>
        </w:tc>
        <w:tc>
          <w:tcPr>
            <w:tcW w:w="804" w:type="pct"/>
            <w:shd w:val="clear" w:color="auto" w:fill="auto"/>
            <w:noWrap/>
            <w:vAlign w:val="center"/>
            <w:hideMark/>
          </w:tcPr>
          <w:p w:rsidR="00FF312E" w:rsidRPr="007A6D70" w:rsidRDefault="00FF312E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F86228">
              <w:rPr>
                <w:rFonts w:cs="Arial"/>
                <w:szCs w:val="20"/>
              </w:rPr>
              <w:t>2011-04-01</w:t>
            </w:r>
          </w:p>
        </w:tc>
        <w:tc>
          <w:tcPr>
            <w:tcW w:w="537" w:type="pct"/>
            <w:shd w:val="clear" w:color="auto" w:fill="auto"/>
            <w:noWrap/>
            <w:vAlign w:val="center"/>
            <w:hideMark/>
          </w:tcPr>
          <w:p w:rsidR="00FF312E" w:rsidRDefault="00FF312E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FF312E" w:rsidRPr="006239D4" w:rsidTr="00562469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FF312E" w:rsidRDefault="00FF312E" w:rsidP="00562469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  <w:p w:rsidR="00FF312E" w:rsidRDefault="00FF312E" w:rsidP="00562469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  <w:r w:rsidRPr="00562469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DueDate</w:t>
            </w:r>
          </w:p>
          <w:p w:rsidR="00FF312E" w:rsidRPr="00562469" w:rsidRDefault="00FF312E" w:rsidP="00562469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</w:tc>
      </w:tr>
      <w:tr w:rsidR="00FF312E" w:rsidRPr="006239D4" w:rsidTr="00FF312E">
        <w:trPr>
          <w:trHeight w:val="315"/>
        </w:trPr>
        <w:tc>
          <w:tcPr>
            <w:tcW w:w="1831" w:type="pct"/>
            <w:shd w:val="clear" w:color="auto" w:fill="auto"/>
            <w:noWrap/>
            <w:vAlign w:val="center"/>
            <w:hideMark/>
          </w:tcPr>
          <w:p w:rsidR="00FF312E" w:rsidRDefault="00FF312E" w:rsidP="00562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FF312E" w:rsidRDefault="00FF312E" w:rsidP="00562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562469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asram:InstructionTypeCode</w:t>
            </w:r>
          </w:p>
          <w:p w:rsidR="00FF312E" w:rsidRDefault="00FF312E" w:rsidP="00562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</w:tc>
        <w:tc>
          <w:tcPr>
            <w:tcW w:w="783" w:type="pct"/>
            <w:shd w:val="clear" w:color="auto" w:fill="auto"/>
            <w:vAlign w:val="center"/>
            <w:hideMark/>
          </w:tcPr>
          <w:p w:rsidR="00FF312E" w:rsidRDefault="00FF312E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573" w:type="pct"/>
            <w:shd w:val="clear" w:color="auto" w:fill="auto"/>
            <w:noWrap/>
            <w:vAlign w:val="center"/>
            <w:hideMark/>
          </w:tcPr>
          <w:p w:rsidR="00FF312E" w:rsidRDefault="00FF312E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17</w:t>
            </w:r>
          </w:p>
        </w:tc>
        <w:tc>
          <w:tcPr>
            <w:tcW w:w="472" w:type="pct"/>
            <w:shd w:val="clear" w:color="auto" w:fill="auto"/>
            <w:noWrap/>
            <w:vAlign w:val="center"/>
            <w:hideMark/>
          </w:tcPr>
          <w:p w:rsidR="00FF312E" w:rsidRDefault="00FF312E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5</w:t>
            </w:r>
          </w:p>
        </w:tc>
        <w:tc>
          <w:tcPr>
            <w:tcW w:w="804" w:type="pct"/>
            <w:shd w:val="clear" w:color="auto" w:fill="auto"/>
            <w:noWrap/>
            <w:vAlign w:val="center"/>
            <w:hideMark/>
          </w:tcPr>
          <w:p w:rsidR="00FF312E" w:rsidRPr="00D11367" w:rsidRDefault="00FF312E" w:rsidP="00C55109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payment terms</w:t>
            </w:r>
          </w:p>
        </w:tc>
        <w:tc>
          <w:tcPr>
            <w:tcW w:w="537" w:type="pct"/>
            <w:shd w:val="clear" w:color="auto" w:fill="auto"/>
            <w:noWrap/>
            <w:vAlign w:val="center"/>
            <w:hideMark/>
          </w:tcPr>
          <w:p w:rsidR="00FF312E" w:rsidRDefault="00FF312E" w:rsidP="00B94CC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FF312E" w:rsidRPr="006239D4" w:rsidTr="00B94CC3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FF312E" w:rsidRDefault="00FF312E" w:rsidP="00B94CC3">
            <w:pPr>
              <w:spacing w:line="240" w:lineRule="auto"/>
              <w:rPr>
                <w:rFonts w:eastAsia="Times New Roman"/>
                <w:b/>
                <w:color w:val="000000"/>
                <w:szCs w:val="20"/>
                <w:lang w:val="de-DE" w:eastAsia="de-DE"/>
              </w:rPr>
            </w:pPr>
          </w:p>
          <w:p w:rsidR="00FF312E" w:rsidRPr="00562469" w:rsidRDefault="00FF312E" w:rsidP="00B94CC3">
            <w:pPr>
              <w:spacing w:line="240" w:lineRule="auto"/>
              <w:rPr>
                <w:rFonts w:eastAsia="Times New Roman"/>
                <w:b/>
                <w:color w:val="000000"/>
                <w:szCs w:val="20"/>
                <w:lang w:val="de-DE" w:eastAsia="de-DE"/>
              </w:rPr>
            </w:pPr>
            <w:r w:rsidRPr="00562469">
              <w:rPr>
                <w:rFonts w:eastAsia="Times New Roman"/>
                <w:b/>
                <w:color w:val="000000"/>
                <w:szCs w:val="20"/>
                <w:lang w:val="de-DE" w:eastAsia="de-DE"/>
              </w:rPr>
              <w:t>TermsOfPayment</w:t>
            </w:r>
          </w:p>
          <w:p w:rsidR="00FF312E" w:rsidRPr="00201ECD" w:rsidRDefault="00FF312E" w:rsidP="0056246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</w:tbl>
    <w:p w:rsidR="00B40FCD" w:rsidRDefault="00B40FCD" w:rsidP="000402A4"/>
    <w:p w:rsidR="00B40FCD" w:rsidRDefault="00B40FCD" w:rsidP="000402A4"/>
    <w:p w:rsidR="00B40FCD" w:rsidRDefault="00B40FCD" w:rsidP="000402A4"/>
    <w:p w:rsidR="00B40FCD" w:rsidRDefault="00B40FCD" w:rsidP="000402A4"/>
    <w:p w:rsidR="000402A4" w:rsidRPr="003F3442" w:rsidRDefault="000402A4" w:rsidP="000402A4">
      <w:pPr>
        <w:pStyle w:val="berschrift3"/>
        <w:rPr>
          <w:sz w:val="24"/>
          <w:szCs w:val="24"/>
        </w:rPr>
      </w:pPr>
      <w:bookmarkStart w:id="83" w:name="_asram:SubtotalCalculatedCITradeTax"/>
      <w:bookmarkStart w:id="84" w:name="_Toc349132645"/>
      <w:bookmarkEnd w:id="83"/>
      <w:r w:rsidRPr="000402A4">
        <w:rPr>
          <w:sz w:val="24"/>
          <w:szCs w:val="24"/>
        </w:rPr>
        <w:t>asram:SubtotalCalculatedCITradeTax</w:t>
      </w:r>
      <w:bookmarkEnd w:id="84"/>
    </w:p>
    <w:p w:rsidR="00C7555D" w:rsidRDefault="00C7555D" w:rsidP="00A46A31"/>
    <w:p w:rsidR="00C7555D" w:rsidRDefault="007B5E39" w:rsidP="00A46A31">
      <w:r>
        <w:rPr>
          <w:noProof/>
          <w:lang w:val="de-DE" w:eastAsia="de-DE"/>
        </w:rPr>
        <w:pict>
          <v:group id="_x0000_s11714" style="position:absolute;margin-left:-45.4pt;margin-top:10.7pt;width:492.6pt;height:119.8pt;z-index:269010944" coordorigin="510,12661" coordsize="9852,2396">
            <v:rect id="_x0000_s11711" style="position:absolute;left:8963;top:12661;width:1175;height:385" filled="f" fillcolor="#8db3e2" strokeweight="1pt">
              <v:textbox style="mso-next-textbox:#_x0000_s11711">
                <w:txbxContent>
                  <w:p w:rsidR="001E6E58" w:rsidRPr="0092092D" w:rsidRDefault="001E6E58" w:rsidP="001E6E58">
                    <w:pPr>
                      <w:spacing w:line="240" w:lineRule="auto"/>
                    </w:pPr>
                    <w:proofErr w:type="gramStart"/>
                    <w:r>
                      <w:rPr>
                        <w:rFonts w:cs="Arial"/>
                        <w:bCs/>
                        <w:szCs w:val="20"/>
                      </w:rPr>
                      <w:t>attributes</w:t>
                    </w:r>
                    <w:proofErr w:type="gramEnd"/>
                  </w:p>
                  <w:p w:rsidR="001E6E58" w:rsidRDefault="001E6E58" w:rsidP="001E6E58">
                    <w:pPr>
                      <w:spacing w:line="240" w:lineRule="auto"/>
                      <w:rPr>
                        <w:noProof/>
                        <w:lang w:val="de-DE" w:eastAsia="de-DE"/>
                      </w:rPr>
                    </w:pPr>
                  </w:p>
                  <w:p w:rsidR="001E6E58" w:rsidRPr="00C9342C" w:rsidRDefault="001E6E58" w:rsidP="001E6E58">
                    <w:pPr>
                      <w:spacing w:line="240" w:lineRule="auto"/>
                    </w:pPr>
                  </w:p>
                </w:txbxContent>
              </v:textbox>
            </v:rect>
            <v:rect id="_x0000_s11712" style="position:absolute;left:8963;top:13032;width:1399;height:469">
              <v:textbox style="mso-next-textbox:#_x0000_s11712">
                <w:txbxContent>
                  <w:p w:rsidR="001E6E58" w:rsidRPr="003D52DF" w:rsidRDefault="001E6E58" w:rsidP="001E6E58">
                    <w:pPr>
                      <w:rPr>
                        <w:lang w:val="de-DE"/>
                      </w:rPr>
                    </w:pPr>
                    <w:proofErr w:type="spellStart"/>
                    <w:r>
                      <w:rPr>
                        <w:lang w:val="de-DE"/>
                      </w:rPr>
                      <w:t>currencyID</w:t>
                    </w:r>
                    <w:proofErr w:type="spellEnd"/>
                  </w:p>
                </w:txbxContent>
              </v:textbox>
            </v:rect>
            <v:shape id="_x0000_s11713" type="#_x0000_t32" style="position:absolute;left:8449;top:13230;width:502;height:0" o:connectortype="straight" strokeweight="1pt"/>
            <v:rect id="_x0000_s11166" style="position:absolute;left:5381;top:14595;width:357;height:462" stroked="f">
              <v:textbox style="mso-next-textbox:#_x0000_s11166">
                <w:txbxContent>
                  <w:p w:rsidR="001E6E58" w:rsidRPr="002F612C" w:rsidRDefault="001E6E58" w:rsidP="000E63CF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165" style="position:absolute;left:5371;top:13216;width:357;height:462" stroked="f">
              <v:textbox style="mso-next-textbox:#_x0000_s11165">
                <w:txbxContent>
                  <w:p w:rsidR="001E6E58" w:rsidRPr="002F612C" w:rsidRDefault="001E6E58" w:rsidP="000E63CF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623" style="position:absolute;left:510;top:13610;width:3963;height:543" fillcolor="#8db3e2" strokeweight="2pt">
              <v:textbox style="mso-next-textbox:#_x0000_s9623">
                <w:txbxContent>
                  <w:p w:rsidR="001E6E58" w:rsidRPr="00E31B00" w:rsidRDefault="001E6E58" w:rsidP="00E31B00">
                    <w:pPr>
                      <w:rPr>
                        <w:szCs w:val="20"/>
                      </w:rPr>
                    </w:pPr>
                    <w:proofErr w:type="spellStart"/>
                    <w:proofErr w:type="gramStart"/>
                    <w:r w:rsidRPr="00E31B00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E31B00">
                      <w:rPr>
                        <w:rFonts w:cs="Arial"/>
                        <w:b/>
                        <w:bCs/>
                        <w:szCs w:val="20"/>
                      </w:rPr>
                      <w:t>SubtotalCalculatedCITradeTax</w:t>
                    </w:r>
                    <w:proofErr w:type="spellEnd"/>
                  </w:p>
                </w:txbxContent>
              </v:textbox>
            </v:rect>
            <v:shape id="_x0000_s9632" type="#_x0000_t32" style="position:absolute;left:5102;top:13216;width:624;height:0" o:connectortype="straight" strokeweight="2pt"/>
            <v:rect id="_x0000_s9633" style="position:absolute;left:4493;top:13779;width:300;height:262" strokeweight="2pt"/>
            <v:rect id="_x0000_s9634" style="position:absolute;left:5727;top:14324;width:1925;height:543" filled="f" fillcolor="#8db3e2" strokeweight="2pt">
              <v:textbox style="mso-next-textbox:#_x0000_s9634">
                <w:txbxContent>
                  <w:p w:rsidR="001E6E58" w:rsidRPr="00E31B00" w:rsidRDefault="001E6E58" w:rsidP="00E31B00">
                    <w:proofErr w:type="spellStart"/>
                    <w:r w:rsidRPr="00E31B00">
                      <w:rPr>
                        <w:rFonts w:cs="Arial"/>
                        <w:bCs/>
                        <w:szCs w:val="20"/>
                        <w:lang w:val="de-DE"/>
                      </w:rPr>
                      <w:t>asram:TypeCode</w:t>
                    </w:r>
                    <w:proofErr w:type="spellEnd"/>
                  </w:p>
                </w:txbxContent>
              </v:textbox>
            </v:rect>
            <v:shape id="_x0000_s9635" type="#_x0000_t32" style="position:absolute;left:4797;top:13909;width:315;height:0" o:connectortype="straight" strokeweight="2pt"/>
            <v:shape id="_x0000_s9636" type="#_x0000_t32" style="position:absolute;left:4483;top:13909;width:340;height:0" o:connectortype="straight" strokeweight="2pt"/>
            <v:rect id="_x0000_s9637" style="position:absolute;left:5721;top:12958;width:2708;height:543" filled="f" fillcolor="#8db3e2" strokeweight="2pt">
              <v:textbox style="mso-next-textbox:#_x0000_s9637">
                <w:txbxContent>
                  <w:p w:rsidR="001E6E58" w:rsidRPr="00E31B00" w:rsidRDefault="001E6E58" w:rsidP="00E31B00">
                    <w:pPr>
                      <w:rPr>
                        <w:szCs w:val="20"/>
                      </w:rPr>
                    </w:pPr>
                    <w:proofErr w:type="spellStart"/>
                    <w:proofErr w:type="gramStart"/>
                    <w:r w:rsidRPr="00E31B00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E31B00">
                      <w:rPr>
                        <w:rFonts w:cs="Arial"/>
                        <w:bCs/>
                        <w:szCs w:val="20"/>
                      </w:rPr>
                      <w:t>CalculatedAmount</w:t>
                    </w:r>
                    <w:proofErr w:type="spellEnd"/>
                  </w:p>
                </w:txbxContent>
              </v:textbox>
            </v:rect>
            <v:shape id="_x0000_s9638" type="#_x0000_t32" style="position:absolute;left:5102;top:13216;width:10;height:1396" o:connectortype="straight" strokeweight="2pt"/>
            <v:shape id="_x0000_s9639" type="#_x0000_t32" style="position:absolute;left:5104;top:14612;width:624;height:0" o:connectortype="straight" strokeweight="2pt"/>
          </v:group>
        </w:pict>
      </w:r>
    </w:p>
    <w:p w:rsidR="00C7555D" w:rsidRDefault="00C7555D" w:rsidP="00A46A31"/>
    <w:p w:rsidR="00C7555D" w:rsidRDefault="00C7555D" w:rsidP="00A46A31"/>
    <w:p w:rsidR="00C7555D" w:rsidRDefault="00C7555D" w:rsidP="00A46A31"/>
    <w:p w:rsidR="00C7555D" w:rsidRDefault="00C7555D" w:rsidP="00A46A31"/>
    <w:p w:rsidR="00C7555D" w:rsidRDefault="00C7555D" w:rsidP="00A46A31"/>
    <w:p w:rsidR="00C7555D" w:rsidRDefault="00C7555D" w:rsidP="00A46A31"/>
    <w:p w:rsidR="00C7555D" w:rsidRDefault="00C7555D" w:rsidP="00A46A31"/>
    <w:p w:rsidR="00C7555D" w:rsidRDefault="00C7555D" w:rsidP="00A46A31"/>
    <w:p w:rsidR="00C7555D" w:rsidRDefault="00C7555D" w:rsidP="00A46A31"/>
    <w:p w:rsidR="00C953FD" w:rsidRDefault="00C953FD" w:rsidP="00A46A31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42"/>
        <w:gridCol w:w="1208"/>
        <w:gridCol w:w="1187"/>
        <w:gridCol w:w="1187"/>
        <w:gridCol w:w="1755"/>
        <w:gridCol w:w="1191"/>
      </w:tblGrid>
      <w:tr w:rsidR="00C953FD" w:rsidRPr="006239D4" w:rsidTr="001E6E58">
        <w:trPr>
          <w:trHeight w:val="330"/>
        </w:trPr>
        <w:tc>
          <w:tcPr>
            <w:tcW w:w="1590" w:type="pct"/>
            <w:shd w:val="clear" w:color="auto" w:fill="FFFFCC"/>
            <w:noWrap/>
            <w:vAlign w:val="center"/>
            <w:hideMark/>
          </w:tcPr>
          <w:p w:rsidR="00C953FD" w:rsidRPr="006239D4" w:rsidRDefault="00C953FD" w:rsidP="0024033C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lastRenderedPageBreak/>
              <w:t>Field Name</w:t>
            </w:r>
          </w:p>
        </w:tc>
        <w:tc>
          <w:tcPr>
            <w:tcW w:w="631" w:type="pct"/>
            <w:shd w:val="clear" w:color="auto" w:fill="FFFFCC"/>
            <w:noWrap/>
            <w:vAlign w:val="center"/>
            <w:hideMark/>
          </w:tcPr>
          <w:p w:rsidR="00C953FD" w:rsidRPr="006239D4" w:rsidRDefault="00C953FD" w:rsidP="0024033C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620" w:type="pct"/>
            <w:shd w:val="clear" w:color="auto" w:fill="FFFFCC"/>
            <w:noWrap/>
            <w:vAlign w:val="center"/>
            <w:hideMark/>
          </w:tcPr>
          <w:p w:rsidR="00C953FD" w:rsidRPr="006239D4" w:rsidRDefault="00C953FD" w:rsidP="0024033C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620" w:type="pct"/>
            <w:shd w:val="clear" w:color="auto" w:fill="FFFFCC"/>
            <w:noWrap/>
            <w:vAlign w:val="center"/>
            <w:hideMark/>
          </w:tcPr>
          <w:p w:rsidR="00C953FD" w:rsidRPr="006239D4" w:rsidRDefault="00C953FD" w:rsidP="0024033C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917" w:type="pct"/>
            <w:shd w:val="clear" w:color="auto" w:fill="FFFFCC"/>
            <w:noWrap/>
            <w:vAlign w:val="center"/>
            <w:hideMark/>
          </w:tcPr>
          <w:p w:rsidR="00C953FD" w:rsidRPr="006239D4" w:rsidRDefault="00C953FD" w:rsidP="0024033C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621" w:type="pct"/>
            <w:shd w:val="clear" w:color="auto" w:fill="FFFFCC"/>
            <w:noWrap/>
            <w:vAlign w:val="center"/>
            <w:hideMark/>
          </w:tcPr>
          <w:p w:rsidR="00C953FD" w:rsidRPr="006239D4" w:rsidRDefault="00C953FD" w:rsidP="0024033C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C953FD" w:rsidRPr="006239D4" w:rsidTr="0024033C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C953FD" w:rsidRPr="006239D4" w:rsidRDefault="00C953FD" w:rsidP="0024033C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C953FD" w:rsidRPr="006239D4" w:rsidTr="001E6E58">
        <w:trPr>
          <w:trHeight w:val="315"/>
        </w:trPr>
        <w:tc>
          <w:tcPr>
            <w:tcW w:w="1590" w:type="pct"/>
            <w:shd w:val="clear" w:color="auto" w:fill="auto"/>
            <w:noWrap/>
            <w:vAlign w:val="center"/>
            <w:hideMark/>
          </w:tcPr>
          <w:p w:rsidR="00C953FD" w:rsidRDefault="00C953FD" w:rsidP="0024033C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C953FD" w:rsidRDefault="00C953FD" w:rsidP="0024033C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C953FD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asram:CalculatedAmount</w:t>
            </w:r>
          </w:p>
          <w:p w:rsidR="00C953FD" w:rsidRPr="006239D4" w:rsidRDefault="00C953FD" w:rsidP="0024033C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:rsidR="00C953FD" w:rsidRPr="006239D4" w:rsidRDefault="00C953FD" w:rsidP="0024033C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Decimal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C953FD" w:rsidRPr="006239D4" w:rsidRDefault="00C953FD" w:rsidP="0024033C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15+5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C953FD" w:rsidRPr="006239D4" w:rsidRDefault="00C953FD" w:rsidP="0024033C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5</w:t>
            </w:r>
          </w:p>
        </w:tc>
        <w:tc>
          <w:tcPr>
            <w:tcW w:w="917" w:type="pct"/>
            <w:shd w:val="clear" w:color="auto" w:fill="auto"/>
            <w:noWrap/>
            <w:vAlign w:val="center"/>
            <w:hideMark/>
          </w:tcPr>
          <w:p w:rsidR="00C953FD" w:rsidRPr="006239D4" w:rsidRDefault="00F4217A" w:rsidP="0024033C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1.</w:t>
            </w:r>
            <w:r w:rsidR="00F013D2">
              <w:rPr>
                <w:rFonts w:eastAsia="Times New Roman" w:cs="Arial"/>
                <w:color w:val="000000"/>
                <w:szCs w:val="20"/>
                <w:lang w:val="de-DE" w:eastAsia="de-DE"/>
              </w:rPr>
              <w:t>55</w:t>
            </w:r>
          </w:p>
        </w:tc>
        <w:tc>
          <w:tcPr>
            <w:tcW w:w="621" w:type="pct"/>
            <w:shd w:val="clear" w:color="auto" w:fill="auto"/>
            <w:noWrap/>
            <w:vAlign w:val="center"/>
            <w:hideMark/>
          </w:tcPr>
          <w:p w:rsidR="00C953FD" w:rsidRPr="006239D4" w:rsidRDefault="00C953FD" w:rsidP="0024033C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DB14CE" w:rsidRPr="006239D4" w:rsidTr="00DB14CE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DB14CE" w:rsidRDefault="00DB14CE" w:rsidP="00DB14CE">
            <w:pPr>
              <w:spacing w:line="240" w:lineRule="auto"/>
              <w:rPr>
                <w:lang w:eastAsia="de-DE"/>
              </w:rPr>
            </w:pPr>
          </w:p>
          <w:p w:rsidR="00DB14CE" w:rsidRDefault="00DB14CE" w:rsidP="00DB14CE">
            <w:pPr>
              <w:spacing w:line="240" w:lineRule="auto"/>
              <w:rPr>
                <w:lang w:eastAsia="de-DE"/>
              </w:rPr>
            </w:pPr>
            <w:r>
              <w:rPr>
                <w:lang w:eastAsia="de-DE"/>
              </w:rPr>
              <w:t xml:space="preserve">If </w:t>
            </w:r>
            <w:r w:rsidRPr="003114A5">
              <w:rPr>
                <w:b/>
              </w:rPr>
              <w:t>“asram:TypeCode”</w:t>
            </w:r>
            <w:r>
              <w:t xml:space="preserve"> </w:t>
            </w:r>
            <w:r>
              <w:rPr>
                <w:lang w:eastAsia="de-DE"/>
              </w:rPr>
              <w:t xml:space="preserve">is equal to Value </w:t>
            </w:r>
            <w:r>
              <w:rPr>
                <w:b/>
                <w:lang w:eastAsia="de-DE"/>
              </w:rPr>
              <w:t>“TOT</w:t>
            </w:r>
            <w:r w:rsidRPr="00212B25">
              <w:rPr>
                <w:b/>
                <w:lang w:eastAsia="de-DE"/>
              </w:rPr>
              <w:t>”</w:t>
            </w:r>
            <w:r w:rsidRPr="00212B25">
              <w:rPr>
                <w:lang w:eastAsia="de-DE"/>
              </w:rPr>
              <w:t xml:space="preserve">, the following </w:t>
            </w:r>
            <w:r>
              <w:rPr>
                <w:lang w:eastAsia="de-DE"/>
              </w:rPr>
              <w:t>assignment</w:t>
            </w:r>
            <w:r w:rsidRPr="00212B25">
              <w:rPr>
                <w:lang w:eastAsia="de-DE"/>
              </w:rPr>
              <w:t xml:space="preserve"> is valid:</w:t>
            </w:r>
          </w:p>
          <w:p w:rsidR="00DB14CE" w:rsidRDefault="00DB14CE" w:rsidP="00DB14CE">
            <w:pPr>
              <w:spacing w:line="240" w:lineRule="auto"/>
              <w:rPr>
                <w:lang w:eastAsia="de-DE"/>
              </w:rPr>
            </w:pPr>
          </w:p>
          <w:p w:rsidR="00DB14CE" w:rsidRDefault="00DB14CE" w:rsidP="00DB14CE">
            <w:pPr>
              <w:spacing w:line="240" w:lineRule="auto"/>
              <w:rPr>
                <w:b/>
                <w:lang w:eastAsia="de-DE"/>
              </w:rPr>
            </w:pPr>
            <w:r w:rsidRPr="00C953FD">
              <w:rPr>
                <w:b/>
                <w:lang w:eastAsia="de-DE"/>
              </w:rPr>
              <w:t>VATTotalAmount</w:t>
            </w:r>
          </w:p>
          <w:p w:rsidR="00DB14CE" w:rsidRPr="006239D4" w:rsidRDefault="00DB14CE" w:rsidP="0024033C">
            <w:pPr>
              <w:spacing w:line="240" w:lineRule="auto"/>
              <w:jc w:val="center"/>
              <w:rPr>
                <w:rFonts w:eastAsia="Times New Roman"/>
                <w:color w:val="000000"/>
                <w:lang w:eastAsia="de-DE"/>
              </w:rPr>
            </w:pPr>
          </w:p>
        </w:tc>
      </w:tr>
      <w:tr w:rsidR="00DB14CE" w:rsidRPr="006239D4" w:rsidTr="001E6E58">
        <w:trPr>
          <w:trHeight w:val="315"/>
        </w:trPr>
        <w:tc>
          <w:tcPr>
            <w:tcW w:w="1590" w:type="pct"/>
            <w:shd w:val="clear" w:color="auto" w:fill="auto"/>
            <w:noWrap/>
            <w:vAlign w:val="center"/>
            <w:hideMark/>
          </w:tcPr>
          <w:p w:rsidR="00DB14CE" w:rsidRDefault="00DB14CE" w:rsidP="0024033C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DB14CE" w:rsidRDefault="00DB14CE" w:rsidP="0024033C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C953FD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asram:CalculatedAmount</w:t>
            </w:r>
          </w:p>
          <w:p w:rsidR="00DB14CE" w:rsidRPr="006239D4" w:rsidRDefault="00DB14CE" w:rsidP="0024033C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:rsidR="00DB14CE" w:rsidRPr="006239D4" w:rsidRDefault="00DB14CE" w:rsidP="0024033C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Decimal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DB14CE" w:rsidRPr="006239D4" w:rsidRDefault="00DB14CE" w:rsidP="0024033C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15+5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DB14CE" w:rsidRPr="006239D4" w:rsidRDefault="00DB14CE" w:rsidP="0024033C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5</w:t>
            </w:r>
          </w:p>
        </w:tc>
        <w:tc>
          <w:tcPr>
            <w:tcW w:w="917" w:type="pct"/>
            <w:shd w:val="clear" w:color="auto" w:fill="auto"/>
            <w:noWrap/>
            <w:vAlign w:val="center"/>
            <w:hideMark/>
          </w:tcPr>
          <w:p w:rsidR="00DB14CE" w:rsidRPr="006239D4" w:rsidRDefault="00F4217A" w:rsidP="0024033C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1.</w:t>
            </w:r>
            <w:r w:rsidR="00F013D2">
              <w:rPr>
                <w:rFonts w:eastAsia="Times New Roman" w:cs="Arial"/>
                <w:color w:val="000000"/>
                <w:szCs w:val="20"/>
                <w:lang w:val="de-DE" w:eastAsia="de-DE"/>
              </w:rPr>
              <w:t>67</w:t>
            </w:r>
          </w:p>
        </w:tc>
        <w:tc>
          <w:tcPr>
            <w:tcW w:w="621" w:type="pct"/>
            <w:shd w:val="clear" w:color="auto" w:fill="auto"/>
            <w:noWrap/>
            <w:vAlign w:val="center"/>
            <w:hideMark/>
          </w:tcPr>
          <w:p w:rsidR="00DB14CE" w:rsidRPr="006239D4" w:rsidRDefault="00DB14CE" w:rsidP="0024033C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1E6E58" w:rsidRPr="006239D4" w:rsidTr="001E6E58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1E6E58" w:rsidRDefault="001E6E58" w:rsidP="001E6E58">
            <w:pPr>
              <w:spacing w:line="240" w:lineRule="auto"/>
              <w:rPr>
                <w:lang w:eastAsia="de-DE"/>
              </w:rPr>
            </w:pPr>
          </w:p>
          <w:p w:rsidR="001E6E58" w:rsidRDefault="001E6E58" w:rsidP="001E6E58">
            <w:pPr>
              <w:spacing w:line="240" w:lineRule="auto"/>
              <w:rPr>
                <w:lang w:eastAsia="de-DE"/>
              </w:rPr>
            </w:pPr>
            <w:r>
              <w:rPr>
                <w:lang w:eastAsia="de-DE"/>
              </w:rPr>
              <w:t xml:space="preserve">If </w:t>
            </w:r>
            <w:r w:rsidRPr="003114A5">
              <w:rPr>
                <w:b/>
              </w:rPr>
              <w:t>“asram:TypeCode”</w:t>
            </w:r>
            <w:r>
              <w:t xml:space="preserve"> </w:t>
            </w:r>
            <w:r>
              <w:rPr>
                <w:lang w:eastAsia="de-DE"/>
              </w:rPr>
              <w:t xml:space="preserve">is equal to Value </w:t>
            </w:r>
            <w:r>
              <w:rPr>
                <w:b/>
                <w:lang w:eastAsia="de-DE"/>
              </w:rPr>
              <w:t>“LOC</w:t>
            </w:r>
            <w:r w:rsidRPr="00212B25">
              <w:rPr>
                <w:b/>
                <w:lang w:eastAsia="de-DE"/>
              </w:rPr>
              <w:t>”</w:t>
            </w:r>
            <w:r w:rsidRPr="00212B25">
              <w:rPr>
                <w:lang w:eastAsia="de-DE"/>
              </w:rPr>
              <w:t xml:space="preserve">, the following </w:t>
            </w:r>
            <w:r>
              <w:rPr>
                <w:lang w:eastAsia="de-DE"/>
              </w:rPr>
              <w:t>assignment</w:t>
            </w:r>
            <w:r w:rsidRPr="00212B25">
              <w:rPr>
                <w:lang w:eastAsia="de-DE"/>
              </w:rPr>
              <w:t xml:space="preserve"> is valid:</w:t>
            </w:r>
          </w:p>
          <w:p w:rsidR="001E6E58" w:rsidRDefault="001E6E58" w:rsidP="001E6E58">
            <w:pPr>
              <w:spacing w:line="240" w:lineRule="auto"/>
              <w:rPr>
                <w:lang w:eastAsia="de-DE"/>
              </w:rPr>
            </w:pPr>
          </w:p>
          <w:p w:rsidR="001E6E58" w:rsidRDefault="001E6E58" w:rsidP="001E6E58">
            <w:pPr>
              <w:spacing w:line="240" w:lineRule="auto"/>
              <w:rPr>
                <w:b/>
                <w:lang w:eastAsia="de-DE"/>
              </w:rPr>
            </w:pPr>
            <w:r w:rsidRPr="00DB14CE">
              <w:rPr>
                <w:b/>
                <w:lang w:eastAsia="de-DE"/>
              </w:rPr>
              <w:t>VATLocalAmount</w:t>
            </w:r>
          </w:p>
          <w:p w:rsidR="001E6E58" w:rsidRPr="006239D4" w:rsidRDefault="001E6E58" w:rsidP="0024033C">
            <w:pPr>
              <w:spacing w:line="240" w:lineRule="auto"/>
              <w:jc w:val="center"/>
              <w:rPr>
                <w:rFonts w:eastAsia="Times New Roman"/>
                <w:color w:val="000000"/>
                <w:lang w:eastAsia="de-DE"/>
              </w:rPr>
            </w:pPr>
          </w:p>
        </w:tc>
      </w:tr>
      <w:tr w:rsidR="001E6E58" w:rsidRPr="006239D4" w:rsidTr="001E6E58">
        <w:trPr>
          <w:trHeight w:val="315"/>
        </w:trPr>
        <w:tc>
          <w:tcPr>
            <w:tcW w:w="1590" w:type="pct"/>
            <w:shd w:val="clear" w:color="auto" w:fill="auto"/>
            <w:noWrap/>
            <w:vAlign w:val="center"/>
            <w:hideMark/>
          </w:tcPr>
          <w:p w:rsidR="001E6E58" w:rsidRDefault="001E6E58" w:rsidP="0024033C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1E6E58" w:rsidRDefault="001E6E58" w:rsidP="0024033C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currencyID</w:t>
            </w:r>
          </w:p>
          <w:p w:rsidR="001E6E58" w:rsidRDefault="001E6E58" w:rsidP="0024033C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:rsidR="001E6E58" w:rsidRDefault="001E6E58" w:rsidP="0024033C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1E6E58" w:rsidRDefault="001E6E58" w:rsidP="0024033C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12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1E6E58" w:rsidRDefault="001E6E58" w:rsidP="0024033C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6</w:t>
            </w:r>
          </w:p>
        </w:tc>
        <w:tc>
          <w:tcPr>
            <w:tcW w:w="917" w:type="pct"/>
            <w:shd w:val="clear" w:color="auto" w:fill="auto"/>
            <w:noWrap/>
            <w:vAlign w:val="center"/>
            <w:hideMark/>
          </w:tcPr>
          <w:p w:rsidR="001E6E58" w:rsidRDefault="001E6E58" w:rsidP="0024033C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EUR</w:t>
            </w:r>
          </w:p>
        </w:tc>
        <w:tc>
          <w:tcPr>
            <w:tcW w:w="621" w:type="pct"/>
            <w:shd w:val="clear" w:color="auto" w:fill="auto"/>
            <w:noWrap/>
            <w:vAlign w:val="center"/>
            <w:hideMark/>
          </w:tcPr>
          <w:p w:rsidR="001E6E58" w:rsidRPr="006239D4" w:rsidRDefault="001E6E58" w:rsidP="0024033C">
            <w:pPr>
              <w:spacing w:line="240" w:lineRule="auto"/>
              <w:jc w:val="center"/>
              <w:rPr>
                <w:rFonts w:eastAsia="Times New Roman"/>
                <w:color w:val="000000"/>
                <w:lang w:eastAsia="de-DE"/>
              </w:rPr>
            </w:pPr>
            <w:r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DB14CE" w:rsidRPr="006239D4" w:rsidTr="0024033C">
        <w:trPr>
          <w:trHeight w:val="640"/>
        </w:trPr>
        <w:tc>
          <w:tcPr>
            <w:tcW w:w="5000" w:type="pct"/>
            <w:gridSpan w:val="6"/>
            <w:noWrap/>
            <w:vAlign w:val="center"/>
            <w:hideMark/>
          </w:tcPr>
          <w:p w:rsidR="001E6E58" w:rsidRDefault="001E6E58" w:rsidP="00DB14CE">
            <w:pPr>
              <w:spacing w:line="240" w:lineRule="auto"/>
              <w:rPr>
                <w:b/>
                <w:lang w:eastAsia="de-DE"/>
              </w:rPr>
            </w:pPr>
          </w:p>
          <w:p w:rsidR="00DB14CE" w:rsidRPr="001E6E58" w:rsidRDefault="001E6E58" w:rsidP="00DB14CE">
            <w:pPr>
              <w:spacing w:line="240" w:lineRule="auto"/>
              <w:rPr>
                <w:b/>
                <w:lang w:eastAsia="de-DE"/>
              </w:rPr>
            </w:pPr>
            <w:r w:rsidRPr="001E6E58">
              <w:rPr>
                <w:b/>
                <w:lang w:eastAsia="de-DE"/>
              </w:rPr>
              <w:t>Currency</w:t>
            </w:r>
          </w:p>
          <w:p w:rsidR="00DB14CE" w:rsidRPr="001E6E58" w:rsidRDefault="00DB14CE" w:rsidP="001E6E58">
            <w:pPr>
              <w:spacing w:line="240" w:lineRule="auto"/>
              <w:rPr>
                <w:rFonts w:eastAsia="Times New Roman"/>
                <w:b/>
                <w:color w:val="000000"/>
                <w:lang w:eastAsia="de-DE"/>
              </w:rPr>
            </w:pPr>
          </w:p>
        </w:tc>
      </w:tr>
    </w:tbl>
    <w:p w:rsidR="00A005A8" w:rsidRDefault="00A005A8" w:rsidP="00A46A31"/>
    <w:p w:rsidR="00A005A8" w:rsidRDefault="00A005A8" w:rsidP="00A46A31"/>
    <w:p w:rsidR="00A005A8" w:rsidRDefault="00A005A8" w:rsidP="00A46A31"/>
    <w:p w:rsidR="00A005A8" w:rsidRDefault="00A005A8" w:rsidP="00A46A31"/>
    <w:p w:rsidR="00A005A8" w:rsidRDefault="00A005A8" w:rsidP="00A46A31"/>
    <w:p w:rsidR="00A005A8" w:rsidRDefault="00A005A8" w:rsidP="00A46A31"/>
    <w:p w:rsidR="00A005A8" w:rsidRDefault="00A005A8" w:rsidP="00A46A31"/>
    <w:p w:rsidR="00A005A8" w:rsidRDefault="00A005A8" w:rsidP="00A46A31"/>
    <w:p w:rsidR="00A005A8" w:rsidRDefault="00A005A8" w:rsidP="00A46A31"/>
    <w:p w:rsidR="00A005A8" w:rsidRDefault="00A005A8" w:rsidP="00A46A31"/>
    <w:p w:rsidR="00A005A8" w:rsidRDefault="00A005A8" w:rsidP="00A46A31"/>
    <w:p w:rsidR="00A005A8" w:rsidRDefault="00A005A8" w:rsidP="00A46A31"/>
    <w:p w:rsidR="00A005A8" w:rsidRDefault="00A005A8" w:rsidP="00A46A31"/>
    <w:p w:rsidR="00A005A8" w:rsidRDefault="00A005A8" w:rsidP="00A46A31"/>
    <w:p w:rsidR="00A005A8" w:rsidRDefault="00A005A8" w:rsidP="00A46A31"/>
    <w:p w:rsidR="00A005A8" w:rsidRDefault="00A005A8" w:rsidP="00A46A31"/>
    <w:p w:rsidR="00A005A8" w:rsidRDefault="00A005A8" w:rsidP="00A46A31"/>
    <w:p w:rsidR="00A005A8" w:rsidRDefault="00A005A8" w:rsidP="00A46A31"/>
    <w:p w:rsidR="00C7555D" w:rsidRDefault="00C7555D" w:rsidP="00A46A31"/>
    <w:p w:rsidR="00022D10" w:rsidRDefault="00022D10" w:rsidP="00A46A31"/>
    <w:p w:rsidR="00022D10" w:rsidRDefault="00022D10" w:rsidP="00A46A31"/>
    <w:p w:rsidR="00022D10" w:rsidRDefault="00022D10" w:rsidP="00A46A31"/>
    <w:p w:rsidR="00022D10" w:rsidRDefault="00022D10" w:rsidP="00A46A31"/>
    <w:p w:rsidR="00022D10" w:rsidRDefault="00022D10" w:rsidP="00A46A31"/>
    <w:p w:rsidR="00022D10" w:rsidRDefault="00022D10" w:rsidP="00A46A31"/>
    <w:p w:rsidR="00022D10" w:rsidRDefault="00022D10" w:rsidP="00A46A31"/>
    <w:p w:rsidR="00022D10" w:rsidRDefault="00022D10" w:rsidP="00A46A31"/>
    <w:p w:rsidR="00022D10" w:rsidRDefault="00022D10" w:rsidP="00A46A31"/>
    <w:p w:rsidR="00022D10" w:rsidRDefault="00022D10" w:rsidP="00A46A31"/>
    <w:p w:rsidR="00022D10" w:rsidRDefault="00022D10" w:rsidP="00A46A31"/>
    <w:p w:rsidR="00C7555D" w:rsidRDefault="00C7555D" w:rsidP="00A46A31"/>
    <w:p w:rsidR="00C7555D" w:rsidRDefault="00C7555D" w:rsidP="00A46A31"/>
    <w:p w:rsidR="00B24680" w:rsidRPr="00B1590C" w:rsidRDefault="00B24680" w:rsidP="00B24680">
      <w:pPr>
        <w:pStyle w:val="berschrift2"/>
        <w:rPr>
          <w:sz w:val="32"/>
          <w:szCs w:val="32"/>
          <w:lang w:val="de-DE"/>
        </w:rPr>
      </w:pPr>
      <w:bookmarkStart w:id="85" w:name="_asram:IncludedCIBILSupplyChainTrade"/>
      <w:bookmarkStart w:id="86" w:name="_Toc349132646"/>
      <w:bookmarkEnd w:id="85"/>
      <w:r w:rsidRPr="00B24680">
        <w:rPr>
          <w:sz w:val="32"/>
          <w:szCs w:val="32"/>
        </w:rPr>
        <w:lastRenderedPageBreak/>
        <w:t>asram:IncludedCIBILSupplyChainTradeLineItem</w:t>
      </w:r>
      <w:bookmarkEnd w:id="86"/>
    </w:p>
    <w:p w:rsidR="00B24680" w:rsidRDefault="00B24680" w:rsidP="00A46A31"/>
    <w:p w:rsidR="00B111CE" w:rsidRDefault="00B111CE" w:rsidP="00A46A31"/>
    <w:p w:rsidR="00591FDF" w:rsidRDefault="00591FDF" w:rsidP="00591FDF">
      <w:pPr>
        <w:spacing w:line="240" w:lineRule="auto"/>
        <w:rPr>
          <w:noProof/>
          <w:lang w:eastAsia="de-DE"/>
        </w:rPr>
      </w:pPr>
      <w:r>
        <w:rPr>
          <w:noProof/>
          <w:lang w:eastAsia="de-DE"/>
        </w:rPr>
        <w:t xml:space="preserve">The header is specified by the item </w:t>
      </w:r>
      <w:r w:rsidRPr="004A17ED">
        <w:rPr>
          <w:rFonts w:cs="Arial"/>
          <w:b/>
          <w:bCs/>
          <w:szCs w:val="20"/>
        </w:rPr>
        <w:t xml:space="preserve">asram:IncludedCIBILSupplyChainTradeLineItem </w:t>
      </w:r>
      <w:r>
        <w:rPr>
          <w:noProof/>
          <w:lang w:eastAsia="de-DE"/>
        </w:rPr>
        <w:t>consists of following substructures:</w:t>
      </w:r>
    </w:p>
    <w:p w:rsidR="00591FDF" w:rsidRDefault="00591FDF" w:rsidP="00591FDF"/>
    <w:p w:rsidR="00591FDF" w:rsidRPr="00DF7B56" w:rsidRDefault="00591FDF" w:rsidP="00591FDF">
      <w:pPr>
        <w:numPr>
          <w:ilvl w:val="0"/>
          <w:numId w:val="3"/>
        </w:numPr>
        <w:spacing w:line="240" w:lineRule="auto"/>
        <w:rPr>
          <w:szCs w:val="20"/>
        </w:rPr>
      </w:pPr>
      <w:r>
        <w:rPr>
          <w:rFonts w:cs="Arial"/>
          <w:bCs/>
          <w:szCs w:val="20"/>
        </w:rPr>
        <w:t xml:space="preserve">    </w:t>
      </w:r>
      <w:r w:rsidRPr="00591FDF">
        <w:rPr>
          <w:rFonts w:cs="Arial"/>
          <w:bCs/>
          <w:szCs w:val="20"/>
        </w:rPr>
        <w:t>asram:IdentificationIdentifier</w:t>
      </w:r>
    </w:p>
    <w:p w:rsidR="00591FDF" w:rsidRPr="00591FDF" w:rsidRDefault="00591FDF" w:rsidP="00591FDF">
      <w:pPr>
        <w:ind w:left="360"/>
        <w:rPr>
          <w:rFonts w:cs="Arial"/>
          <w:bCs/>
          <w:szCs w:val="20"/>
          <w:lang w:val="de-DE"/>
        </w:rPr>
      </w:pPr>
      <w:r>
        <w:rPr>
          <w:bCs/>
          <w:szCs w:val="20"/>
        </w:rPr>
        <w:t>3.3</w:t>
      </w:r>
      <w:r w:rsidRPr="00591FDF">
        <w:rPr>
          <w:bCs/>
          <w:szCs w:val="20"/>
        </w:rPr>
        <w:t xml:space="preserve">.1  </w:t>
      </w:r>
      <w:hyperlink w:anchor="_asram:SpecifiedCITradeProduct" w:history="1">
        <w:r w:rsidRPr="00E14578">
          <w:rPr>
            <w:rStyle w:val="Hyperlink"/>
            <w:rFonts w:cs="Arial"/>
            <w:bCs/>
            <w:szCs w:val="20"/>
            <w:lang w:val="de-DE"/>
          </w:rPr>
          <w:t>asram:SpecifiedCITradeProduct</w:t>
        </w:r>
      </w:hyperlink>
    </w:p>
    <w:p w:rsidR="00591FDF" w:rsidRDefault="00591FDF" w:rsidP="00591FDF">
      <w:pPr>
        <w:spacing w:line="240" w:lineRule="auto"/>
        <w:ind w:firstLine="360"/>
      </w:pPr>
      <w:r>
        <w:rPr>
          <w:bCs/>
          <w:szCs w:val="20"/>
        </w:rPr>
        <w:t xml:space="preserve">3.3.2  </w:t>
      </w:r>
      <w:hyperlink w:anchor="_asram:SpecifiedCIBILSupplyChainTrad" w:history="1">
        <w:r w:rsidRPr="00E14578">
          <w:rPr>
            <w:rStyle w:val="Hyperlink"/>
            <w:rFonts w:cs="Arial"/>
            <w:bCs/>
            <w:szCs w:val="20"/>
            <w:lang w:val="de-DE"/>
          </w:rPr>
          <w:t>asram:SpecifiedCIBILSupplyChainTradeAgreement</w:t>
        </w:r>
      </w:hyperlink>
    </w:p>
    <w:p w:rsidR="00591FDF" w:rsidRDefault="00591FDF" w:rsidP="00591FDF">
      <w:pPr>
        <w:spacing w:line="240" w:lineRule="auto"/>
        <w:ind w:firstLine="360"/>
        <w:rPr>
          <w:rFonts w:cs="Arial"/>
          <w:bCs/>
          <w:szCs w:val="20"/>
          <w:lang w:val="de-DE"/>
        </w:rPr>
      </w:pPr>
      <w:r>
        <w:rPr>
          <w:rFonts w:cs="Arial"/>
          <w:bCs/>
          <w:szCs w:val="20"/>
          <w:lang w:val="de-DE"/>
        </w:rPr>
        <w:t>3.3.3</w:t>
      </w:r>
      <w:r w:rsidRPr="004F16E2">
        <w:rPr>
          <w:rFonts w:cs="Arial"/>
          <w:bCs/>
          <w:szCs w:val="20"/>
          <w:lang w:val="de-DE"/>
        </w:rPr>
        <w:t xml:space="preserve"> </w:t>
      </w:r>
      <w:r>
        <w:rPr>
          <w:rFonts w:cs="Arial"/>
          <w:bCs/>
          <w:szCs w:val="20"/>
          <w:lang w:val="de-DE"/>
        </w:rPr>
        <w:t xml:space="preserve"> </w:t>
      </w:r>
      <w:hyperlink w:anchor="_asram:SpecifiedCIBILSupplyChainTrad_1" w:history="1">
        <w:r w:rsidRPr="00E14578">
          <w:rPr>
            <w:rStyle w:val="Hyperlink"/>
            <w:rFonts w:cs="Arial"/>
            <w:bCs/>
            <w:szCs w:val="20"/>
            <w:lang w:val="de-DE"/>
          </w:rPr>
          <w:t>asram:SpecifiedCIBILSupplyChainTradeDelivery</w:t>
        </w:r>
      </w:hyperlink>
    </w:p>
    <w:p w:rsidR="00591FDF" w:rsidRPr="003D3D51" w:rsidRDefault="00591FDF" w:rsidP="00591FDF">
      <w:pPr>
        <w:spacing w:line="240" w:lineRule="auto"/>
        <w:ind w:firstLine="360"/>
        <w:rPr>
          <w:szCs w:val="20"/>
        </w:rPr>
      </w:pPr>
      <w:r>
        <w:rPr>
          <w:rFonts w:cs="Arial"/>
          <w:bCs/>
          <w:szCs w:val="20"/>
          <w:lang w:val="de-DE"/>
        </w:rPr>
        <w:t>3.3.4</w:t>
      </w:r>
      <w:r w:rsidRPr="004F16E2">
        <w:rPr>
          <w:rFonts w:cs="Arial"/>
          <w:bCs/>
          <w:szCs w:val="20"/>
          <w:lang w:val="de-DE"/>
        </w:rPr>
        <w:t xml:space="preserve"> </w:t>
      </w:r>
      <w:r>
        <w:rPr>
          <w:rFonts w:cs="Arial"/>
          <w:bCs/>
          <w:szCs w:val="20"/>
          <w:lang w:val="de-DE"/>
        </w:rPr>
        <w:t xml:space="preserve"> </w:t>
      </w:r>
      <w:hyperlink w:anchor="_asram:SpecifiedCIBILSupplyChainTrad_2" w:history="1">
        <w:r w:rsidRPr="00E14578">
          <w:rPr>
            <w:rStyle w:val="Hyperlink"/>
            <w:rFonts w:cs="Arial"/>
            <w:bCs/>
            <w:szCs w:val="20"/>
            <w:lang w:val="de-DE"/>
          </w:rPr>
          <w:t>asram:SpecifiedCIBILSupplyChainTradeSettlement</w:t>
        </w:r>
      </w:hyperlink>
    </w:p>
    <w:p w:rsidR="00591FDF" w:rsidRDefault="00591FDF" w:rsidP="00A46A31"/>
    <w:p w:rsidR="00591FDF" w:rsidRDefault="00591FDF" w:rsidP="00A46A31"/>
    <w:p w:rsidR="00591FDF" w:rsidRDefault="00591FDF" w:rsidP="00A46A31"/>
    <w:p w:rsidR="00B111CE" w:rsidRDefault="007B5E39" w:rsidP="00A46A31">
      <w:r>
        <w:rPr>
          <w:noProof/>
          <w:lang w:val="de-DE" w:eastAsia="de-DE"/>
        </w:rPr>
        <w:pict>
          <v:group id="_x0000_s11164" style="position:absolute;margin-left:-45.35pt;margin-top:8.15pt;width:526.2pt;height:216.9pt;z-index:268004352" coordorigin="511,5355" coordsize="10524,4338">
            <v:rect id="_x0000_s9769" style="position:absolute;left:5843;top:6489;width:357;height:462" stroked="f">
              <v:textbox style="mso-next-textbox:#_x0000_s9769">
                <w:txbxContent>
                  <w:p w:rsidR="001E6E58" w:rsidRPr="002F612C" w:rsidRDefault="001E6E58" w:rsidP="00635D1A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group id="_x0000_s9680" style="position:absolute;left:9176;top:6364;width:300;height:262" coordorigin="6283,5431" coordsize="300,262">
              <v:rect id="_x0000_s9681" style="position:absolute;left:6283;top:5431;width:300;height:262" strokeweight="2pt"/>
              <v:shape id="_x0000_s9682" type="#_x0000_t32" style="position:absolute;left:6367;top:5556;width:147;height:0" o:connectortype="straight" strokeweight="1.25pt"/>
              <v:shape id="_x0000_s9683" type="#_x0000_t32" style="position:absolute;left:6437;top:5501;width:0;height:113;flip:y" o:connectortype="straight" strokeweight="1.25pt"/>
            </v:group>
            <v:rect id="_x0000_s9648" style="position:absolute;left:511;top:7129;width:4486;height:543" fillcolor="#8db3e2" strokeweight="2pt">
              <v:textbox style="mso-next-textbox:#_x0000_s9648">
                <w:txbxContent>
                  <w:p w:rsidR="001E6E58" w:rsidRPr="00B111CE" w:rsidRDefault="001E6E58" w:rsidP="00B111CE">
                    <w:pPr>
                      <w:rPr>
                        <w:sz w:val="18"/>
                        <w:szCs w:val="18"/>
                      </w:rPr>
                    </w:pPr>
                    <w:proofErr w:type="spellStart"/>
                    <w:r w:rsidRPr="00B111CE">
                      <w:rPr>
                        <w:rFonts w:cs="Arial"/>
                        <w:b/>
                        <w:bCs/>
                        <w:sz w:val="18"/>
                        <w:szCs w:val="18"/>
                        <w:lang w:val="de-DE"/>
                      </w:rPr>
                      <w:t>asram:IncludedCIBILSupplyChainTradeLineItem</w:t>
                    </w:r>
                    <w:proofErr w:type="spellEnd"/>
                  </w:p>
                </w:txbxContent>
              </v:textbox>
            </v:rect>
            <v:rect id="_x0000_s9644" style="position:absolute;left:5669;top:8272;width:789;height:462" stroked="f">
              <v:textbox style="mso-next-textbox:#_x0000_s9644">
                <w:txbxContent>
                  <w:p w:rsidR="001E6E58" w:rsidRPr="002F612C" w:rsidRDefault="001E6E58" w:rsidP="00B111CE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645" style="position:absolute;left:5639;top:7447;width:789;height:462" stroked="f">
              <v:textbox style="mso-next-textbox:#_x0000_s9645">
                <w:txbxContent>
                  <w:p w:rsidR="001E6E58" w:rsidRPr="002F612C" w:rsidRDefault="001E6E58" w:rsidP="00B111CE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647" style="position:absolute;left:5649;top:5596;width:789;height:462" stroked="f">
              <v:textbox style="mso-next-textbox:#_x0000_s9647">
                <w:txbxContent>
                  <w:p w:rsidR="001E6E58" w:rsidRPr="002F612C" w:rsidRDefault="001E6E58" w:rsidP="00B111CE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649" style="position:absolute;left:5649;top:9231;width:789;height:462" stroked="f">
              <v:textbox style="mso-next-textbox:#_x0000_s9649">
                <w:txbxContent>
                  <w:p w:rsidR="001E6E58" w:rsidRPr="002F612C" w:rsidRDefault="001E6E58" w:rsidP="00B111CE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650" style="position:absolute;left:6234;top:8908;width:4485;height:543" filled="f" fillcolor="#8db3e2" strokeweight="2pt">
              <v:textbox style="mso-next-textbox:#_x0000_s9650">
                <w:txbxContent>
                  <w:p w:rsidR="001E6E58" w:rsidRPr="00B111CE" w:rsidRDefault="001E6E58" w:rsidP="00B111CE">
                    <w:pPr>
                      <w:rPr>
                        <w:sz w:val="18"/>
                        <w:szCs w:val="18"/>
                      </w:rPr>
                    </w:pPr>
                    <w:proofErr w:type="spellStart"/>
                    <w:r w:rsidRPr="00B111CE">
                      <w:rPr>
                        <w:rFonts w:cs="Arial"/>
                        <w:bCs/>
                        <w:sz w:val="18"/>
                        <w:szCs w:val="18"/>
                        <w:lang w:val="de-DE"/>
                      </w:rPr>
                      <w:t>asram:SpecifiedCIBILSupplyChainTradeSettlement</w:t>
                    </w:r>
                    <w:proofErr w:type="spellEnd"/>
                  </w:p>
                </w:txbxContent>
              </v:textbox>
            </v:rect>
            <v:shape id="_x0000_s9651" type="#_x0000_t32" style="position:absolute;left:5605;top:9219;width:624;height:0" o:connectortype="straight" strokeweight="2pt"/>
            <v:group id="_x0000_s9652" style="position:absolute;left:10735;top:9071;width:300;height:262" coordorigin="6283,5431" coordsize="300,262">
              <v:rect id="_x0000_s9653" style="position:absolute;left:6283;top:5431;width:300;height:262" strokeweight="2pt"/>
              <v:shape id="_x0000_s9654" type="#_x0000_t32" style="position:absolute;left:6367;top:5556;width:147;height:0" o:connectortype="straight" strokeweight="1.25pt"/>
              <v:shape id="_x0000_s9655" type="#_x0000_t32" style="position:absolute;left:6437;top:5501;width:0;height:113;flip:y" o:connectortype="straight" strokeweight="1.25pt"/>
            </v:group>
            <v:group id="_x0000_s9656" style="position:absolute;left:10719;top:7264;width:300;height:262" coordorigin="6283,5431" coordsize="300,262">
              <v:rect id="_x0000_s9657" style="position:absolute;left:6283;top:5431;width:300;height:262" strokeweight="2pt"/>
              <v:shape id="_x0000_s9658" type="#_x0000_t32" style="position:absolute;left:6367;top:5556;width:147;height:0" o:connectortype="straight" strokeweight="1.25pt"/>
              <v:shape id="_x0000_s9659" type="#_x0000_t32" style="position:absolute;left:6437;top:5501;width:0;height:113;flip:y" o:connectortype="straight" strokeweight="1.25pt"/>
            </v:group>
            <v:group id="_x0000_s9660" style="position:absolute;left:10565;top:8130;width:300;height:262" coordorigin="6283,5431" coordsize="300,262">
              <v:rect id="_x0000_s9661" style="position:absolute;left:6283;top:5431;width:300;height:262" strokeweight="2pt"/>
              <v:shape id="_x0000_s9662" type="#_x0000_t32" style="position:absolute;left:6367;top:5556;width:147;height:0" o:connectortype="straight" strokeweight="1.25pt"/>
              <v:shape id="_x0000_s9663" type="#_x0000_t32" style="position:absolute;left:6437;top:5501;width:0;height:113;flip:y" o:connectortype="straight" strokeweight="1.25pt"/>
            </v:group>
            <v:shape id="_x0000_s9664" type="#_x0000_t32" style="position:absolute;left:5615;top:5596;width:624;height:0" o:connectortype="straight" strokeweight="2pt"/>
            <v:rect id="_x0000_s9665" style="position:absolute;left:5006;top:7298;width:300;height:262" strokeweight="2pt"/>
            <v:rect id="_x0000_s9666" style="position:absolute;left:6240;top:6245;width:2936;height:543" filled="f" fillcolor="#8db3e2" strokeweight="2pt">
              <v:textbox style="mso-next-textbox:#_x0000_s9666">
                <w:txbxContent>
                  <w:p w:rsidR="001E6E58" w:rsidRPr="00B111CE" w:rsidRDefault="001E6E58" w:rsidP="00B111CE">
                    <w:pPr>
                      <w:rPr>
                        <w:sz w:val="18"/>
                        <w:szCs w:val="18"/>
                      </w:rPr>
                    </w:pPr>
                    <w:proofErr w:type="spellStart"/>
                    <w:r w:rsidRPr="00B111CE">
                      <w:rPr>
                        <w:rFonts w:cs="Arial"/>
                        <w:bCs/>
                        <w:sz w:val="18"/>
                        <w:szCs w:val="18"/>
                        <w:lang w:val="de-DE"/>
                      </w:rPr>
                      <w:t>asram:SpecifiedCITradeProduct</w:t>
                    </w:r>
                    <w:proofErr w:type="spellEnd"/>
                  </w:p>
                </w:txbxContent>
              </v:textbox>
            </v:rect>
            <v:shape id="_x0000_s9667" type="#_x0000_t32" style="position:absolute;left:4996;top:7428;width:340;height:0" o:connectortype="straight" strokeweight="2pt"/>
            <v:rect id="_x0000_s9668" style="position:absolute;left:6234;top:5355;width:2590;height:543" filled="f" fillcolor="#8db3e2" strokeweight="2pt">
              <v:textbox style="mso-next-textbox:#_x0000_s9668">
                <w:txbxContent>
                  <w:p w:rsidR="001E6E58" w:rsidRPr="00B111CE" w:rsidRDefault="001E6E58" w:rsidP="00B111CE">
                    <w:pPr>
                      <w:rPr>
                        <w:sz w:val="18"/>
                        <w:szCs w:val="18"/>
                      </w:rPr>
                    </w:pPr>
                    <w:proofErr w:type="spellStart"/>
                    <w:r w:rsidRPr="00B111CE">
                      <w:rPr>
                        <w:rFonts w:cs="Arial"/>
                        <w:bCs/>
                        <w:sz w:val="18"/>
                        <w:szCs w:val="18"/>
                        <w:lang w:val="de-DE"/>
                      </w:rPr>
                      <w:t>asram:IdentificationIdentifier</w:t>
                    </w:r>
                    <w:proofErr w:type="spellEnd"/>
                  </w:p>
                </w:txbxContent>
              </v:textbox>
            </v:rect>
            <v:rect id="_x0000_s9669" style="position:absolute;left:6240;top:7133;width:4476;height:543" filled="f" fillcolor="#8db3e2" strokeweight="2pt">
              <v:textbox style="mso-next-textbox:#_x0000_s9669">
                <w:txbxContent>
                  <w:p w:rsidR="001E6E58" w:rsidRPr="00B111CE" w:rsidRDefault="001E6E58" w:rsidP="00B111CE">
                    <w:pPr>
                      <w:rPr>
                        <w:sz w:val="18"/>
                        <w:szCs w:val="18"/>
                      </w:rPr>
                    </w:pPr>
                    <w:proofErr w:type="spellStart"/>
                    <w:r w:rsidRPr="00B111CE">
                      <w:rPr>
                        <w:rFonts w:cs="Arial"/>
                        <w:bCs/>
                        <w:sz w:val="18"/>
                        <w:szCs w:val="18"/>
                        <w:lang w:val="de-DE"/>
                      </w:rPr>
                      <w:t>asram:SpecifiedCIBILSupplyChainTradeAgreement</w:t>
                    </w:r>
                    <w:proofErr w:type="spellEnd"/>
                  </w:p>
                </w:txbxContent>
              </v:textbox>
            </v:rect>
            <v:shape id="_x0000_s9670" type="#_x0000_t32" style="position:absolute;left:5618;top:5585;width:7;height:3646;flip:x" o:connectortype="straight" strokeweight="2pt"/>
            <v:shape id="_x0000_s9671" type="#_x0000_t32" style="position:absolute;left:5618;top:7447;width:624;height:0" o:connectortype="straight" strokeweight="2pt"/>
            <v:rect id="_x0000_s9672" style="position:absolute;left:6268;top:7991;width:4281;height:543" filled="f" fillcolor="#8db3e2" strokeweight="2pt">
              <v:textbox style="mso-next-textbox:#_x0000_s9672">
                <w:txbxContent>
                  <w:p w:rsidR="001E6E58" w:rsidRPr="00B111CE" w:rsidRDefault="001E6E58" w:rsidP="00B111CE">
                    <w:pPr>
                      <w:rPr>
                        <w:sz w:val="18"/>
                        <w:szCs w:val="18"/>
                      </w:rPr>
                    </w:pPr>
                    <w:proofErr w:type="spellStart"/>
                    <w:r w:rsidRPr="00B111CE">
                      <w:rPr>
                        <w:rFonts w:cs="Arial"/>
                        <w:bCs/>
                        <w:sz w:val="18"/>
                        <w:szCs w:val="18"/>
                        <w:lang w:val="de-DE"/>
                      </w:rPr>
                      <w:t>asram:SpecifiedCIBILSupplyChainTradeDelivery</w:t>
                    </w:r>
                    <w:proofErr w:type="spellEnd"/>
                  </w:p>
                </w:txbxContent>
              </v:textbox>
            </v:rect>
            <v:shape id="_x0000_s9673" type="#_x0000_t32" style="position:absolute;left:5637;top:8265;width:624;height:0" o:connectortype="straight" strokeweight="2pt"/>
            <v:shape id="_x0000_s9674" type="#_x0000_t32" style="position:absolute;left:5634;top:6516;width:624;height:0" o:connectortype="straight" strokeweight="2pt"/>
            <v:shape id="_x0000_s9675" type="#_x0000_t32" style="position:absolute;left:5236;top:7436;width:400;height:0" o:connectortype="straight" strokeweight="2pt"/>
          </v:group>
        </w:pict>
      </w:r>
    </w:p>
    <w:p w:rsidR="00F42513" w:rsidRDefault="00F42513" w:rsidP="00A46A31"/>
    <w:p w:rsidR="00F42513" w:rsidRDefault="00F42513" w:rsidP="00A46A31"/>
    <w:p w:rsidR="00F42513" w:rsidRDefault="00F42513" w:rsidP="00A46A31"/>
    <w:p w:rsidR="00F42513" w:rsidRDefault="00F42513" w:rsidP="00A46A31"/>
    <w:p w:rsidR="00B111CE" w:rsidRDefault="00B111CE" w:rsidP="00A46A31"/>
    <w:p w:rsidR="00F42513" w:rsidRDefault="00F42513" w:rsidP="00A46A31"/>
    <w:p w:rsidR="00F42513" w:rsidRDefault="00F42513" w:rsidP="00A46A31"/>
    <w:p w:rsidR="00F42513" w:rsidRDefault="00F42513" w:rsidP="00A46A31"/>
    <w:p w:rsidR="00F42513" w:rsidRDefault="00F42513" w:rsidP="00A46A31"/>
    <w:p w:rsidR="00F42513" w:rsidRDefault="00F42513" w:rsidP="00A46A31"/>
    <w:p w:rsidR="00F42513" w:rsidRDefault="00F42513" w:rsidP="00A46A31"/>
    <w:p w:rsidR="00F42513" w:rsidRDefault="00F42513" w:rsidP="00A46A31"/>
    <w:p w:rsidR="00F42513" w:rsidRDefault="00F42513" w:rsidP="00A46A31"/>
    <w:p w:rsidR="00F42513" w:rsidRDefault="00F42513" w:rsidP="00A46A31"/>
    <w:p w:rsidR="00F42513" w:rsidRDefault="00F42513" w:rsidP="00A46A31"/>
    <w:p w:rsidR="00F42513" w:rsidRDefault="00F42513" w:rsidP="00A46A31"/>
    <w:p w:rsidR="00F42513" w:rsidRDefault="00F42513" w:rsidP="00A46A3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4"/>
      </w:tblGrid>
      <w:tr w:rsidR="00CD1B91" w:rsidRPr="001E1B02" w:rsidTr="00C06E97">
        <w:trPr>
          <w:trHeight w:val="329"/>
        </w:trPr>
        <w:tc>
          <w:tcPr>
            <w:tcW w:w="9494" w:type="dxa"/>
            <w:shd w:val="clear" w:color="auto" w:fill="FFFFCC"/>
            <w:vAlign w:val="center"/>
          </w:tcPr>
          <w:p w:rsidR="00CD1B91" w:rsidRPr="001E1B02" w:rsidRDefault="00CD1B91" w:rsidP="00C06E97">
            <w:pPr>
              <w:spacing w:line="240" w:lineRule="auto"/>
              <w:rPr>
                <w:rFonts w:eastAsia="Times New Roman"/>
                <w:b/>
                <w:bCs/>
                <w:color w:val="000000"/>
                <w:lang w:eastAsia="de-DE"/>
              </w:rPr>
            </w:pPr>
            <w:r w:rsidRPr="001E1B02">
              <w:rPr>
                <w:rFonts w:eastAsia="Times New Roman"/>
                <w:b/>
                <w:bCs/>
                <w:color w:val="000000"/>
                <w:lang w:eastAsia="de-DE"/>
              </w:rPr>
              <w:t>Explanation</w:t>
            </w:r>
          </w:p>
        </w:tc>
      </w:tr>
      <w:tr w:rsidR="00CD1B91" w:rsidTr="00C06E97">
        <w:tc>
          <w:tcPr>
            <w:tcW w:w="9494" w:type="dxa"/>
          </w:tcPr>
          <w:p w:rsidR="00CD1B91" w:rsidRDefault="00CD1B91" w:rsidP="00C06E97">
            <w:pPr>
              <w:spacing w:line="240" w:lineRule="auto"/>
            </w:pPr>
          </w:p>
          <w:p w:rsidR="00CD1B91" w:rsidRPr="00BD153F" w:rsidRDefault="00CD1B91" w:rsidP="00C06E97">
            <w:pPr>
              <w:spacing w:line="240" w:lineRule="auto"/>
            </w:pPr>
            <w:r>
              <w:rPr>
                <w:b/>
              </w:rPr>
              <w:t>“</w:t>
            </w:r>
            <w:r w:rsidRPr="0003622C">
              <w:rPr>
                <w:b/>
              </w:rPr>
              <w:t>asram:IncludedCIBILSupplyChainTradeLineItem</w:t>
            </w:r>
            <w:r>
              <w:rPr>
                <w:b/>
              </w:rPr>
              <w:t xml:space="preserve">” </w:t>
            </w:r>
            <w:r>
              <w:t xml:space="preserve">contains </w:t>
            </w:r>
            <w:r>
              <w:rPr>
                <w:rFonts w:cs="Arial"/>
                <w:bCs/>
                <w:szCs w:val="20"/>
              </w:rPr>
              <w:t>specific information about the ordered material.</w:t>
            </w:r>
          </w:p>
          <w:p w:rsidR="00CD1B91" w:rsidRPr="0003622C" w:rsidRDefault="00CD1B91" w:rsidP="00C06E97">
            <w:pPr>
              <w:spacing w:line="240" w:lineRule="auto"/>
              <w:rPr>
                <w:b/>
              </w:rPr>
            </w:pPr>
          </w:p>
        </w:tc>
      </w:tr>
    </w:tbl>
    <w:p w:rsidR="00F42513" w:rsidRPr="00CD1B91" w:rsidRDefault="00F42513" w:rsidP="00A46A31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1"/>
        <w:gridCol w:w="1206"/>
        <w:gridCol w:w="1101"/>
        <w:gridCol w:w="1143"/>
        <w:gridCol w:w="1711"/>
        <w:gridCol w:w="1148"/>
      </w:tblGrid>
      <w:tr w:rsidR="00F42513" w:rsidRPr="006239D4" w:rsidTr="00F42513">
        <w:trPr>
          <w:trHeight w:val="330"/>
        </w:trPr>
        <w:tc>
          <w:tcPr>
            <w:tcW w:w="1704" w:type="pct"/>
            <w:shd w:val="clear" w:color="auto" w:fill="FFFFCC"/>
            <w:noWrap/>
            <w:vAlign w:val="center"/>
            <w:hideMark/>
          </w:tcPr>
          <w:p w:rsidR="00F42513" w:rsidRPr="006239D4" w:rsidRDefault="00F42513" w:rsidP="0024033C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630" w:type="pct"/>
            <w:shd w:val="clear" w:color="auto" w:fill="FFFFCC"/>
            <w:noWrap/>
            <w:vAlign w:val="center"/>
            <w:hideMark/>
          </w:tcPr>
          <w:p w:rsidR="00F42513" w:rsidRPr="006239D4" w:rsidRDefault="00F42513" w:rsidP="0024033C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75" w:type="pct"/>
            <w:shd w:val="clear" w:color="auto" w:fill="FFFFCC"/>
            <w:noWrap/>
            <w:vAlign w:val="center"/>
            <w:hideMark/>
          </w:tcPr>
          <w:p w:rsidR="00F42513" w:rsidRPr="006239D4" w:rsidRDefault="00F42513" w:rsidP="0024033C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597" w:type="pct"/>
            <w:shd w:val="clear" w:color="auto" w:fill="FFFFCC"/>
            <w:noWrap/>
            <w:vAlign w:val="center"/>
            <w:hideMark/>
          </w:tcPr>
          <w:p w:rsidR="00F42513" w:rsidRPr="006239D4" w:rsidRDefault="00F42513" w:rsidP="0024033C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894" w:type="pct"/>
            <w:shd w:val="clear" w:color="auto" w:fill="FFFFCC"/>
            <w:noWrap/>
            <w:vAlign w:val="center"/>
            <w:hideMark/>
          </w:tcPr>
          <w:p w:rsidR="00F42513" w:rsidRPr="006239D4" w:rsidRDefault="00F42513" w:rsidP="0024033C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99" w:type="pct"/>
            <w:shd w:val="clear" w:color="auto" w:fill="FFFFCC"/>
            <w:noWrap/>
            <w:vAlign w:val="center"/>
            <w:hideMark/>
          </w:tcPr>
          <w:p w:rsidR="00F42513" w:rsidRPr="006239D4" w:rsidRDefault="00F42513" w:rsidP="0024033C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F42513" w:rsidRPr="006239D4" w:rsidTr="0024033C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F42513" w:rsidRPr="006239D4" w:rsidRDefault="00F42513" w:rsidP="0024033C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F42513" w:rsidRPr="006239D4" w:rsidTr="00F42513">
        <w:trPr>
          <w:trHeight w:val="315"/>
        </w:trPr>
        <w:tc>
          <w:tcPr>
            <w:tcW w:w="1704" w:type="pct"/>
            <w:shd w:val="clear" w:color="auto" w:fill="auto"/>
            <w:noWrap/>
            <w:vAlign w:val="center"/>
            <w:hideMark/>
          </w:tcPr>
          <w:p w:rsidR="00F42513" w:rsidRDefault="00F42513" w:rsidP="0024033C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F42513" w:rsidRDefault="00F42513" w:rsidP="0024033C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F42513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asram:IdentificationIdentifier</w:t>
            </w:r>
          </w:p>
          <w:p w:rsidR="00F42513" w:rsidRPr="006239D4" w:rsidRDefault="00F42513" w:rsidP="0024033C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630" w:type="pct"/>
            <w:shd w:val="clear" w:color="auto" w:fill="auto"/>
            <w:vAlign w:val="center"/>
            <w:hideMark/>
          </w:tcPr>
          <w:p w:rsidR="00F42513" w:rsidRPr="006239D4" w:rsidRDefault="00F42513" w:rsidP="0024033C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F42513" w:rsidRPr="006239D4" w:rsidRDefault="00F42513" w:rsidP="0024033C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:rsidR="00F42513" w:rsidRPr="006239D4" w:rsidRDefault="00F42513" w:rsidP="0024033C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4</w:t>
            </w:r>
          </w:p>
        </w:tc>
        <w:tc>
          <w:tcPr>
            <w:tcW w:w="894" w:type="pct"/>
            <w:shd w:val="clear" w:color="auto" w:fill="auto"/>
            <w:noWrap/>
            <w:vAlign w:val="center"/>
            <w:hideMark/>
          </w:tcPr>
          <w:p w:rsidR="00F42513" w:rsidRPr="006239D4" w:rsidRDefault="003756A3" w:rsidP="0024033C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10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F42513" w:rsidRPr="006239D4" w:rsidRDefault="00F42513" w:rsidP="0024033C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F42513" w:rsidRPr="006239D4" w:rsidTr="0024033C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F42513" w:rsidRDefault="00F42513" w:rsidP="0024033C">
            <w:pPr>
              <w:spacing w:line="240" w:lineRule="auto"/>
              <w:rPr>
                <w:lang w:eastAsia="de-DE"/>
              </w:rPr>
            </w:pPr>
          </w:p>
          <w:p w:rsidR="00F42513" w:rsidRDefault="00F42513" w:rsidP="00F42513">
            <w:pPr>
              <w:spacing w:line="240" w:lineRule="auto"/>
              <w:rPr>
                <w:b/>
                <w:lang w:eastAsia="de-DE"/>
              </w:rPr>
            </w:pPr>
            <w:r w:rsidRPr="00F42513">
              <w:rPr>
                <w:b/>
                <w:lang w:eastAsia="de-DE"/>
              </w:rPr>
              <w:t>ItemLineNumber</w:t>
            </w:r>
          </w:p>
          <w:p w:rsidR="00F42513" w:rsidRPr="006239D4" w:rsidRDefault="00F42513" w:rsidP="00F42513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F42513" w:rsidRDefault="00F42513" w:rsidP="00A46A31"/>
    <w:p w:rsidR="00F42513" w:rsidRDefault="00F42513" w:rsidP="00A46A31"/>
    <w:p w:rsidR="005E27C2" w:rsidRDefault="005E27C2" w:rsidP="00A46A31"/>
    <w:p w:rsidR="005E27C2" w:rsidRDefault="005E27C2" w:rsidP="00A46A31"/>
    <w:p w:rsidR="005E27C2" w:rsidRDefault="005E27C2" w:rsidP="00A46A31"/>
    <w:p w:rsidR="005E27C2" w:rsidRDefault="005E27C2" w:rsidP="00A46A31"/>
    <w:p w:rsidR="005E27C2" w:rsidRDefault="005E27C2" w:rsidP="00A46A31"/>
    <w:p w:rsidR="00F42513" w:rsidRPr="003F3442" w:rsidRDefault="00F42513" w:rsidP="00F42513">
      <w:pPr>
        <w:pStyle w:val="berschrift3"/>
        <w:rPr>
          <w:sz w:val="24"/>
          <w:szCs w:val="24"/>
        </w:rPr>
      </w:pPr>
      <w:bookmarkStart w:id="87" w:name="_asram:SpecifiedCITradeProduct"/>
      <w:bookmarkStart w:id="88" w:name="_Toc349132647"/>
      <w:bookmarkEnd w:id="87"/>
      <w:r w:rsidRPr="00F42513">
        <w:rPr>
          <w:sz w:val="24"/>
          <w:szCs w:val="24"/>
        </w:rPr>
        <w:lastRenderedPageBreak/>
        <w:t>asram:SpecifiedCITradeProduct</w:t>
      </w:r>
      <w:bookmarkEnd w:id="88"/>
    </w:p>
    <w:p w:rsidR="00F42513" w:rsidRDefault="00F42513" w:rsidP="00A46A31"/>
    <w:p w:rsidR="0058148B" w:rsidRDefault="0058148B" w:rsidP="00A46A31"/>
    <w:p w:rsidR="0058148B" w:rsidRDefault="0058148B" w:rsidP="00A46A31"/>
    <w:p w:rsidR="0058148B" w:rsidRDefault="007B5E39" w:rsidP="00A46A31">
      <w:r>
        <w:rPr>
          <w:noProof/>
          <w:lang w:val="de-DE" w:eastAsia="de-DE"/>
        </w:rPr>
        <w:pict>
          <v:group id="_x0000_s11616" style="position:absolute;margin-left:-46.1pt;margin-top:12.2pt;width:448.85pt;height:216.9pt;z-index:268527616" coordorigin="496,2893" coordsize="8977,4338">
            <v:rect id="_x0000_s9728" style="position:absolute;left:4769;top:4054;width:357;height:462" stroked="f">
              <v:textbox style="mso-next-textbox:#_x0000_s9728">
                <w:txbxContent>
                  <w:p w:rsidR="001E6E58" w:rsidRPr="002F612C" w:rsidRDefault="001E6E58" w:rsidP="00600506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727" style="position:absolute;left:4769;top:3134;width:357;height:462" stroked="f">
              <v:textbox style="mso-next-textbox:#_x0000_s9727">
                <w:txbxContent>
                  <w:p w:rsidR="001E6E58" w:rsidRPr="002F612C" w:rsidRDefault="001E6E58" w:rsidP="00600506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691" style="position:absolute;left:496;top:4667;width:3396;height:543" fillcolor="#8db3e2" strokeweight="2pt">
              <v:textbox style="mso-next-textbox:#_x0000_s9691">
                <w:txbxContent>
                  <w:p w:rsidR="001E6E58" w:rsidRPr="005E27C2" w:rsidRDefault="001E6E58" w:rsidP="005E27C2">
                    <w:pPr>
                      <w:rPr>
                        <w:szCs w:val="20"/>
                      </w:rPr>
                    </w:pPr>
                    <w:proofErr w:type="spellStart"/>
                    <w:r w:rsidRPr="005E27C2">
                      <w:rPr>
                        <w:rFonts w:cs="Arial"/>
                        <w:b/>
                        <w:bCs/>
                        <w:szCs w:val="20"/>
                        <w:lang w:val="de-DE"/>
                      </w:rPr>
                      <w:t>asram:SpecifiedCITradeProduct</w:t>
                    </w:r>
                    <w:proofErr w:type="spellEnd"/>
                  </w:p>
                </w:txbxContent>
              </v:textbox>
            </v:rect>
            <v:rect id="_x0000_s9692" style="position:absolute;left:4566;top:5810;width:789;height:462" stroked="f">
              <v:textbox style="mso-next-textbox:#_x0000_s9692">
                <w:txbxContent>
                  <w:p w:rsidR="001E6E58" w:rsidRPr="002F612C" w:rsidRDefault="001E6E58" w:rsidP="005E27C2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693" style="position:absolute;left:4536;top:4985;width:789;height:462" stroked="f">
              <v:textbox style="mso-next-textbox:#_x0000_s9693">
                <w:txbxContent>
                  <w:p w:rsidR="001E6E58" w:rsidRPr="002F612C" w:rsidRDefault="001E6E58" w:rsidP="005E27C2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696" style="position:absolute;left:4546;top:6769;width:789;height:462" stroked="f">
              <v:textbox style="mso-next-textbox:#_x0000_s9696">
                <w:txbxContent>
                  <w:p w:rsidR="001E6E58" w:rsidRPr="002F612C" w:rsidRDefault="001E6E58" w:rsidP="005E27C2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697" style="position:absolute;left:5131;top:6446;width:4045;height:543" filled="f" fillcolor="#8db3e2" strokeweight="2pt">
              <v:textbox style="mso-next-textbox:#_x0000_s9697">
                <w:txbxContent>
                  <w:p w:rsidR="001E6E58" w:rsidRPr="005E27C2" w:rsidRDefault="001E6E58" w:rsidP="005E27C2">
                    <w:pPr>
                      <w:rPr>
                        <w:szCs w:val="20"/>
                      </w:rPr>
                    </w:pPr>
                    <w:proofErr w:type="spellStart"/>
                    <w:r w:rsidRPr="005E27C2">
                      <w:rPr>
                        <w:rFonts w:cs="Arial"/>
                        <w:bCs/>
                        <w:szCs w:val="20"/>
                        <w:lang w:val="de-DE"/>
                      </w:rPr>
                      <w:t>asram:IndividualCITradeProductInstance</w:t>
                    </w:r>
                    <w:proofErr w:type="spellEnd"/>
                  </w:p>
                </w:txbxContent>
              </v:textbox>
            </v:rect>
            <v:shape id="_x0000_s9698" type="#_x0000_t32" style="position:absolute;left:4502;top:6757;width:624;height:0" o:connectortype="straight" strokeweight="2pt"/>
            <v:group id="_x0000_s9699" style="position:absolute;left:9173;top:6609;width:300;height:262" coordorigin="6283,5431" coordsize="300,262">
              <v:rect id="_x0000_s9700" style="position:absolute;left:6283;top:5431;width:300;height:262" strokeweight="2pt"/>
              <v:shape id="_x0000_s9701" type="#_x0000_t32" style="position:absolute;left:6367;top:5556;width:147;height:0" o:connectortype="straight" strokeweight="1.25pt"/>
              <v:shape id="_x0000_s9702" type="#_x0000_t32" style="position:absolute;left:6437;top:5501;width:0;height:113;flip:y" o:connectortype="straight" strokeweight="1.25pt"/>
            </v:group>
            <v:group id="_x0000_s9707" style="position:absolute;left:7779;top:5668;width:300;height:262" coordorigin="6283,5431" coordsize="300,262">
              <v:rect id="_x0000_s9708" style="position:absolute;left:6283;top:5431;width:300;height:262" strokeweight="2pt"/>
              <v:shape id="_x0000_s9709" type="#_x0000_t32" style="position:absolute;left:6367;top:5556;width:147;height:0" o:connectortype="straight" strokeweight="1.25pt"/>
              <v:shape id="_x0000_s9710" type="#_x0000_t32" style="position:absolute;left:6437;top:5501;width:0;height:113;flip:y" o:connectortype="straight" strokeweight="1.25pt"/>
            </v:group>
            <v:shape id="_x0000_s9711" type="#_x0000_t32" style="position:absolute;left:4512;top:3134;width:624;height:0" o:connectortype="straight" strokeweight="2pt"/>
            <v:rect id="_x0000_s9712" style="position:absolute;left:3903;top:4836;width:300;height:262" strokeweight="2pt"/>
            <v:rect id="_x0000_s9713" style="position:absolute;left:5137;top:3783;width:2936;height:543" filled="f" fillcolor="#8db3e2" strokeweight="2pt">
              <v:textbox style="mso-next-textbox:#_x0000_s9713">
                <w:txbxContent>
                  <w:p w:rsidR="001E6E58" w:rsidRPr="005E27C2" w:rsidRDefault="001E6E58" w:rsidP="005E27C2">
                    <w:pPr>
                      <w:rPr>
                        <w:szCs w:val="20"/>
                      </w:rPr>
                    </w:pPr>
                    <w:proofErr w:type="spellStart"/>
                    <w:r w:rsidRPr="005E27C2">
                      <w:rPr>
                        <w:rFonts w:cs="Arial"/>
                        <w:bCs/>
                        <w:szCs w:val="20"/>
                        <w:lang w:val="de-DE"/>
                      </w:rPr>
                      <w:t>asram:IdentificationIdentifier</w:t>
                    </w:r>
                    <w:proofErr w:type="spellEnd"/>
                  </w:p>
                </w:txbxContent>
              </v:textbox>
            </v:rect>
            <v:shape id="_x0000_s9714" type="#_x0000_t32" style="position:absolute;left:3893;top:4966;width:340;height:0" o:connectortype="straight" strokeweight="2pt"/>
            <v:rect id="_x0000_s9715" style="position:absolute;left:5131;top:2893;width:4342;height:543" filled="f" fillcolor="#8db3e2" strokeweight="2pt">
              <v:textbox style="mso-next-textbox:#_x0000_s9715">
                <w:txbxContent>
                  <w:p w:rsidR="001E6E58" w:rsidRPr="005E27C2" w:rsidRDefault="001E6E58" w:rsidP="005E27C2">
                    <w:pPr>
                      <w:rPr>
                        <w:szCs w:val="20"/>
                      </w:rPr>
                    </w:pPr>
                    <w:proofErr w:type="spellStart"/>
                    <w:r>
                      <w:rPr>
                        <w:rFonts w:cs="Arial"/>
                        <w:bCs/>
                        <w:szCs w:val="20"/>
                        <w:lang w:val="de-DE"/>
                      </w:rPr>
                      <w:t>asram:BuyerAssigned</w:t>
                    </w:r>
                    <w:r w:rsidRPr="005E27C2">
                      <w:rPr>
                        <w:rFonts w:cs="Arial"/>
                        <w:bCs/>
                        <w:szCs w:val="20"/>
                        <w:lang w:val="de-DE"/>
                      </w:rPr>
                      <w:t>IdentificationIdentifier</w:t>
                    </w:r>
                    <w:proofErr w:type="spellEnd"/>
                  </w:p>
                </w:txbxContent>
              </v:textbox>
            </v:rect>
            <v:rect id="_x0000_s9716" style="position:absolute;left:5137;top:4671;width:4325;height:543" filled="f" fillcolor="#8db3e2" strokeweight="2pt">
              <v:textbox style="mso-next-textbox:#_x0000_s9716">
                <w:txbxContent>
                  <w:p w:rsidR="001E6E58" w:rsidRPr="005E27C2" w:rsidRDefault="001E6E58" w:rsidP="005E27C2">
                    <w:pPr>
                      <w:rPr>
                        <w:szCs w:val="20"/>
                      </w:rPr>
                    </w:pPr>
                    <w:proofErr w:type="spellStart"/>
                    <w:r w:rsidRPr="005E27C2">
                      <w:rPr>
                        <w:rFonts w:cs="Arial"/>
                        <w:bCs/>
                        <w:szCs w:val="20"/>
                        <w:lang w:val="de-DE"/>
                      </w:rPr>
                      <w:t>asram:SellerAssignedIdentificationIdentifier</w:t>
                    </w:r>
                    <w:proofErr w:type="spellEnd"/>
                  </w:p>
                </w:txbxContent>
              </v:textbox>
            </v:rect>
            <v:shape id="_x0000_s9717" type="#_x0000_t32" style="position:absolute;left:4515;top:3123;width:7;height:3646;flip:x" o:connectortype="straight" strokeweight="2pt"/>
            <v:shape id="_x0000_s9718" type="#_x0000_t32" style="position:absolute;left:4515;top:4985;width:624;height:0" o:connectortype="straight" strokeweight="2pt"/>
            <v:rect id="_x0000_s9719" style="position:absolute;left:5165;top:5529;width:2605;height:543" filled="f" fillcolor="#8db3e2" strokeweight="2pt">
              <v:textbox style="mso-next-textbox:#_x0000_s9719">
                <w:txbxContent>
                  <w:p w:rsidR="001E6E58" w:rsidRPr="005E27C2" w:rsidRDefault="001E6E58" w:rsidP="005E27C2">
                    <w:pPr>
                      <w:rPr>
                        <w:szCs w:val="20"/>
                      </w:rPr>
                    </w:pPr>
                    <w:proofErr w:type="spellStart"/>
                    <w:r w:rsidRPr="005E27C2">
                      <w:rPr>
                        <w:rFonts w:cs="Arial"/>
                        <w:bCs/>
                        <w:szCs w:val="20"/>
                        <w:lang w:val="de-DE"/>
                      </w:rPr>
                      <w:t>asram:InformationCINote</w:t>
                    </w:r>
                    <w:proofErr w:type="spellEnd"/>
                  </w:p>
                </w:txbxContent>
              </v:textbox>
            </v:rect>
            <v:shape id="_x0000_s9720" type="#_x0000_t32" style="position:absolute;left:4534;top:5803;width:624;height:0" o:connectortype="straight" strokeweight="2pt"/>
            <v:shape id="_x0000_s9721" type="#_x0000_t32" style="position:absolute;left:4531;top:4054;width:624;height:0" o:connectortype="straight" strokeweight="2pt"/>
            <v:shape id="_x0000_s9722" type="#_x0000_t32" style="position:absolute;left:4133;top:4974;width:400;height:0" o:connectortype="straight" strokeweight="2pt"/>
          </v:group>
        </w:pict>
      </w:r>
    </w:p>
    <w:p w:rsidR="0058148B" w:rsidRDefault="0058148B" w:rsidP="00A46A31"/>
    <w:p w:rsidR="0058148B" w:rsidRDefault="0058148B" w:rsidP="00A46A31"/>
    <w:p w:rsidR="0058148B" w:rsidRDefault="0058148B" w:rsidP="00A46A31"/>
    <w:p w:rsidR="0058148B" w:rsidRDefault="0058148B" w:rsidP="00A46A31"/>
    <w:p w:rsidR="0058148B" w:rsidRDefault="0058148B" w:rsidP="00A46A31"/>
    <w:p w:rsidR="0058148B" w:rsidRDefault="0058148B" w:rsidP="00A46A31"/>
    <w:p w:rsidR="0058148B" w:rsidRDefault="0058148B" w:rsidP="00A46A31"/>
    <w:p w:rsidR="0058148B" w:rsidRDefault="0058148B" w:rsidP="00A46A31"/>
    <w:p w:rsidR="0058148B" w:rsidRDefault="0058148B" w:rsidP="00A46A31"/>
    <w:p w:rsidR="0058148B" w:rsidRDefault="0058148B" w:rsidP="00A46A31"/>
    <w:p w:rsidR="0058148B" w:rsidRDefault="0058148B" w:rsidP="00A46A31"/>
    <w:p w:rsidR="0058148B" w:rsidRDefault="0058148B" w:rsidP="00A46A31"/>
    <w:p w:rsidR="0058148B" w:rsidRDefault="0058148B" w:rsidP="00A46A31"/>
    <w:p w:rsidR="0058148B" w:rsidRDefault="0058148B" w:rsidP="00A46A31"/>
    <w:p w:rsidR="0058148B" w:rsidRDefault="0058148B" w:rsidP="00A46A31"/>
    <w:p w:rsidR="0058148B" w:rsidRDefault="0058148B" w:rsidP="00A46A31"/>
    <w:p w:rsidR="0058148B" w:rsidRDefault="0058148B" w:rsidP="00A46A31"/>
    <w:p w:rsidR="0058148B" w:rsidRDefault="0058148B" w:rsidP="00A46A31"/>
    <w:p w:rsidR="0058148B" w:rsidRDefault="0058148B" w:rsidP="00A46A31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18"/>
        <w:gridCol w:w="1180"/>
        <w:gridCol w:w="866"/>
        <w:gridCol w:w="715"/>
        <w:gridCol w:w="1679"/>
        <w:gridCol w:w="812"/>
      </w:tblGrid>
      <w:tr w:rsidR="00622263" w:rsidRPr="006239D4" w:rsidTr="001512DF">
        <w:trPr>
          <w:trHeight w:val="330"/>
        </w:trPr>
        <w:tc>
          <w:tcPr>
            <w:tcW w:w="2641" w:type="pct"/>
            <w:shd w:val="clear" w:color="auto" w:fill="FFFFCC"/>
            <w:noWrap/>
            <w:vAlign w:val="center"/>
            <w:hideMark/>
          </w:tcPr>
          <w:p w:rsidR="00622263" w:rsidRPr="006239D4" w:rsidRDefault="00622263" w:rsidP="0024033C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597" w:type="pct"/>
            <w:shd w:val="clear" w:color="auto" w:fill="FFFFCC"/>
            <w:noWrap/>
            <w:vAlign w:val="center"/>
            <w:hideMark/>
          </w:tcPr>
          <w:p w:rsidR="00622263" w:rsidRPr="006239D4" w:rsidRDefault="00622263" w:rsidP="0024033C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439" w:type="pct"/>
            <w:shd w:val="clear" w:color="auto" w:fill="FFFFCC"/>
            <w:noWrap/>
            <w:vAlign w:val="center"/>
            <w:hideMark/>
          </w:tcPr>
          <w:p w:rsidR="00622263" w:rsidRPr="006239D4" w:rsidRDefault="00622263" w:rsidP="0024033C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363" w:type="pct"/>
            <w:shd w:val="clear" w:color="auto" w:fill="FFFFCC"/>
            <w:noWrap/>
            <w:vAlign w:val="center"/>
            <w:hideMark/>
          </w:tcPr>
          <w:p w:rsidR="00622263" w:rsidRPr="006239D4" w:rsidRDefault="00622263" w:rsidP="0024033C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548" w:type="pct"/>
            <w:shd w:val="clear" w:color="auto" w:fill="FFFFCC"/>
            <w:noWrap/>
            <w:vAlign w:val="center"/>
            <w:hideMark/>
          </w:tcPr>
          <w:p w:rsidR="00622263" w:rsidRPr="006239D4" w:rsidRDefault="00622263" w:rsidP="0024033C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412" w:type="pct"/>
            <w:shd w:val="clear" w:color="auto" w:fill="FFFFCC"/>
            <w:noWrap/>
            <w:vAlign w:val="center"/>
            <w:hideMark/>
          </w:tcPr>
          <w:p w:rsidR="00622263" w:rsidRPr="006239D4" w:rsidRDefault="00622263" w:rsidP="0024033C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622263" w:rsidRPr="006239D4" w:rsidTr="0024033C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622263" w:rsidRPr="006239D4" w:rsidRDefault="00622263" w:rsidP="0024033C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622263" w:rsidRPr="006239D4" w:rsidTr="001512DF">
        <w:trPr>
          <w:trHeight w:val="315"/>
        </w:trPr>
        <w:tc>
          <w:tcPr>
            <w:tcW w:w="2641" w:type="pct"/>
            <w:shd w:val="clear" w:color="auto" w:fill="auto"/>
            <w:noWrap/>
            <w:vAlign w:val="center"/>
            <w:hideMark/>
          </w:tcPr>
          <w:p w:rsidR="00622263" w:rsidRDefault="00622263" w:rsidP="0024033C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622263" w:rsidRDefault="00854F7A" w:rsidP="0024033C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asram:BuyerAssigned</w:t>
            </w:r>
            <w:r w:rsidR="00622263" w:rsidRPr="00622263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IdentificationIdentifier</w:t>
            </w:r>
          </w:p>
          <w:p w:rsidR="004B3C29" w:rsidRPr="006239D4" w:rsidRDefault="004B3C29" w:rsidP="0024033C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622263" w:rsidRPr="006239D4" w:rsidRDefault="00622263" w:rsidP="0024033C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439" w:type="pct"/>
            <w:shd w:val="clear" w:color="auto" w:fill="auto"/>
            <w:noWrap/>
            <w:vAlign w:val="center"/>
            <w:hideMark/>
          </w:tcPr>
          <w:p w:rsidR="00622263" w:rsidRPr="006239D4" w:rsidRDefault="00622263" w:rsidP="0024033C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64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622263" w:rsidRPr="006239D4" w:rsidRDefault="00622263" w:rsidP="0024033C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5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622263" w:rsidRPr="006239D4" w:rsidRDefault="003756A3" w:rsidP="0024033C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 w:rsidRPr="001E3C51">
              <w:rPr>
                <w:rFonts w:eastAsia="Times New Roman" w:cs="Arial"/>
                <w:color w:val="000000"/>
                <w:szCs w:val="20"/>
                <w:lang w:eastAsia="de-DE"/>
              </w:rPr>
              <w:t>122016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622263" w:rsidRPr="006239D4" w:rsidRDefault="00622263" w:rsidP="0024033C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>
              <w:rPr>
                <w:rFonts w:eastAsia="Times New Roman"/>
                <w:color w:val="000000"/>
                <w:lang w:eastAsia="de-DE"/>
              </w:rPr>
              <w:t>M</w:t>
            </w:r>
          </w:p>
        </w:tc>
      </w:tr>
      <w:tr w:rsidR="00622263" w:rsidRPr="006239D4" w:rsidTr="00622263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622263" w:rsidRDefault="00622263" w:rsidP="00622263">
            <w:pPr>
              <w:spacing w:line="240" w:lineRule="auto"/>
              <w:rPr>
                <w:b/>
                <w:lang w:eastAsia="de-DE"/>
              </w:rPr>
            </w:pPr>
          </w:p>
          <w:p w:rsidR="00622263" w:rsidRDefault="00622263" w:rsidP="00622263">
            <w:pPr>
              <w:spacing w:line="240" w:lineRule="auto"/>
              <w:rPr>
                <w:b/>
                <w:lang w:eastAsia="de-DE"/>
              </w:rPr>
            </w:pPr>
            <w:r w:rsidRPr="00622263">
              <w:rPr>
                <w:b/>
                <w:lang w:eastAsia="de-DE"/>
              </w:rPr>
              <w:t>CustomerMaterialNumber</w:t>
            </w:r>
          </w:p>
          <w:p w:rsidR="00622263" w:rsidRDefault="00622263" w:rsidP="0024033C">
            <w:pPr>
              <w:spacing w:line="240" w:lineRule="auto"/>
              <w:jc w:val="center"/>
              <w:rPr>
                <w:rFonts w:eastAsia="Times New Roman"/>
                <w:color w:val="000000"/>
                <w:lang w:eastAsia="de-DE"/>
              </w:rPr>
            </w:pPr>
          </w:p>
        </w:tc>
      </w:tr>
      <w:tr w:rsidR="00622263" w:rsidRPr="006239D4" w:rsidTr="001512DF">
        <w:trPr>
          <w:trHeight w:val="315"/>
        </w:trPr>
        <w:tc>
          <w:tcPr>
            <w:tcW w:w="2641" w:type="pct"/>
            <w:shd w:val="clear" w:color="auto" w:fill="auto"/>
            <w:noWrap/>
            <w:vAlign w:val="center"/>
            <w:hideMark/>
          </w:tcPr>
          <w:p w:rsidR="00622263" w:rsidRDefault="00622263" w:rsidP="0024033C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622263" w:rsidRDefault="00622263" w:rsidP="0024033C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622263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asram:IdentificationIdentifier</w:t>
            </w:r>
          </w:p>
          <w:p w:rsidR="00622263" w:rsidRDefault="00622263" w:rsidP="0024033C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622263" w:rsidRDefault="00BB65C3" w:rsidP="0024033C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439" w:type="pct"/>
            <w:shd w:val="clear" w:color="auto" w:fill="auto"/>
            <w:noWrap/>
            <w:vAlign w:val="center"/>
            <w:hideMark/>
          </w:tcPr>
          <w:p w:rsidR="00622263" w:rsidRDefault="00BB65C3" w:rsidP="0024033C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18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622263" w:rsidRDefault="00BB65C3" w:rsidP="0024033C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5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622263" w:rsidRPr="006239D4" w:rsidRDefault="00C501C4" w:rsidP="0024033C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 w:rsidRPr="00C501C4">
              <w:rPr>
                <w:rFonts w:eastAsia="Times New Roman" w:cs="Arial"/>
                <w:color w:val="000000"/>
                <w:szCs w:val="20"/>
                <w:lang w:val="de-DE" w:eastAsia="de-DE"/>
              </w:rPr>
              <w:t>20100107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622263" w:rsidRDefault="00BB65C3" w:rsidP="0024033C">
            <w:pPr>
              <w:spacing w:line="240" w:lineRule="auto"/>
              <w:jc w:val="center"/>
              <w:rPr>
                <w:rFonts w:eastAsia="Times New Roman"/>
                <w:color w:val="000000"/>
                <w:lang w:eastAsia="de-DE"/>
              </w:rPr>
            </w:pPr>
            <w:r>
              <w:rPr>
                <w:rFonts w:eastAsia="Times New Roman"/>
                <w:color w:val="000000"/>
                <w:lang w:eastAsia="de-DE"/>
              </w:rPr>
              <w:t>M</w:t>
            </w:r>
          </w:p>
        </w:tc>
      </w:tr>
      <w:tr w:rsidR="00622263" w:rsidRPr="006239D4" w:rsidTr="00622263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BB65C3" w:rsidRDefault="00BB65C3" w:rsidP="00BB65C3">
            <w:pPr>
              <w:spacing w:line="240" w:lineRule="auto"/>
              <w:rPr>
                <w:rFonts w:eastAsia="Times New Roman"/>
                <w:b/>
                <w:color w:val="000000"/>
                <w:lang w:eastAsia="de-DE"/>
              </w:rPr>
            </w:pPr>
          </w:p>
          <w:p w:rsidR="00622263" w:rsidRDefault="00BB65C3" w:rsidP="00BB65C3">
            <w:pPr>
              <w:spacing w:line="240" w:lineRule="auto"/>
              <w:rPr>
                <w:rFonts w:eastAsia="Times New Roman"/>
                <w:b/>
                <w:color w:val="000000"/>
                <w:lang w:eastAsia="de-DE"/>
              </w:rPr>
            </w:pPr>
            <w:r w:rsidRPr="00BB65C3">
              <w:rPr>
                <w:rFonts w:eastAsia="Times New Roman"/>
                <w:b/>
                <w:color w:val="000000"/>
                <w:lang w:eastAsia="de-DE"/>
              </w:rPr>
              <w:t>SAPMaterialReference</w:t>
            </w:r>
          </w:p>
          <w:p w:rsidR="00BB65C3" w:rsidRPr="00BB65C3" w:rsidRDefault="00BB65C3" w:rsidP="00BB65C3">
            <w:pPr>
              <w:spacing w:line="240" w:lineRule="auto"/>
              <w:rPr>
                <w:rFonts w:eastAsia="Times New Roman"/>
                <w:b/>
                <w:color w:val="000000"/>
                <w:lang w:eastAsia="de-DE"/>
              </w:rPr>
            </w:pPr>
          </w:p>
        </w:tc>
      </w:tr>
      <w:tr w:rsidR="001512DF" w:rsidRPr="006239D4" w:rsidTr="001512DF">
        <w:trPr>
          <w:trHeight w:val="315"/>
        </w:trPr>
        <w:tc>
          <w:tcPr>
            <w:tcW w:w="2641" w:type="pct"/>
            <w:shd w:val="clear" w:color="auto" w:fill="auto"/>
            <w:noWrap/>
            <w:vAlign w:val="center"/>
            <w:hideMark/>
          </w:tcPr>
          <w:p w:rsidR="001512DF" w:rsidRDefault="001512DF" w:rsidP="0024033C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1512DF" w:rsidRDefault="001512DF" w:rsidP="0024033C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622263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asram:SellerAssignedIdentificationIdentifier</w:t>
            </w:r>
          </w:p>
          <w:p w:rsidR="001512DF" w:rsidRDefault="001512DF" w:rsidP="0024033C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1512DF" w:rsidRDefault="001512DF" w:rsidP="0024033C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439" w:type="pct"/>
            <w:shd w:val="clear" w:color="auto" w:fill="auto"/>
            <w:noWrap/>
            <w:vAlign w:val="center"/>
            <w:hideMark/>
          </w:tcPr>
          <w:p w:rsidR="001512DF" w:rsidRDefault="001512DF" w:rsidP="0024033C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64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512DF" w:rsidRDefault="001512DF" w:rsidP="0024033C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5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1512DF" w:rsidRDefault="001512DF" w:rsidP="00C55109">
            <w:pPr>
              <w:jc w:val="center"/>
            </w:pPr>
            <w:r w:rsidRPr="00E031F2">
              <w:t>ASNA3311-7550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1512DF" w:rsidRDefault="001512DF" w:rsidP="0024033C">
            <w:pPr>
              <w:spacing w:line="240" w:lineRule="auto"/>
              <w:jc w:val="center"/>
              <w:rPr>
                <w:rFonts w:eastAsia="Times New Roman"/>
                <w:color w:val="000000"/>
                <w:lang w:eastAsia="de-DE"/>
              </w:rPr>
            </w:pPr>
            <w:r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1512DF" w:rsidRPr="006239D4" w:rsidTr="0024033C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1512DF" w:rsidRDefault="001512DF" w:rsidP="0024033C">
            <w:pPr>
              <w:spacing w:line="240" w:lineRule="auto"/>
              <w:rPr>
                <w:lang w:eastAsia="de-DE"/>
              </w:rPr>
            </w:pPr>
          </w:p>
          <w:p w:rsidR="001512DF" w:rsidRDefault="001512DF" w:rsidP="00622263">
            <w:pPr>
              <w:spacing w:line="240" w:lineRule="auto"/>
              <w:rPr>
                <w:rFonts w:eastAsia="Times New Roman"/>
                <w:b/>
                <w:color w:val="000000"/>
                <w:lang w:eastAsia="de-DE"/>
              </w:rPr>
            </w:pPr>
            <w:r w:rsidRPr="00BB65C3">
              <w:rPr>
                <w:rFonts w:eastAsia="Times New Roman"/>
                <w:b/>
                <w:color w:val="000000"/>
                <w:lang w:eastAsia="de-DE"/>
              </w:rPr>
              <w:t>SupplierMaterialNumber</w:t>
            </w:r>
            <w:r>
              <w:rPr>
                <w:rFonts w:eastAsia="Times New Roman"/>
                <w:b/>
                <w:color w:val="000000"/>
                <w:lang w:eastAsia="de-DE"/>
              </w:rPr>
              <w:t>:</w:t>
            </w:r>
          </w:p>
          <w:p w:rsidR="001512DF" w:rsidRPr="001512DF" w:rsidRDefault="001512DF" w:rsidP="001512DF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  <w:r w:rsidRPr="001512DF">
              <w:rPr>
                <w:rFonts w:eastAsia="Times New Roman"/>
                <w:color w:val="000000"/>
                <w:lang w:eastAsia="de-DE"/>
              </w:rPr>
              <w:t>Retrieved during import from article master data (if not found, value is taken from the PO)</w:t>
            </w:r>
          </w:p>
          <w:p w:rsidR="001512DF" w:rsidRPr="00BB65C3" w:rsidRDefault="001512DF" w:rsidP="00622263">
            <w:pPr>
              <w:spacing w:line="240" w:lineRule="auto"/>
              <w:rPr>
                <w:rFonts w:eastAsia="Times New Roman"/>
                <w:b/>
                <w:color w:val="000000"/>
                <w:lang w:eastAsia="de-DE"/>
              </w:rPr>
            </w:pPr>
          </w:p>
        </w:tc>
      </w:tr>
    </w:tbl>
    <w:p w:rsidR="0058148B" w:rsidRDefault="0058148B" w:rsidP="00A46A31"/>
    <w:p w:rsidR="0058148B" w:rsidRDefault="0058148B" w:rsidP="00A46A31"/>
    <w:p w:rsidR="0058148B" w:rsidRDefault="0058148B" w:rsidP="00A46A31"/>
    <w:p w:rsidR="0058148B" w:rsidRDefault="0058148B" w:rsidP="00A46A31"/>
    <w:p w:rsidR="0058148B" w:rsidRDefault="0058148B" w:rsidP="00A46A31"/>
    <w:p w:rsidR="0058148B" w:rsidRDefault="0058148B" w:rsidP="00A46A31"/>
    <w:p w:rsidR="0058148B" w:rsidRDefault="0058148B" w:rsidP="00A46A31"/>
    <w:p w:rsidR="00E20F9E" w:rsidRPr="003F3442" w:rsidRDefault="00E20F9E" w:rsidP="00E20F9E">
      <w:pPr>
        <w:pStyle w:val="berschrift4"/>
      </w:pPr>
      <w:bookmarkStart w:id="89" w:name="_Toc349132648"/>
      <w:r w:rsidRPr="00E20F9E">
        <w:lastRenderedPageBreak/>
        <w:t>asram:InformationCINote</w:t>
      </w:r>
      <w:bookmarkEnd w:id="89"/>
    </w:p>
    <w:p w:rsidR="0058148B" w:rsidRDefault="0058148B" w:rsidP="00A46A31"/>
    <w:p w:rsidR="0058148B" w:rsidRDefault="0058148B" w:rsidP="00A46A31"/>
    <w:p w:rsidR="0058148B" w:rsidRDefault="0058148B" w:rsidP="00A46A31"/>
    <w:p w:rsidR="0058148B" w:rsidRDefault="007B5E39" w:rsidP="00A46A31">
      <w:r>
        <w:rPr>
          <w:noProof/>
          <w:lang w:val="de-DE" w:eastAsia="de-DE"/>
        </w:rPr>
        <w:pict>
          <v:group id="_x0000_s11617" style="position:absolute;margin-left:-46pt;margin-top:-16.4pt;width:315.05pt;height:105.8pt;z-index:268528640" coordorigin="498,2261" coordsize="6301,2116">
            <v:rect id="_x0000_s11618" style="position:absolute;left:4286;top:3915;width:357;height:462" stroked="f">
              <v:textbox style="mso-next-textbox:#_x0000_s11618">
                <w:txbxContent>
                  <w:p w:rsidR="001E6E58" w:rsidRPr="002F612C" w:rsidRDefault="001E6E58" w:rsidP="003C1CA5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619" style="position:absolute;left:4286;top:2519;width:357;height:462" stroked="f">
              <v:textbox style="mso-next-textbox:#_x0000_s11619">
                <w:txbxContent>
                  <w:p w:rsidR="001E6E58" w:rsidRPr="002F612C" w:rsidRDefault="001E6E58" w:rsidP="003C1CA5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620" style="position:absolute;left:498;top:2913;width:2905;height:543" fillcolor="#8db3e2" strokeweight="2pt">
              <v:textbox style="mso-next-textbox:#_x0000_s11620">
                <w:txbxContent>
                  <w:p w:rsidR="001E6E58" w:rsidRPr="00FF6947" w:rsidRDefault="001E6E58" w:rsidP="003C1CA5">
                    <w:pPr>
                      <w:spacing w:line="240" w:lineRule="auto"/>
                      <w:rPr>
                        <w:szCs w:val="24"/>
                      </w:rPr>
                    </w:pPr>
                    <w:proofErr w:type="spellStart"/>
                    <w:proofErr w:type="gramStart"/>
                    <w:r w:rsidRPr="006451C7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6451C7">
                      <w:rPr>
                        <w:rFonts w:cs="Arial"/>
                        <w:b/>
                        <w:bCs/>
                        <w:szCs w:val="20"/>
                      </w:rPr>
                      <w:t>InformationCINote</w:t>
                    </w:r>
                    <w:proofErr w:type="spellEnd"/>
                  </w:p>
                  <w:p w:rsidR="001E6E58" w:rsidRPr="00C532BE" w:rsidRDefault="001E6E58" w:rsidP="003C1CA5">
                    <w:pPr>
                      <w:spacing w:line="240" w:lineRule="auto"/>
                      <w:rPr>
                        <w:b/>
                        <w:szCs w:val="20"/>
                      </w:rPr>
                    </w:pPr>
                  </w:p>
                </w:txbxContent>
              </v:textbox>
            </v:rect>
            <v:shape id="_x0000_s11621" type="#_x0000_t32" style="position:absolute;left:4017;top:2519;width:624;height:0" o:connectortype="straight" strokeweight="2pt"/>
            <v:rect id="_x0000_s11622" style="position:absolute;left:3408;top:3082;width:300;height:262" strokeweight="2pt"/>
            <v:rect id="_x0000_s11623" style="position:absolute;left:4642;top:3627;width:2157;height:543" filled="f" fillcolor="#8db3e2" strokeweight="2pt">
              <v:textbox style="mso-next-textbox:#_x0000_s11623">
                <w:txbxContent>
                  <w:p w:rsidR="001E6E58" w:rsidRPr="00825609" w:rsidRDefault="001E6E58" w:rsidP="003C1CA5">
                    <w:pPr>
                      <w:spacing w:line="240" w:lineRule="auto"/>
                    </w:pPr>
                    <w:proofErr w:type="spellStart"/>
                    <w:r w:rsidRPr="006F7530">
                      <w:rPr>
                        <w:rFonts w:cs="Arial"/>
                        <w:bCs/>
                        <w:szCs w:val="20"/>
                        <w:lang w:val="de-DE"/>
                      </w:rPr>
                      <w:t>asram:SubjectCode</w:t>
                    </w:r>
                    <w:proofErr w:type="spellEnd"/>
                  </w:p>
                </w:txbxContent>
              </v:textbox>
            </v:rect>
            <v:shape id="_x0000_s11624" type="#_x0000_t32" style="position:absolute;left:3712;top:3212;width:315;height:0" o:connectortype="straight" strokeweight="2pt"/>
            <v:shape id="_x0000_s11625" type="#_x0000_t32" style="position:absolute;left:3398;top:3212;width:340;height:0" o:connectortype="straight" strokeweight="2pt"/>
            <v:rect id="_x0000_s11626" style="position:absolute;left:4636;top:2261;width:2163;height:543" filled="f" fillcolor="#8db3e2" strokeweight="2pt">
              <v:textbox style="mso-next-textbox:#_x0000_s11626">
                <w:txbxContent>
                  <w:p w:rsidR="001E6E58" w:rsidRPr="00FF6947" w:rsidRDefault="001E6E58" w:rsidP="003C1CA5">
                    <w:pPr>
                      <w:spacing w:line="240" w:lineRule="auto"/>
                      <w:rPr>
                        <w:rFonts w:cs="Arial"/>
                        <w:bCs/>
                        <w:szCs w:val="20"/>
                        <w:lang w:val="de-DE"/>
                      </w:rPr>
                    </w:pPr>
                    <w:proofErr w:type="spellStart"/>
                    <w:r w:rsidRPr="00FF6947">
                      <w:rPr>
                        <w:rFonts w:cs="Arial"/>
                        <w:bCs/>
                        <w:szCs w:val="20"/>
                        <w:lang w:val="de-DE"/>
                      </w:rPr>
                      <w:t>asram:ContentText</w:t>
                    </w:r>
                    <w:proofErr w:type="spellEnd"/>
                  </w:p>
                  <w:p w:rsidR="001E6E58" w:rsidRPr="00825609" w:rsidRDefault="001E6E58" w:rsidP="003C1CA5">
                    <w:pPr>
                      <w:spacing w:line="240" w:lineRule="auto"/>
                      <w:rPr>
                        <w:szCs w:val="20"/>
                      </w:rPr>
                    </w:pPr>
                  </w:p>
                </w:txbxContent>
              </v:textbox>
            </v:rect>
            <v:shape id="_x0000_s11627" type="#_x0000_t32" style="position:absolute;left:4017;top:2519;width:10;height:1396" o:connectortype="straight" strokeweight="2pt"/>
            <v:shape id="_x0000_s11628" type="#_x0000_t32" style="position:absolute;left:4019;top:3915;width:624;height:0" o:connectortype="straight" strokeweight="2pt"/>
          </v:group>
        </w:pict>
      </w:r>
    </w:p>
    <w:p w:rsidR="0058148B" w:rsidRDefault="0058148B" w:rsidP="00A46A31"/>
    <w:p w:rsidR="0058148B" w:rsidRDefault="0058148B" w:rsidP="00A46A31"/>
    <w:p w:rsidR="0058148B" w:rsidRDefault="0058148B" w:rsidP="00A46A31"/>
    <w:p w:rsidR="0058148B" w:rsidRDefault="0058148B" w:rsidP="00A46A31"/>
    <w:p w:rsidR="0058148B" w:rsidRDefault="0058148B" w:rsidP="00A46A31"/>
    <w:p w:rsidR="0058148B" w:rsidRDefault="0058148B" w:rsidP="00A46A31"/>
    <w:p w:rsidR="0058148B" w:rsidRDefault="0058148B" w:rsidP="00A46A31"/>
    <w:p w:rsidR="0058148B" w:rsidRDefault="0058148B" w:rsidP="00A46A31"/>
    <w:p w:rsidR="0058148B" w:rsidRDefault="0058148B" w:rsidP="00A46A31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8"/>
        <w:gridCol w:w="1206"/>
        <w:gridCol w:w="883"/>
        <w:gridCol w:w="819"/>
        <w:gridCol w:w="2617"/>
        <w:gridCol w:w="967"/>
      </w:tblGrid>
      <w:tr w:rsidR="00B858A7" w:rsidRPr="006239D4" w:rsidTr="00B858A7">
        <w:trPr>
          <w:trHeight w:val="330"/>
        </w:trPr>
        <w:tc>
          <w:tcPr>
            <w:tcW w:w="1703" w:type="pct"/>
            <w:shd w:val="clear" w:color="auto" w:fill="FFFFCC"/>
            <w:noWrap/>
            <w:vAlign w:val="center"/>
            <w:hideMark/>
          </w:tcPr>
          <w:p w:rsidR="00B858A7" w:rsidRPr="006239D4" w:rsidRDefault="00B858A7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631" w:type="pct"/>
            <w:shd w:val="clear" w:color="auto" w:fill="FFFFCC"/>
            <w:noWrap/>
            <w:vAlign w:val="center"/>
            <w:hideMark/>
          </w:tcPr>
          <w:p w:rsidR="00B858A7" w:rsidRPr="006239D4" w:rsidRDefault="00B858A7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75" w:type="pct"/>
            <w:shd w:val="clear" w:color="auto" w:fill="FFFFCC"/>
            <w:noWrap/>
            <w:vAlign w:val="center"/>
            <w:hideMark/>
          </w:tcPr>
          <w:p w:rsidR="00B858A7" w:rsidRPr="006239D4" w:rsidRDefault="00B858A7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597" w:type="pct"/>
            <w:shd w:val="clear" w:color="auto" w:fill="FFFFCC"/>
            <w:noWrap/>
            <w:vAlign w:val="center"/>
            <w:hideMark/>
          </w:tcPr>
          <w:p w:rsidR="00B858A7" w:rsidRPr="006239D4" w:rsidRDefault="00B858A7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894" w:type="pct"/>
            <w:shd w:val="clear" w:color="auto" w:fill="FFFFCC"/>
            <w:noWrap/>
            <w:vAlign w:val="center"/>
            <w:hideMark/>
          </w:tcPr>
          <w:p w:rsidR="00B858A7" w:rsidRPr="006239D4" w:rsidRDefault="00B858A7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600" w:type="pct"/>
            <w:shd w:val="clear" w:color="auto" w:fill="FFFFCC"/>
            <w:noWrap/>
            <w:vAlign w:val="center"/>
            <w:hideMark/>
          </w:tcPr>
          <w:p w:rsidR="00B858A7" w:rsidRPr="006239D4" w:rsidRDefault="00B858A7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B858A7" w:rsidRPr="006239D4" w:rsidTr="00A057BA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B858A7" w:rsidRPr="006239D4" w:rsidRDefault="00B858A7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B858A7" w:rsidRPr="006239D4" w:rsidTr="00B858A7">
        <w:trPr>
          <w:trHeight w:val="315"/>
        </w:trPr>
        <w:tc>
          <w:tcPr>
            <w:tcW w:w="1703" w:type="pct"/>
            <w:shd w:val="clear" w:color="auto" w:fill="auto"/>
            <w:noWrap/>
            <w:vAlign w:val="center"/>
            <w:hideMark/>
          </w:tcPr>
          <w:p w:rsidR="00B858A7" w:rsidRDefault="00B858A7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B858A7" w:rsidRDefault="00B858A7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B858A7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asram:ContentText</w:t>
            </w:r>
          </w:p>
          <w:p w:rsidR="00B858A7" w:rsidRPr="006239D4" w:rsidRDefault="00B858A7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:rsidR="00B858A7" w:rsidRPr="006239D4" w:rsidRDefault="00B858A7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B858A7" w:rsidRPr="006239D4" w:rsidRDefault="00B858A7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256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:rsidR="00B858A7" w:rsidRPr="006239D4" w:rsidRDefault="00B858A7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6</w:t>
            </w:r>
          </w:p>
        </w:tc>
        <w:tc>
          <w:tcPr>
            <w:tcW w:w="894" w:type="pct"/>
            <w:shd w:val="clear" w:color="auto" w:fill="auto"/>
            <w:noWrap/>
            <w:vAlign w:val="center"/>
            <w:hideMark/>
          </w:tcPr>
          <w:p w:rsidR="00B858A7" w:rsidRPr="004A17ED" w:rsidRDefault="00737A75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fr-FR" w:eastAsia="de-DE"/>
              </w:rPr>
            </w:pPr>
            <w:r w:rsidRPr="004A17ED">
              <w:rPr>
                <w:rFonts w:eastAsia="Times New Roman" w:cs="Arial"/>
                <w:color w:val="000000"/>
                <w:szCs w:val="20"/>
                <w:lang w:val="fr-FR" w:eastAsia="de-DE"/>
              </w:rPr>
              <w:t>ECLISSE AVT.FERR.H/TE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B858A7" w:rsidRPr="006239D4" w:rsidRDefault="00B858A7" w:rsidP="00A057BA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B858A7" w:rsidRPr="006239D4" w:rsidTr="00B858A7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B858A7" w:rsidRDefault="00B858A7" w:rsidP="00B858A7">
            <w:pPr>
              <w:spacing w:line="240" w:lineRule="auto"/>
              <w:rPr>
                <w:b/>
                <w:lang w:eastAsia="de-DE"/>
              </w:rPr>
            </w:pPr>
          </w:p>
          <w:p w:rsidR="00714E37" w:rsidRDefault="00714E37" w:rsidP="00714E37">
            <w:pPr>
              <w:spacing w:line="240" w:lineRule="auto"/>
              <w:rPr>
                <w:lang w:eastAsia="de-DE"/>
              </w:rPr>
            </w:pPr>
            <w:r>
              <w:rPr>
                <w:lang w:eastAsia="de-DE"/>
              </w:rPr>
              <w:t xml:space="preserve">If </w:t>
            </w:r>
            <w:r>
              <w:rPr>
                <w:b/>
              </w:rPr>
              <w:t>“</w:t>
            </w:r>
            <w:r w:rsidRPr="00714E37">
              <w:rPr>
                <w:b/>
              </w:rPr>
              <w:t>asram:SubjectCode</w:t>
            </w:r>
            <w:r w:rsidRPr="003114A5">
              <w:rPr>
                <w:b/>
              </w:rPr>
              <w:t>”</w:t>
            </w:r>
            <w:r>
              <w:t xml:space="preserve"> </w:t>
            </w:r>
            <w:r>
              <w:rPr>
                <w:lang w:eastAsia="de-DE"/>
              </w:rPr>
              <w:t xml:space="preserve">is equal to Value </w:t>
            </w:r>
            <w:r>
              <w:rPr>
                <w:b/>
                <w:lang w:eastAsia="de-DE"/>
              </w:rPr>
              <w:t>“CMD</w:t>
            </w:r>
            <w:r w:rsidRPr="00212B25">
              <w:rPr>
                <w:b/>
                <w:lang w:eastAsia="de-DE"/>
              </w:rPr>
              <w:t>”</w:t>
            </w:r>
            <w:r w:rsidRPr="00212B25">
              <w:rPr>
                <w:lang w:eastAsia="de-DE"/>
              </w:rPr>
              <w:t xml:space="preserve">, the following </w:t>
            </w:r>
            <w:r>
              <w:rPr>
                <w:lang w:eastAsia="de-DE"/>
              </w:rPr>
              <w:t>assignment</w:t>
            </w:r>
            <w:r w:rsidRPr="00212B25">
              <w:rPr>
                <w:lang w:eastAsia="de-DE"/>
              </w:rPr>
              <w:t xml:space="preserve"> is valid:</w:t>
            </w:r>
          </w:p>
          <w:p w:rsidR="00714E37" w:rsidRDefault="00714E37" w:rsidP="00B858A7">
            <w:pPr>
              <w:spacing w:line="240" w:lineRule="auto"/>
              <w:rPr>
                <w:b/>
                <w:lang w:eastAsia="de-DE"/>
              </w:rPr>
            </w:pPr>
          </w:p>
          <w:p w:rsidR="00B858A7" w:rsidRDefault="00B858A7" w:rsidP="00B858A7">
            <w:pPr>
              <w:spacing w:line="240" w:lineRule="auto"/>
              <w:rPr>
                <w:b/>
                <w:lang w:eastAsia="de-DE"/>
              </w:rPr>
            </w:pPr>
            <w:r w:rsidRPr="00B858A7">
              <w:rPr>
                <w:b/>
                <w:lang w:eastAsia="de-DE"/>
              </w:rPr>
              <w:t>CustomerMaterialDescription</w:t>
            </w:r>
          </w:p>
          <w:p w:rsidR="00B858A7" w:rsidRPr="006239D4" w:rsidRDefault="00B858A7" w:rsidP="00A057BA">
            <w:pPr>
              <w:spacing w:line="240" w:lineRule="auto"/>
              <w:jc w:val="center"/>
              <w:rPr>
                <w:rFonts w:eastAsia="Times New Roman"/>
                <w:color w:val="000000"/>
                <w:lang w:eastAsia="de-DE"/>
              </w:rPr>
            </w:pPr>
          </w:p>
        </w:tc>
      </w:tr>
      <w:tr w:rsidR="00B858A7" w:rsidRPr="006239D4" w:rsidTr="00B858A7">
        <w:trPr>
          <w:trHeight w:val="315"/>
        </w:trPr>
        <w:tc>
          <w:tcPr>
            <w:tcW w:w="1703" w:type="pct"/>
            <w:shd w:val="clear" w:color="auto" w:fill="auto"/>
            <w:noWrap/>
            <w:vAlign w:val="center"/>
            <w:hideMark/>
          </w:tcPr>
          <w:p w:rsidR="00B858A7" w:rsidRDefault="00B858A7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B858A7" w:rsidRDefault="00B858A7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B858A7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asram:ContentText</w:t>
            </w:r>
          </w:p>
          <w:p w:rsidR="00B858A7" w:rsidRPr="006239D4" w:rsidRDefault="00B858A7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:rsidR="00B858A7" w:rsidRPr="006239D4" w:rsidRDefault="00B858A7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B858A7" w:rsidRPr="006239D4" w:rsidRDefault="00B858A7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256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:rsidR="00B858A7" w:rsidRPr="006239D4" w:rsidRDefault="00B858A7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6</w:t>
            </w:r>
          </w:p>
        </w:tc>
        <w:tc>
          <w:tcPr>
            <w:tcW w:w="894" w:type="pct"/>
            <w:shd w:val="clear" w:color="auto" w:fill="auto"/>
            <w:noWrap/>
            <w:vAlign w:val="center"/>
            <w:hideMark/>
          </w:tcPr>
          <w:p w:rsidR="00B858A7" w:rsidRPr="004A17ED" w:rsidRDefault="00737A75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fr-FR" w:eastAsia="de-DE"/>
              </w:rPr>
            </w:pPr>
            <w:r w:rsidRPr="004A17ED">
              <w:rPr>
                <w:rFonts w:eastAsia="Times New Roman" w:cs="Arial"/>
                <w:color w:val="000000"/>
                <w:szCs w:val="20"/>
                <w:lang w:val="fr-FR" w:eastAsia="de-DE"/>
              </w:rPr>
              <w:t>ECLISSE AVT.FERR.H/TE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B858A7" w:rsidRPr="006239D4" w:rsidRDefault="00B858A7" w:rsidP="00A057BA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B858A7" w:rsidRPr="006239D4" w:rsidTr="00B858A7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B858A7" w:rsidRDefault="00B858A7" w:rsidP="00B858A7">
            <w:pPr>
              <w:spacing w:line="240" w:lineRule="auto"/>
              <w:rPr>
                <w:b/>
                <w:lang w:eastAsia="de-DE"/>
              </w:rPr>
            </w:pPr>
          </w:p>
          <w:p w:rsidR="00714E37" w:rsidRDefault="00714E37" w:rsidP="00714E37">
            <w:pPr>
              <w:spacing w:line="240" w:lineRule="auto"/>
              <w:rPr>
                <w:lang w:eastAsia="de-DE"/>
              </w:rPr>
            </w:pPr>
            <w:r>
              <w:rPr>
                <w:lang w:eastAsia="de-DE"/>
              </w:rPr>
              <w:t xml:space="preserve">If </w:t>
            </w:r>
            <w:r>
              <w:rPr>
                <w:b/>
              </w:rPr>
              <w:t>“</w:t>
            </w:r>
            <w:r w:rsidRPr="00714E37">
              <w:rPr>
                <w:b/>
              </w:rPr>
              <w:t>asram:SubjectCode</w:t>
            </w:r>
            <w:r w:rsidRPr="003114A5">
              <w:rPr>
                <w:b/>
              </w:rPr>
              <w:t>”</w:t>
            </w:r>
            <w:r>
              <w:t xml:space="preserve"> </w:t>
            </w:r>
            <w:r>
              <w:rPr>
                <w:lang w:eastAsia="de-DE"/>
              </w:rPr>
              <w:t xml:space="preserve">is equal to Value </w:t>
            </w:r>
            <w:r>
              <w:rPr>
                <w:b/>
                <w:lang w:eastAsia="de-DE"/>
              </w:rPr>
              <w:t>“SMD</w:t>
            </w:r>
            <w:r w:rsidRPr="00212B25">
              <w:rPr>
                <w:b/>
                <w:lang w:eastAsia="de-DE"/>
              </w:rPr>
              <w:t>”</w:t>
            </w:r>
            <w:r w:rsidRPr="00212B25">
              <w:rPr>
                <w:lang w:eastAsia="de-DE"/>
              </w:rPr>
              <w:t xml:space="preserve">, the following </w:t>
            </w:r>
            <w:r>
              <w:rPr>
                <w:lang w:eastAsia="de-DE"/>
              </w:rPr>
              <w:t>assignment</w:t>
            </w:r>
            <w:r w:rsidRPr="00212B25">
              <w:rPr>
                <w:lang w:eastAsia="de-DE"/>
              </w:rPr>
              <w:t xml:space="preserve"> is valid:</w:t>
            </w:r>
          </w:p>
          <w:p w:rsidR="00714E37" w:rsidRDefault="00714E37" w:rsidP="00B858A7">
            <w:pPr>
              <w:spacing w:line="240" w:lineRule="auto"/>
              <w:rPr>
                <w:b/>
                <w:lang w:eastAsia="de-DE"/>
              </w:rPr>
            </w:pPr>
          </w:p>
          <w:p w:rsidR="00B858A7" w:rsidRDefault="00B858A7" w:rsidP="00B858A7">
            <w:pPr>
              <w:spacing w:line="240" w:lineRule="auto"/>
              <w:rPr>
                <w:b/>
                <w:lang w:eastAsia="de-DE"/>
              </w:rPr>
            </w:pPr>
            <w:r w:rsidRPr="00B858A7">
              <w:rPr>
                <w:b/>
                <w:lang w:eastAsia="de-DE"/>
              </w:rPr>
              <w:t>SupplierMaterialDescription:</w:t>
            </w:r>
          </w:p>
          <w:p w:rsidR="00B858A7" w:rsidRDefault="00B858A7" w:rsidP="00B858A7">
            <w:pPr>
              <w:spacing w:line="240" w:lineRule="auto"/>
              <w:rPr>
                <w:lang w:eastAsia="de-DE"/>
              </w:rPr>
            </w:pPr>
            <w:r>
              <w:rPr>
                <w:lang w:eastAsia="de-DE"/>
              </w:rPr>
              <w:t>Supplier Material description.</w:t>
            </w:r>
          </w:p>
          <w:p w:rsidR="00B858A7" w:rsidRPr="00B858A7" w:rsidRDefault="00B858A7" w:rsidP="00B858A7">
            <w:pPr>
              <w:spacing w:line="240" w:lineRule="auto"/>
              <w:rPr>
                <w:lang w:eastAsia="de-DE"/>
              </w:rPr>
            </w:pPr>
            <w:r>
              <w:rPr>
                <w:lang w:eastAsia="de-DE"/>
              </w:rPr>
              <w:t>Retrieved during import from article master data (if not found, value is taken from the PO)</w:t>
            </w:r>
          </w:p>
          <w:p w:rsidR="00B858A7" w:rsidRPr="006239D4" w:rsidRDefault="00B858A7" w:rsidP="00A057BA">
            <w:pPr>
              <w:spacing w:line="240" w:lineRule="auto"/>
              <w:jc w:val="center"/>
              <w:rPr>
                <w:rFonts w:eastAsia="Times New Roman"/>
                <w:color w:val="000000"/>
                <w:lang w:eastAsia="de-DE"/>
              </w:rPr>
            </w:pPr>
          </w:p>
        </w:tc>
      </w:tr>
      <w:tr w:rsidR="00B858A7" w:rsidRPr="006239D4" w:rsidTr="00B858A7">
        <w:trPr>
          <w:trHeight w:val="315"/>
        </w:trPr>
        <w:tc>
          <w:tcPr>
            <w:tcW w:w="1703" w:type="pct"/>
            <w:shd w:val="clear" w:color="auto" w:fill="auto"/>
            <w:noWrap/>
            <w:vAlign w:val="center"/>
            <w:hideMark/>
          </w:tcPr>
          <w:p w:rsidR="00B858A7" w:rsidRDefault="00B858A7" w:rsidP="00B858A7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3C1CA5" w:rsidRDefault="003C1CA5" w:rsidP="003C1CA5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B858A7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asram:ContentText</w:t>
            </w:r>
          </w:p>
          <w:p w:rsidR="00B858A7" w:rsidRDefault="00B858A7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:rsidR="00B858A7" w:rsidRDefault="00B858A7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B858A7" w:rsidRDefault="00B858A7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10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:rsidR="00B858A7" w:rsidRDefault="00B858A7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6</w:t>
            </w:r>
          </w:p>
        </w:tc>
        <w:tc>
          <w:tcPr>
            <w:tcW w:w="894" w:type="pct"/>
            <w:shd w:val="clear" w:color="auto" w:fill="auto"/>
            <w:noWrap/>
            <w:vAlign w:val="center"/>
            <w:hideMark/>
          </w:tcPr>
          <w:p w:rsidR="00B858A7" w:rsidRPr="006239D4" w:rsidRDefault="00737A75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 w:rsidRPr="00737A75">
              <w:rPr>
                <w:rFonts w:eastAsia="Times New Roman" w:cs="Arial"/>
                <w:color w:val="000000"/>
                <w:szCs w:val="20"/>
                <w:lang w:val="de-DE" w:eastAsia="de-DE"/>
              </w:rPr>
              <w:t>08Y3041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B858A7" w:rsidRPr="006239D4" w:rsidRDefault="00B858A7" w:rsidP="00A057BA">
            <w:pPr>
              <w:spacing w:line="240" w:lineRule="auto"/>
              <w:jc w:val="center"/>
              <w:rPr>
                <w:rFonts w:eastAsia="Times New Roman"/>
                <w:color w:val="000000"/>
                <w:lang w:eastAsia="de-DE"/>
              </w:rPr>
            </w:pPr>
            <w:r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B858A7" w:rsidRPr="006239D4" w:rsidTr="00B858A7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B858A7" w:rsidRDefault="00B858A7" w:rsidP="00B858A7">
            <w:pPr>
              <w:spacing w:line="240" w:lineRule="auto"/>
              <w:rPr>
                <w:rFonts w:eastAsia="Times New Roman"/>
                <w:b/>
                <w:color w:val="000000"/>
                <w:lang w:eastAsia="de-DE"/>
              </w:rPr>
            </w:pPr>
          </w:p>
          <w:p w:rsidR="00714E37" w:rsidRDefault="00714E37" w:rsidP="00714E37">
            <w:pPr>
              <w:spacing w:line="240" w:lineRule="auto"/>
              <w:rPr>
                <w:lang w:eastAsia="de-DE"/>
              </w:rPr>
            </w:pPr>
            <w:r>
              <w:rPr>
                <w:lang w:eastAsia="de-DE"/>
              </w:rPr>
              <w:t xml:space="preserve">If </w:t>
            </w:r>
            <w:r>
              <w:rPr>
                <w:b/>
              </w:rPr>
              <w:t>“</w:t>
            </w:r>
            <w:r w:rsidRPr="00714E37">
              <w:rPr>
                <w:b/>
              </w:rPr>
              <w:t>asram:SubjectCode</w:t>
            </w:r>
            <w:r w:rsidRPr="003114A5">
              <w:rPr>
                <w:b/>
              </w:rPr>
              <w:t>”</w:t>
            </w:r>
            <w:r>
              <w:t xml:space="preserve"> </w:t>
            </w:r>
            <w:r>
              <w:rPr>
                <w:lang w:eastAsia="de-DE"/>
              </w:rPr>
              <w:t xml:space="preserve">is equal to Value </w:t>
            </w:r>
            <w:r>
              <w:rPr>
                <w:b/>
                <w:lang w:eastAsia="de-DE"/>
              </w:rPr>
              <w:t>“CBN</w:t>
            </w:r>
            <w:r w:rsidRPr="00212B25">
              <w:rPr>
                <w:b/>
                <w:lang w:eastAsia="de-DE"/>
              </w:rPr>
              <w:t>”</w:t>
            </w:r>
            <w:r w:rsidRPr="00212B25">
              <w:rPr>
                <w:lang w:eastAsia="de-DE"/>
              </w:rPr>
              <w:t xml:space="preserve">, the following </w:t>
            </w:r>
            <w:r>
              <w:rPr>
                <w:lang w:eastAsia="de-DE"/>
              </w:rPr>
              <w:t>assignment</w:t>
            </w:r>
            <w:r w:rsidRPr="00212B25">
              <w:rPr>
                <w:lang w:eastAsia="de-DE"/>
              </w:rPr>
              <w:t xml:space="preserve"> is valid:</w:t>
            </w:r>
          </w:p>
          <w:p w:rsidR="00714E37" w:rsidRDefault="00714E37" w:rsidP="00B858A7">
            <w:pPr>
              <w:spacing w:line="240" w:lineRule="auto"/>
              <w:rPr>
                <w:rFonts w:eastAsia="Times New Roman"/>
                <w:b/>
                <w:color w:val="000000"/>
                <w:lang w:eastAsia="de-DE"/>
              </w:rPr>
            </w:pPr>
          </w:p>
          <w:p w:rsidR="00B858A7" w:rsidRDefault="00B858A7" w:rsidP="00B858A7">
            <w:pPr>
              <w:spacing w:line="240" w:lineRule="auto"/>
              <w:rPr>
                <w:rFonts w:eastAsia="Times New Roman"/>
                <w:b/>
                <w:color w:val="000000"/>
                <w:lang w:eastAsia="de-DE"/>
              </w:rPr>
            </w:pPr>
            <w:r w:rsidRPr="00B858A7">
              <w:rPr>
                <w:rFonts w:eastAsia="Times New Roman"/>
                <w:b/>
                <w:color w:val="000000"/>
                <w:lang w:eastAsia="de-DE"/>
              </w:rPr>
              <w:t>BatchNumberCustomer</w:t>
            </w:r>
          </w:p>
          <w:p w:rsidR="00B858A7" w:rsidRPr="00B858A7" w:rsidRDefault="00B858A7" w:rsidP="00B858A7">
            <w:pPr>
              <w:spacing w:line="240" w:lineRule="auto"/>
              <w:rPr>
                <w:rFonts w:eastAsia="Times New Roman"/>
                <w:b/>
                <w:color w:val="000000"/>
                <w:lang w:eastAsia="de-DE"/>
              </w:rPr>
            </w:pPr>
          </w:p>
        </w:tc>
      </w:tr>
      <w:tr w:rsidR="00B858A7" w:rsidRPr="006239D4" w:rsidTr="00B858A7">
        <w:trPr>
          <w:trHeight w:val="315"/>
        </w:trPr>
        <w:tc>
          <w:tcPr>
            <w:tcW w:w="1703" w:type="pct"/>
            <w:shd w:val="clear" w:color="auto" w:fill="auto"/>
            <w:noWrap/>
            <w:vAlign w:val="center"/>
            <w:hideMark/>
          </w:tcPr>
          <w:p w:rsidR="00B858A7" w:rsidRDefault="00B858A7" w:rsidP="00B858A7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3C1CA5" w:rsidRDefault="003C1CA5" w:rsidP="003C1CA5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B858A7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asram:ContentText</w:t>
            </w:r>
          </w:p>
          <w:p w:rsidR="00B858A7" w:rsidRDefault="00B858A7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:rsidR="00B858A7" w:rsidRDefault="00B858A7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B858A7" w:rsidRDefault="004438B6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15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:rsidR="00B858A7" w:rsidRDefault="00B858A7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6</w:t>
            </w:r>
          </w:p>
        </w:tc>
        <w:tc>
          <w:tcPr>
            <w:tcW w:w="894" w:type="pct"/>
            <w:shd w:val="clear" w:color="auto" w:fill="auto"/>
            <w:noWrap/>
            <w:vAlign w:val="center"/>
            <w:hideMark/>
          </w:tcPr>
          <w:p w:rsidR="00B858A7" w:rsidRPr="006239D4" w:rsidRDefault="00737A75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 w:rsidRPr="00737A75">
              <w:rPr>
                <w:rFonts w:eastAsia="Times New Roman" w:cs="Arial"/>
                <w:color w:val="000000"/>
                <w:szCs w:val="20"/>
                <w:lang w:val="de-DE" w:eastAsia="de-DE"/>
              </w:rPr>
              <w:t>no data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B858A7" w:rsidRPr="006239D4" w:rsidRDefault="00B858A7" w:rsidP="00A057BA">
            <w:pPr>
              <w:spacing w:line="240" w:lineRule="auto"/>
              <w:jc w:val="center"/>
              <w:rPr>
                <w:rFonts w:eastAsia="Times New Roman"/>
                <w:color w:val="000000"/>
                <w:lang w:eastAsia="de-DE"/>
              </w:rPr>
            </w:pPr>
            <w:r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B858A7" w:rsidRPr="006239D4" w:rsidTr="00A057BA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B858A7" w:rsidRDefault="00B858A7" w:rsidP="00A057BA">
            <w:pPr>
              <w:spacing w:line="240" w:lineRule="auto"/>
              <w:rPr>
                <w:b/>
                <w:lang w:eastAsia="de-DE"/>
              </w:rPr>
            </w:pPr>
          </w:p>
          <w:p w:rsidR="00714E37" w:rsidRDefault="00714E37" w:rsidP="00714E37">
            <w:pPr>
              <w:spacing w:line="240" w:lineRule="auto"/>
              <w:rPr>
                <w:lang w:eastAsia="de-DE"/>
              </w:rPr>
            </w:pPr>
            <w:r>
              <w:rPr>
                <w:lang w:eastAsia="de-DE"/>
              </w:rPr>
              <w:t xml:space="preserve">If </w:t>
            </w:r>
            <w:r>
              <w:rPr>
                <w:b/>
              </w:rPr>
              <w:t>“</w:t>
            </w:r>
            <w:r w:rsidRPr="00714E37">
              <w:rPr>
                <w:b/>
              </w:rPr>
              <w:t>asram:SubjectCode</w:t>
            </w:r>
            <w:r w:rsidRPr="003114A5">
              <w:rPr>
                <w:b/>
              </w:rPr>
              <w:t>”</w:t>
            </w:r>
            <w:r>
              <w:t xml:space="preserve"> </w:t>
            </w:r>
            <w:r>
              <w:rPr>
                <w:lang w:eastAsia="de-DE"/>
              </w:rPr>
              <w:t xml:space="preserve">is equal to Value </w:t>
            </w:r>
            <w:r>
              <w:rPr>
                <w:b/>
                <w:lang w:eastAsia="de-DE"/>
              </w:rPr>
              <w:t>“SBN</w:t>
            </w:r>
            <w:r w:rsidRPr="00212B25">
              <w:rPr>
                <w:b/>
                <w:lang w:eastAsia="de-DE"/>
              </w:rPr>
              <w:t>”</w:t>
            </w:r>
            <w:r w:rsidRPr="00212B25">
              <w:rPr>
                <w:lang w:eastAsia="de-DE"/>
              </w:rPr>
              <w:t xml:space="preserve">, the following </w:t>
            </w:r>
            <w:r>
              <w:rPr>
                <w:lang w:eastAsia="de-DE"/>
              </w:rPr>
              <w:t>assignment</w:t>
            </w:r>
            <w:r w:rsidRPr="00212B25">
              <w:rPr>
                <w:lang w:eastAsia="de-DE"/>
              </w:rPr>
              <w:t xml:space="preserve"> is valid:</w:t>
            </w:r>
          </w:p>
          <w:p w:rsidR="00714E37" w:rsidRDefault="00714E37" w:rsidP="00A057BA">
            <w:pPr>
              <w:spacing w:line="240" w:lineRule="auto"/>
              <w:rPr>
                <w:b/>
                <w:lang w:eastAsia="de-DE"/>
              </w:rPr>
            </w:pPr>
          </w:p>
          <w:p w:rsidR="00B858A7" w:rsidRPr="00B858A7" w:rsidRDefault="00B858A7" w:rsidP="00B858A7">
            <w:pPr>
              <w:spacing w:line="240" w:lineRule="auto"/>
              <w:rPr>
                <w:rFonts w:eastAsia="Times New Roman"/>
                <w:b/>
                <w:color w:val="000000"/>
                <w:lang w:eastAsia="de-DE"/>
              </w:rPr>
            </w:pPr>
            <w:r w:rsidRPr="00B858A7">
              <w:rPr>
                <w:rFonts w:eastAsia="Times New Roman"/>
                <w:b/>
                <w:color w:val="000000"/>
                <w:lang w:eastAsia="de-DE"/>
              </w:rPr>
              <w:t>BatchNumberSupplier</w:t>
            </w:r>
          </w:p>
          <w:p w:rsidR="00B858A7" w:rsidRPr="006239D4" w:rsidRDefault="00B858A7" w:rsidP="00B858A7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58148B" w:rsidRDefault="0058148B" w:rsidP="00A46A31"/>
    <w:p w:rsidR="0058148B" w:rsidRDefault="0058148B" w:rsidP="00A46A31"/>
    <w:p w:rsidR="003C1CA5" w:rsidRDefault="003C1CA5" w:rsidP="00A46A31"/>
    <w:p w:rsidR="00267908" w:rsidRDefault="00267908" w:rsidP="00A46A31"/>
    <w:p w:rsidR="0058148B" w:rsidRDefault="00267908" w:rsidP="00A46A31">
      <w:pPr>
        <w:pStyle w:val="berschrift4"/>
      </w:pPr>
      <w:bookmarkStart w:id="90" w:name="_Toc349132649"/>
      <w:r w:rsidRPr="00267908">
        <w:lastRenderedPageBreak/>
        <w:t>asram:IndividualCITradeProductInstance</w:t>
      </w:r>
      <w:bookmarkEnd w:id="90"/>
    </w:p>
    <w:p w:rsidR="00267908" w:rsidRDefault="00267908" w:rsidP="00A46A31"/>
    <w:p w:rsidR="00267908" w:rsidRDefault="00267908" w:rsidP="00A46A31"/>
    <w:p w:rsidR="00267908" w:rsidRDefault="00267908" w:rsidP="00A46A31"/>
    <w:p w:rsidR="00267908" w:rsidRDefault="00267908" w:rsidP="00A46A31"/>
    <w:p w:rsidR="00267908" w:rsidRDefault="007B5E39" w:rsidP="00A46A31">
      <w:r>
        <w:rPr>
          <w:noProof/>
          <w:lang w:val="de-DE" w:eastAsia="de-DE"/>
        </w:rPr>
        <w:pict>
          <v:group id="_x0000_s9765" style="position:absolute;margin-left:-46.15pt;margin-top:.85pt;width:524.7pt;height:106pt;z-index:265742336" coordorigin="495,2870" coordsize="10494,2120">
            <v:rect id="_x0000_s9752" style="position:absolute;left:495;top:3522;width:4277;height:543" fillcolor="#8db3e2" strokeweight="2pt">
              <v:textbox style="mso-next-textbox:#_x0000_s9752">
                <w:txbxContent>
                  <w:p w:rsidR="001E6E58" w:rsidRPr="00267908" w:rsidRDefault="001E6E58" w:rsidP="00267908">
                    <w:pPr>
                      <w:rPr>
                        <w:szCs w:val="20"/>
                      </w:rPr>
                    </w:pPr>
                    <w:proofErr w:type="spellStart"/>
                    <w:proofErr w:type="gramStart"/>
                    <w:r w:rsidRPr="00267908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267908">
                      <w:rPr>
                        <w:rFonts w:cs="Arial"/>
                        <w:b/>
                        <w:bCs/>
                        <w:szCs w:val="20"/>
                      </w:rPr>
                      <w:t>IndividualCITradeProductInstance</w:t>
                    </w:r>
                    <w:proofErr w:type="spellEnd"/>
                  </w:p>
                </w:txbxContent>
              </v:textbox>
            </v:rect>
            <v:rect id="_x0000_s9753" style="position:absolute;left:5422;top:4528;width:789;height:462" stroked="f">
              <v:textbox style="mso-next-textbox:#_x0000_s9753">
                <w:txbxContent>
                  <w:p w:rsidR="001E6E58" w:rsidRPr="002F612C" w:rsidRDefault="001E6E58" w:rsidP="00267908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754" style="position:absolute;left:5403;top:3132;width:789;height:462" stroked="f">
              <v:textbox style="mso-next-textbox:#_x0000_s9754">
                <w:txbxContent>
                  <w:p w:rsidR="001E6E58" w:rsidRPr="002F612C" w:rsidRDefault="001E6E58" w:rsidP="00267908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shape id="_x0000_s9755" type="#_x0000_t32" style="position:absolute;left:5393;top:3128;width:624;height:0" o:connectortype="straight" strokeweight="2pt"/>
            <v:rect id="_x0000_s9756" style="position:absolute;left:4784;top:3691;width:300;height:262" strokeweight="2pt"/>
            <v:rect id="_x0000_s9757" style="position:absolute;left:6018;top:4236;width:4971;height:543" filled="f" fillcolor="#8db3e2" strokeweight="2pt">
              <v:textbox style="mso-next-textbox:#_x0000_s9757">
                <w:txbxContent>
                  <w:p w:rsidR="001E6E58" w:rsidRPr="00267908" w:rsidRDefault="001E6E58" w:rsidP="00267908">
                    <w:proofErr w:type="spellStart"/>
                    <w:r w:rsidRPr="00267908">
                      <w:rPr>
                        <w:rFonts w:cs="Arial"/>
                        <w:bCs/>
                        <w:szCs w:val="20"/>
                        <w:lang w:val="de-DE"/>
                      </w:rPr>
                      <w:t>asram:SupplierAssignedSerialIdentificationIdentifier</w:t>
                    </w:r>
                    <w:proofErr w:type="spellEnd"/>
                  </w:p>
                </w:txbxContent>
              </v:textbox>
            </v:rect>
            <v:shape id="_x0000_s9758" type="#_x0000_t32" style="position:absolute;left:5088;top:3821;width:315;height:0" o:connectortype="straight" strokeweight="2pt"/>
            <v:shape id="_x0000_s9759" type="#_x0000_t32" style="position:absolute;left:4774;top:3821;width:340;height:0" o:connectortype="straight" strokeweight="2pt"/>
            <v:rect id="_x0000_s9760" style="position:absolute;left:6012;top:2870;width:2448;height:543" filled="f" fillcolor="#8db3e2" strokeweight="2pt">
              <v:textbox style="mso-next-textbox:#_x0000_s9760">
                <w:txbxContent>
                  <w:p w:rsidR="001E6E58" w:rsidRPr="00267908" w:rsidRDefault="001E6E58" w:rsidP="00267908">
                    <w:pPr>
                      <w:rPr>
                        <w:szCs w:val="20"/>
                      </w:rPr>
                    </w:pPr>
                    <w:proofErr w:type="spellStart"/>
                    <w:proofErr w:type="gramStart"/>
                    <w:r w:rsidRPr="00267908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267908">
                      <w:rPr>
                        <w:rFonts w:cs="Arial"/>
                        <w:bCs/>
                        <w:szCs w:val="20"/>
                      </w:rPr>
                      <w:t>ExpiryDateTime</w:t>
                    </w:r>
                    <w:proofErr w:type="spellEnd"/>
                  </w:p>
                </w:txbxContent>
              </v:textbox>
            </v:rect>
            <v:shape id="_x0000_s9761" type="#_x0000_t32" style="position:absolute;left:5393;top:3128;width:10;height:1396" o:connectortype="straight" strokeweight="2pt"/>
            <v:shape id="_x0000_s9762" type="#_x0000_t32" style="position:absolute;left:5395;top:4524;width:624;height:0" o:connectortype="straight" strokeweight="2pt"/>
          </v:group>
        </w:pict>
      </w:r>
    </w:p>
    <w:p w:rsidR="00267908" w:rsidRDefault="00267908" w:rsidP="00A46A31"/>
    <w:p w:rsidR="00267908" w:rsidRDefault="00267908" w:rsidP="00A46A31"/>
    <w:p w:rsidR="00267908" w:rsidRDefault="00267908" w:rsidP="00A46A31"/>
    <w:p w:rsidR="00267908" w:rsidRDefault="00267908" w:rsidP="00A46A31"/>
    <w:p w:rsidR="00267908" w:rsidRDefault="00267908" w:rsidP="00A46A31"/>
    <w:p w:rsidR="00267908" w:rsidRDefault="00267908" w:rsidP="00A46A31"/>
    <w:p w:rsidR="00267908" w:rsidRDefault="00267908" w:rsidP="00A46A31"/>
    <w:p w:rsidR="00267908" w:rsidRDefault="00267908" w:rsidP="00A46A31"/>
    <w:p w:rsidR="00267908" w:rsidRDefault="00267908" w:rsidP="00A46A31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11"/>
        <w:gridCol w:w="1147"/>
        <w:gridCol w:w="843"/>
        <w:gridCol w:w="698"/>
        <w:gridCol w:w="1179"/>
        <w:gridCol w:w="792"/>
      </w:tblGrid>
      <w:tr w:rsidR="00371324" w:rsidRPr="006239D4" w:rsidTr="00371324">
        <w:trPr>
          <w:trHeight w:val="330"/>
        </w:trPr>
        <w:tc>
          <w:tcPr>
            <w:tcW w:w="1704" w:type="pct"/>
            <w:shd w:val="clear" w:color="auto" w:fill="FFFFCC"/>
            <w:noWrap/>
            <w:vAlign w:val="center"/>
            <w:hideMark/>
          </w:tcPr>
          <w:p w:rsidR="00371324" w:rsidRPr="006239D4" w:rsidRDefault="00371324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630" w:type="pct"/>
            <w:shd w:val="clear" w:color="auto" w:fill="FFFFCC"/>
            <w:noWrap/>
            <w:vAlign w:val="center"/>
            <w:hideMark/>
          </w:tcPr>
          <w:p w:rsidR="00371324" w:rsidRPr="006239D4" w:rsidRDefault="00371324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75" w:type="pct"/>
            <w:shd w:val="clear" w:color="auto" w:fill="FFFFCC"/>
            <w:noWrap/>
            <w:vAlign w:val="center"/>
            <w:hideMark/>
          </w:tcPr>
          <w:p w:rsidR="00371324" w:rsidRPr="006239D4" w:rsidRDefault="00371324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597" w:type="pct"/>
            <w:shd w:val="clear" w:color="auto" w:fill="FFFFCC"/>
            <w:noWrap/>
            <w:vAlign w:val="center"/>
            <w:hideMark/>
          </w:tcPr>
          <w:p w:rsidR="00371324" w:rsidRPr="006239D4" w:rsidRDefault="00371324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894" w:type="pct"/>
            <w:shd w:val="clear" w:color="auto" w:fill="FFFFCC"/>
            <w:noWrap/>
            <w:vAlign w:val="center"/>
            <w:hideMark/>
          </w:tcPr>
          <w:p w:rsidR="00371324" w:rsidRPr="006239D4" w:rsidRDefault="00371324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600" w:type="pct"/>
            <w:shd w:val="clear" w:color="auto" w:fill="FFFFCC"/>
            <w:noWrap/>
            <w:vAlign w:val="center"/>
            <w:hideMark/>
          </w:tcPr>
          <w:p w:rsidR="00371324" w:rsidRPr="006239D4" w:rsidRDefault="00371324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371324" w:rsidRPr="006239D4" w:rsidTr="00A057BA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371324" w:rsidRPr="006239D4" w:rsidRDefault="00371324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371324" w:rsidRPr="006239D4" w:rsidTr="00371324">
        <w:trPr>
          <w:trHeight w:val="315"/>
        </w:trPr>
        <w:tc>
          <w:tcPr>
            <w:tcW w:w="1704" w:type="pct"/>
            <w:shd w:val="clear" w:color="auto" w:fill="auto"/>
            <w:noWrap/>
            <w:vAlign w:val="center"/>
            <w:hideMark/>
          </w:tcPr>
          <w:p w:rsidR="00371324" w:rsidRDefault="00371324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371324" w:rsidRDefault="00371324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37132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asram:ExpiryDateTime</w:t>
            </w:r>
          </w:p>
          <w:p w:rsidR="00371324" w:rsidRPr="006239D4" w:rsidRDefault="00371324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630" w:type="pct"/>
            <w:shd w:val="clear" w:color="auto" w:fill="auto"/>
            <w:vAlign w:val="center"/>
            <w:hideMark/>
          </w:tcPr>
          <w:p w:rsidR="00371324" w:rsidRPr="006239D4" w:rsidRDefault="00371324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Date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371324" w:rsidRPr="006239D4" w:rsidRDefault="00371324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8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:rsidR="00371324" w:rsidRPr="006239D4" w:rsidRDefault="00371324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6</w:t>
            </w:r>
          </w:p>
        </w:tc>
        <w:tc>
          <w:tcPr>
            <w:tcW w:w="894" w:type="pct"/>
            <w:shd w:val="clear" w:color="auto" w:fill="auto"/>
            <w:noWrap/>
            <w:vAlign w:val="center"/>
            <w:hideMark/>
          </w:tcPr>
          <w:p w:rsidR="00371324" w:rsidRPr="006239D4" w:rsidRDefault="00FF312E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 w:rsidRPr="00F86228">
              <w:rPr>
                <w:rFonts w:cs="Arial"/>
                <w:szCs w:val="20"/>
              </w:rPr>
              <w:t>2011-04-01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371324" w:rsidRPr="006239D4" w:rsidRDefault="00371324" w:rsidP="00A057BA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371324" w:rsidRPr="006239D4" w:rsidTr="00371324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371324" w:rsidRDefault="00371324" w:rsidP="00371324">
            <w:pPr>
              <w:spacing w:line="240" w:lineRule="auto"/>
              <w:rPr>
                <w:b/>
                <w:lang w:eastAsia="de-DE"/>
              </w:rPr>
            </w:pPr>
          </w:p>
          <w:p w:rsidR="00371324" w:rsidRDefault="00371324" w:rsidP="00371324">
            <w:pPr>
              <w:spacing w:line="240" w:lineRule="auto"/>
              <w:rPr>
                <w:b/>
                <w:lang w:eastAsia="de-DE"/>
              </w:rPr>
            </w:pPr>
            <w:r w:rsidRPr="00371324">
              <w:rPr>
                <w:b/>
                <w:lang w:eastAsia="de-DE"/>
              </w:rPr>
              <w:t>ExpiryDate</w:t>
            </w:r>
            <w:r>
              <w:rPr>
                <w:b/>
                <w:lang w:eastAsia="de-DE"/>
              </w:rPr>
              <w:t>:</w:t>
            </w:r>
          </w:p>
          <w:p w:rsidR="00371324" w:rsidRPr="00371324" w:rsidRDefault="00371324" w:rsidP="00371324">
            <w:pPr>
              <w:spacing w:line="240" w:lineRule="auto"/>
              <w:rPr>
                <w:lang w:eastAsia="de-DE"/>
              </w:rPr>
            </w:pPr>
            <w:r w:rsidRPr="00371324">
              <w:rPr>
                <w:lang w:eastAsia="de-DE"/>
              </w:rPr>
              <w:t>Date at which the product can no more be used.</w:t>
            </w:r>
          </w:p>
          <w:p w:rsidR="00371324" w:rsidRPr="006239D4" w:rsidRDefault="00371324" w:rsidP="00371324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  <w:tr w:rsidR="00371324" w:rsidRPr="006239D4" w:rsidTr="00371324">
        <w:trPr>
          <w:trHeight w:val="315"/>
        </w:trPr>
        <w:tc>
          <w:tcPr>
            <w:tcW w:w="1704" w:type="pct"/>
            <w:shd w:val="clear" w:color="auto" w:fill="auto"/>
            <w:noWrap/>
            <w:vAlign w:val="center"/>
            <w:hideMark/>
          </w:tcPr>
          <w:p w:rsidR="00371324" w:rsidRDefault="00371324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371324" w:rsidRDefault="00371324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37132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asram:SupplierAssignedSerialIdentificationIdentifier</w:t>
            </w:r>
          </w:p>
          <w:p w:rsidR="00371324" w:rsidRDefault="00371324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</w:tc>
        <w:tc>
          <w:tcPr>
            <w:tcW w:w="630" w:type="pct"/>
            <w:shd w:val="clear" w:color="auto" w:fill="auto"/>
            <w:vAlign w:val="center"/>
            <w:hideMark/>
          </w:tcPr>
          <w:p w:rsidR="00371324" w:rsidRDefault="00371324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371324" w:rsidRDefault="00371324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18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:rsidR="00371324" w:rsidRDefault="00371324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6</w:t>
            </w:r>
          </w:p>
        </w:tc>
        <w:tc>
          <w:tcPr>
            <w:tcW w:w="894" w:type="pct"/>
            <w:shd w:val="clear" w:color="auto" w:fill="auto"/>
            <w:noWrap/>
            <w:vAlign w:val="center"/>
            <w:hideMark/>
          </w:tcPr>
          <w:p w:rsidR="00371324" w:rsidRPr="006239D4" w:rsidRDefault="009A1618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 w:rsidRPr="009A1618">
              <w:rPr>
                <w:rFonts w:eastAsia="Times New Roman" w:cs="Arial"/>
                <w:color w:val="000000"/>
                <w:szCs w:val="20"/>
                <w:lang w:val="de-DE" w:eastAsia="de-DE"/>
              </w:rPr>
              <w:t>9905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371324" w:rsidRPr="006239D4" w:rsidRDefault="00371324" w:rsidP="00A057BA">
            <w:pPr>
              <w:spacing w:line="240" w:lineRule="auto"/>
              <w:jc w:val="center"/>
              <w:rPr>
                <w:rFonts w:eastAsia="Times New Roman"/>
                <w:color w:val="000000"/>
                <w:lang w:eastAsia="de-DE"/>
              </w:rPr>
            </w:pPr>
            <w:r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371324" w:rsidRPr="006239D4" w:rsidTr="00A057BA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371324" w:rsidRDefault="00371324" w:rsidP="00A057BA">
            <w:pPr>
              <w:spacing w:line="240" w:lineRule="auto"/>
              <w:rPr>
                <w:lang w:eastAsia="de-DE"/>
              </w:rPr>
            </w:pPr>
          </w:p>
          <w:p w:rsidR="00371324" w:rsidRPr="00371324" w:rsidRDefault="00371324" w:rsidP="00A057BA">
            <w:pPr>
              <w:spacing w:line="240" w:lineRule="auto"/>
              <w:rPr>
                <w:b/>
                <w:lang w:eastAsia="de-DE"/>
              </w:rPr>
            </w:pPr>
            <w:r w:rsidRPr="00371324">
              <w:rPr>
                <w:b/>
                <w:lang w:eastAsia="de-DE"/>
              </w:rPr>
              <w:t>SerialNumber</w:t>
            </w:r>
          </w:p>
          <w:p w:rsidR="00371324" w:rsidRPr="006239D4" w:rsidRDefault="00371324" w:rsidP="00371324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267908" w:rsidRDefault="00267908" w:rsidP="00A46A31"/>
    <w:p w:rsidR="00267908" w:rsidRDefault="00267908" w:rsidP="00A46A31"/>
    <w:p w:rsidR="00267908" w:rsidRDefault="00267908" w:rsidP="00A46A31"/>
    <w:p w:rsidR="00635D1A" w:rsidRDefault="00635D1A" w:rsidP="00A46A31"/>
    <w:p w:rsidR="00635D1A" w:rsidRDefault="00635D1A" w:rsidP="00A46A31"/>
    <w:p w:rsidR="00635D1A" w:rsidRDefault="00635D1A" w:rsidP="00A46A31"/>
    <w:p w:rsidR="00635D1A" w:rsidRDefault="00635D1A" w:rsidP="00A46A31"/>
    <w:p w:rsidR="00635D1A" w:rsidRDefault="00635D1A" w:rsidP="00A46A31"/>
    <w:p w:rsidR="00267908" w:rsidRDefault="00267908" w:rsidP="00A46A31"/>
    <w:p w:rsidR="00267908" w:rsidRDefault="00267908" w:rsidP="00A46A31"/>
    <w:p w:rsidR="00267908" w:rsidRDefault="00267908" w:rsidP="00A46A31"/>
    <w:p w:rsidR="00267908" w:rsidRDefault="00267908" w:rsidP="00A46A31"/>
    <w:p w:rsidR="00267908" w:rsidRDefault="00267908" w:rsidP="00A46A31"/>
    <w:p w:rsidR="00267908" w:rsidRDefault="00267908" w:rsidP="00A46A31"/>
    <w:p w:rsidR="00267908" w:rsidRDefault="00267908" w:rsidP="00A46A31"/>
    <w:p w:rsidR="00267908" w:rsidRDefault="00267908" w:rsidP="00A46A31"/>
    <w:p w:rsidR="00267908" w:rsidRDefault="00267908" w:rsidP="00A46A31"/>
    <w:p w:rsidR="00267908" w:rsidRDefault="00267908" w:rsidP="00A46A31"/>
    <w:p w:rsidR="00267908" w:rsidRDefault="00267908" w:rsidP="00A46A31"/>
    <w:p w:rsidR="00267908" w:rsidRDefault="00267908" w:rsidP="00A46A31"/>
    <w:p w:rsidR="00DB62B9" w:rsidRPr="003F3442" w:rsidRDefault="00DB62B9" w:rsidP="00DB62B9">
      <w:pPr>
        <w:pStyle w:val="berschrift3"/>
        <w:rPr>
          <w:sz w:val="24"/>
          <w:szCs w:val="24"/>
        </w:rPr>
      </w:pPr>
      <w:bookmarkStart w:id="91" w:name="_asram:SpecifiedCIBILSupplyChainTrad"/>
      <w:bookmarkStart w:id="92" w:name="_Toc349132650"/>
      <w:bookmarkEnd w:id="91"/>
      <w:r w:rsidRPr="00DB62B9">
        <w:rPr>
          <w:sz w:val="24"/>
          <w:szCs w:val="24"/>
        </w:rPr>
        <w:lastRenderedPageBreak/>
        <w:t>asram:SpecifiedCIBILSupplyChainTradeAgreement</w:t>
      </w:r>
      <w:bookmarkEnd w:id="92"/>
    </w:p>
    <w:p w:rsidR="00F42513" w:rsidRDefault="00F42513" w:rsidP="00A46A31"/>
    <w:p w:rsidR="003D24BC" w:rsidRDefault="003D24BC" w:rsidP="00A46A31"/>
    <w:p w:rsidR="00F766BB" w:rsidRDefault="007B5E39" w:rsidP="00A46A31">
      <w:r>
        <w:rPr>
          <w:noProof/>
          <w:lang w:val="de-DE" w:eastAsia="de-DE"/>
        </w:rPr>
        <w:pict>
          <v:group id="_x0000_s9981" style="position:absolute;margin-left:-46pt;margin-top:11pt;width:547.7pt;height:216.9pt;z-index:266424320" coordorigin="498,2604" coordsize="10954,4338">
            <v:rect id="_x0000_s9979" style="position:absolute;left:6136;top:5504;width:357;height:462" stroked="f">
              <v:textbox style="mso-next-textbox:#_x0000_s9979">
                <w:txbxContent>
                  <w:p w:rsidR="001E6E58" w:rsidRPr="002F612C" w:rsidRDefault="001E6E58" w:rsidP="00AA007D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826" style="position:absolute;left:5864;top:2890;width:789;height:462" stroked="f">
              <v:textbox style="mso-next-textbox:#_x0000_s9826">
                <w:txbxContent>
                  <w:p w:rsidR="001E6E58" w:rsidRPr="002F612C" w:rsidRDefault="001E6E58" w:rsidP="0041354C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775" style="position:absolute;left:498;top:4378;width:4726;height:543" fillcolor="#8db3e2" strokeweight="2pt">
              <v:textbox style="mso-next-textbox:#_x0000_s9775">
                <w:txbxContent>
                  <w:p w:rsidR="001E6E58" w:rsidRPr="006046F1" w:rsidRDefault="001E6E58" w:rsidP="006046F1">
                    <w:pPr>
                      <w:rPr>
                        <w:sz w:val="18"/>
                        <w:szCs w:val="18"/>
                      </w:rPr>
                    </w:pPr>
                    <w:proofErr w:type="spellStart"/>
                    <w:r w:rsidRPr="006046F1">
                      <w:rPr>
                        <w:rFonts w:cs="Arial"/>
                        <w:b/>
                        <w:bCs/>
                        <w:sz w:val="18"/>
                        <w:szCs w:val="18"/>
                        <w:lang w:val="de-DE"/>
                      </w:rPr>
                      <w:t>asram:SpecifiedCIBILSupplyChainTradeAgreement</w:t>
                    </w:r>
                    <w:proofErr w:type="spellEnd"/>
                  </w:p>
                </w:txbxContent>
              </v:textbox>
            </v:rect>
            <v:group id="_x0000_s9803" style="position:absolute;left:8908;top:4547;width:300;height:262" coordorigin="6283,5431" coordsize="300,262">
              <v:rect id="_x0000_s9804" style="position:absolute;left:6283;top:5431;width:300;height:262" strokeweight="2pt"/>
              <v:shape id="_x0000_s9805" type="#_x0000_t32" style="position:absolute;left:6367;top:5556;width:147;height:0" o:connectortype="straight" strokeweight="1.25pt"/>
              <v:shape id="_x0000_s9806" type="#_x0000_t32" style="position:absolute;left:6437;top:5501;width:0;height:113;flip:y" o:connectortype="straight" strokeweight="1.25pt"/>
            </v:group>
            <v:group id="_x0000_s9807" style="position:absolute;left:11152;top:3647;width:300;height:262" coordorigin="6283,5431" coordsize="300,262">
              <v:rect id="_x0000_s9808" style="position:absolute;left:6283;top:5431;width:300;height:262" strokeweight="2pt"/>
              <v:shape id="_x0000_s9809" type="#_x0000_t32" style="position:absolute;left:6367;top:5556;width:147;height:0" o:connectortype="straight" strokeweight="1.25pt"/>
              <v:shape id="_x0000_s9810" type="#_x0000_t32" style="position:absolute;left:6437;top:5501;width:0;height:113;flip:y" o:connectortype="straight" strokeweight="1.25pt"/>
            </v:group>
            <v:group id="_x0000_s9811" style="position:absolute;left:9416;top:2748;width:300;height:262" coordorigin="6283,5431" coordsize="300,262">
              <v:rect id="_x0000_s9812" style="position:absolute;left:6283;top:5431;width:300;height:262" strokeweight="2pt"/>
              <v:shape id="_x0000_s9813" type="#_x0000_t32" style="position:absolute;left:6367;top:5556;width:147;height:0" o:connectortype="straight" strokeweight="1.25pt"/>
              <v:shape id="_x0000_s9814" type="#_x0000_t32" style="position:absolute;left:6437;top:5501;width:0;height:113;flip:y" o:connectortype="straight" strokeweight="1.25pt"/>
            </v:group>
            <v:rect id="_x0000_s9773" style="position:absolute;left:6097;top:4672;width:357;height:462" stroked="f">
              <v:textbox style="mso-next-textbox:#_x0000_s9773">
                <w:txbxContent>
                  <w:p w:rsidR="001E6E58" w:rsidRPr="002F612C" w:rsidRDefault="001E6E58" w:rsidP="006046F1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777" style="position:absolute;left:5861;top:3765;width:789;height:462" stroked="f">
              <v:textbox style="mso-next-textbox:#_x0000_s9777">
                <w:txbxContent>
                  <w:p w:rsidR="001E6E58" w:rsidRPr="002F612C" w:rsidRDefault="001E6E58" w:rsidP="006046F1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778" style="position:absolute;left:5874;top:6480;width:789;height:462" stroked="f">
              <v:textbox style="mso-next-textbox:#_x0000_s9778">
                <w:txbxContent>
                  <w:p w:rsidR="001E6E58" w:rsidRPr="002F612C" w:rsidRDefault="001E6E58" w:rsidP="006046F1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779" style="position:absolute;left:6459;top:6157;width:3607;height:543" filled="f" fillcolor="#8db3e2" strokeweight="2pt">
              <v:textbox style="mso-next-textbox:#_x0000_s9779">
                <w:txbxContent>
                  <w:p w:rsidR="001E6E58" w:rsidRPr="006046F1" w:rsidRDefault="001E6E58" w:rsidP="006046F1">
                    <w:pPr>
                      <w:rPr>
                        <w:sz w:val="18"/>
                        <w:szCs w:val="18"/>
                      </w:rPr>
                    </w:pPr>
                    <w:proofErr w:type="spellStart"/>
                    <w:r w:rsidRPr="006046F1">
                      <w:rPr>
                        <w:rFonts w:cs="Arial"/>
                        <w:bCs/>
                        <w:sz w:val="18"/>
                        <w:szCs w:val="18"/>
                        <w:lang w:val="de-DE"/>
                      </w:rPr>
                      <w:t>asram:AgreedPriceProductCITradePrice</w:t>
                    </w:r>
                    <w:proofErr w:type="spellEnd"/>
                  </w:p>
                </w:txbxContent>
              </v:textbox>
            </v:rect>
            <v:shape id="_x0000_s9780" type="#_x0000_t32" style="position:absolute;left:5830;top:6468;width:624;height:0" o:connectortype="straight" strokeweight="2pt"/>
            <v:group id="_x0000_s9781" style="position:absolute;left:10076;top:6320;width:300;height:262" coordorigin="6283,5431" coordsize="300,262">
              <v:rect id="_x0000_s9782" style="position:absolute;left:6283;top:5431;width:300;height:262" strokeweight="2pt"/>
              <v:shape id="_x0000_s9783" type="#_x0000_t32" style="position:absolute;left:6367;top:5556;width:147;height:0" o:connectortype="straight" strokeweight="1.25pt"/>
              <v:shape id="_x0000_s9784" type="#_x0000_t32" style="position:absolute;left:6437;top:5501;width:0;height:113;flip:y" o:connectortype="straight" strokeweight="1.25pt"/>
            </v:group>
            <v:group id="_x0000_s9785" style="position:absolute;left:8920;top:5379;width:300;height:262" coordorigin="6283,5431" coordsize="300,262">
              <v:rect id="_x0000_s9786" style="position:absolute;left:6283;top:5431;width:300;height:262" strokeweight="2pt"/>
              <v:shape id="_x0000_s9787" type="#_x0000_t32" style="position:absolute;left:6367;top:5556;width:147;height:0" o:connectortype="straight" strokeweight="1.25pt"/>
              <v:shape id="_x0000_s9788" type="#_x0000_t32" style="position:absolute;left:6437;top:5501;width:0;height:113;flip:y" o:connectortype="straight" strokeweight="1.25pt"/>
            </v:group>
            <v:shape id="_x0000_s9789" type="#_x0000_t32" style="position:absolute;left:5840;top:2845;width:624;height:0" o:connectortype="straight" strokeweight="2pt"/>
            <v:rect id="_x0000_s9790" style="position:absolute;left:5231;top:4547;width:300;height:262" strokeweight="2pt"/>
            <v:rect id="_x0000_s9791" style="position:absolute;left:6465;top:3494;width:4687;height:543" filled="f" fillcolor="#8db3e2" strokeweight="2pt">
              <v:textbox style="mso-next-textbox:#_x0000_s9791">
                <w:txbxContent>
                  <w:p w:rsidR="001E6E58" w:rsidRPr="006046F1" w:rsidRDefault="001E6E58" w:rsidP="006046F1">
                    <w:pPr>
                      <w:rPr>
                        <w:sz w:val="18"/>
                        <w:szCs w:val="18"/>
                      </w:rPr>
                    </w:pPr>
                    <w:proofErr w:type="spellStart"/>
                    <w:r w:rsidRPr="006046F1">
                      <w:rPr>
                        <w:rFonts w:cs="Arial"/>
                        <w:bCs/>
                        <w:sz w:val="18"/>
                        <w:szCs w:val="18"/>
                        <w:lang w:val="de-DE"/>
                      </w:rPr>
                      <w:t>asram:AdditionalReferencedCIReferencedDocument</w:t>
                    </w:r>
                    <w:proofErr w:type="spellEnd"/>
                  </w:p>
                </w:txbxContent>
              </v:textbox>
            </v:rect>
            <v:shape id="_x0000_s9792" type="#_x0000_t32" style="position:absolute;left:5221;top:4677;width:340;height:0" o:connectortype="straight" strokeweight="2pt"/>
            <v:rect id="_x0000_s9793" style="position:absolute;left:6459;top:2604;width:2948;height:543" filled="f" fillcolor="#8db3e2" strokeweight="2pt">
              <v:textbox style="mso-next-textbox:#_x0000_s9793">
                <w:txbxContent>
                  <w:p w:rsidR="001E6E58" w:rsidRPr="006046F1" w:rsidRDefault="001E6E58" w:rsidP="006046F1">
                    <w:pPr>
                      <w:rPr>
                        <w:sz w:val="18"/>
                        <w:szCs w:val="18"/>
                      </w:rPr>
                    </w:pPr>
                    <w:proofErr w:type="spellStart"/>
                    <w:r w:rsidRPr="006046F1">
                      <w:rPr>
                        <w:rFonts w:cs="Arial"/>
                        <w:bCs/>
                        <w:sz w:val="18"/>
                        <w:szCs w:val="18"/>
                        <w:lang w:val="de-DE"/>
                      </w:rPr>
                      <w:t>asram:ProgramCIMissionProject</w:t>
                    </w:r>
                    <w:proofErr w:type="spellEnd"/>
                  </w:p>
                </w:txbxContent>
              </v:textbox>
            </v:rect>
            <v:rect id="_x0000_s9794" style="position:absolute;left:6465;top:4382;width:2443;height:543" filled="f" fillcolor="#8db3e2" strokeweight="2pt">
              <v:textbox style="mso-next-textbox:#_x0000_s9794">
                <w:txbxContent>
                  <w:p w:rsidR="001E6E58" w:rsidRPr="006046F1" w:rsidRDefault="001E6E58" w:rsidP="006046F1">
                    <w:pPr>
                      <w:rPr>
                        <w:sz w:val="18"/>
                        <w:szCs w:val="18"/>
                      </w:rPr>
                    </w:pPr>
                    <w:proofErr w:type="spellStart"/>
                    <w:r w:rsidRPr="006046F1">
                      <w:rPr>
                        <w:rFonts w:cs="Arial"/>
                        <w:bCs/>
                        <w:sz w:val="18"/>
                        <w:szCs w:val="18"/>
                        <w:lang w:val="de-DE"/>
                      </w:rPr>
                      <w:t>asram:BuyerCITradeParty</w:t>
                    </w:r>
                    <w:proofErr w:type="spellEnd"/>
                  </w:p>
                </w:txbxContent>
              </v:textbox>
            </v:rect>
            <v:shape id="_x0000_s9795" type="#_x0000_t32" style="position:absolute;left:5843;top:2834;width:7;height:3646;flip:x" o:connectortype="straight" strokeweight="2pt"/>
            <v:shape id="_x0000_s9796" type="#_x0000_t32" style="position:absolute;left:5843;top:4696;width:624;height:0" o:connectortype="straight" strokeweight="2pt"/>
            <v:rect id="_x0000_s9797" style="position:absolute;left:6493;top:5240;width:2415;height:543" filled="f" fillcolor="#8db3e2" strokeweight="2pt">
              <v:textbox style="mso-next-textbox:#_x0000_s9797">
                <w:txbxContent>
                  <w:p w:rsidR="001E6E58" w:rsidRPr="006046F1" w:rsidRDefault="001E6E58" w:rsidP="006046F1">
                    <w:pPr>
                      <w:rPr>
                        <w:sz w:val="18"/>
                        <w:szCs w:val="18"/>
                      </w:rPr>
                    </w:pPr>
                    <w:proofErr w:type="spellStart"/>
                    <w:r w:rsidRPr="006046F1">
                      <w:rPr>
                        <w:rFonts w:cs="Arial"/>
                        <w:bCs/>
                        <w:sz w:val="18"/>
                        <w:szCs w:val="18"/>
                        <w:lang w:val="de-DE"/>
                      </w:rPr>
                      <w:t>asram:SellerCITradeParty</w:t>
                    </w:r>
                    <w:proofErr w:type="spellEnd"/>
                  </w:p>
                </w:txbxContent>
              </v:textbox>
            </v:rect>
            <v:shape id="_x0000_s9798" type="#_x0000_t32" style="position:absolute;left:5862;top:5514;width:624;height:0" o:connectortype="straight" strokeweight="2pt"/>
            <v:shape id="_x0000_s9799" type="#_x0000_t32" style="position:absolute;left:5859;top:3765;width:624;height:0" o:connectortype="straight" strokeweight="2pt"/>
            <v:shape id="_x0000_s9800" type="#_x0000_t32" style="position:absolute;left:5461;top:4685;width:400;height:0" o:connectortype="straight" strokeweight="2pt"/>
          </v:group>
        </w:pict>
      </w:r>
    </w:p>
    <w:p w:rsidR="00F766BB" w:rsidRDefault="00F766BB" w:rsidP="00A46A31"/>
    <w:p w:rsidR="00F766BB" w:rsidRDefault="00F766BB" w:rsidP="00A46A31"/>
    <w:p w:rsidR="00F766BB" w:rsidRDefault="00F766BB" w:rsidP="00A46A31"/>
    <w:p w:rsidR="00F766BB" w:rsidRDefault="00F766BB" w:rsidP="00A46A31"/>
    <w:p w:rsidR="00F766BB" w:rsidRDefault="00F766BB" w:rsidP="00A46A31"/>
    <w:p w:rsidR="00F766BB" w:rsidRDefault="00F766BB" w:rsidP="00A46A31"/>
    <w:p w:rsidR="00F766BB" w:rsidRDefault="00F766BB" w:rsidP="00A46A31"/>
    <w:p w:rsidR="00F766BB" w:rsidRDefault="00F766BB" w:rsidP="00A46A31"/>
    <w:p w:rsidR="00F766BB" w:rsidRDefault="00F766BB" w:rsidP="00A46A31"/>
    <w:p w:rsidR="00F766BB" w:rsidRDefault="00F766BB" w:rsidP="00A46A31"/>
    <w:p w:rsidR="00F766BB" w:rsidRDefault="00F766BB" w:rsidP="00A46A31"/>
    <w:p w:rsidR="00F766BB" w:rsidRDefault="00F766BB" w:rsidP="00A46A31"/>
    <w:p w:rsidR="00F766BB" w:rsidRDefault="00F766BB" w:rsidP="00A46A31"/>
    <w:p w:rsidR="00F766BB" w:rsidRDefault="00F766BB" w:rsidP="00A46A31"/>
    <w:p w:rsidR="00F766BB" w:rsidRDefault="00F766BB" w:rsidP="00A46A31"/>
    <w:p w:rsidR="00F766BB" w:rsidRDefault="00F766BB" w:rsidP="00A46A31"/>
    <w:p w:rsidR="00F766BB" w:rsidRDefault="00F766BB" w:rsidP="00A46A31"/>
    <w:p w:rsidR="00685A8B" w:rsidRPr="003F3442" w:rsidRDefault="00685A8B" w:rsidP="00685A8B">
      <w:pPr>
        <w:pStyle w:val="berschrift4"/>
      </w:pPr>
      <w:bookmarkStart w:id="93" w:name="_Toc349132651"/>
      <w:r w:rsidRPr="00685A8B">
        <w:t>asram:ProgramCIMissionProject</w:t>
      </w:r>
      <w:bookmarkEnd w:id="93"/>
    </w:p>
    <w:p w:rsidR="00F766BB" w:rsidRDefault="00F766BB" w:rsidP="00A46A31"/>
    <w:p w:rsidR="0041354C" w:rsidRDefault="0041354C" w:rsidP="00A46A31"/>
    <w:p w:rsidR="0041354C" w:rsidRDefault="0041354C" w:rsidP="00A46A31"/>
    <w:p w:rsidR="0041354C" w:rsidRDefault="007B5E39" w:rsidP="00A46A31">
      <w:r>
        <w:rPr>
          <w:noProof/>
          <w:lang w:val="de-DE" w:eastAsia="de-DE"/>
        </w:rPr>
        <w:pict>
          <v:group id="_x0000_s9825" style="position:absolute;margin-left:-46pt;margin-top:12.9pt;width:385.6pt;height:41.25pt;z-index:265934848" coordorigin="498,9343" coordsize="7712,825">
            <v:rect id="_x0000_s9818" style="position:absolute;left:498;top:9343;width:3538;height:543" fillcolor="#8db3e2" strokeweight="2pt">
              <v:textbox style="mso-next-textbox:#_x0000_s9818">
                <w:txbxContent>
                  <w:p w:rsidR="001E6E58" w:rsidRPr="0041354C" w:rsidRDefault="001E6E58" w:rsidP="0041354C">
                    <w:pPr>
                      <w:rPr>
                        <w:szCs w:val="24"/>
                      </w:rPr>
                    </w:pPr>
                    <w:proofErr w:type="spellStart"/>
                    <w:proofErr w:type="gramStart"/>
                    <w:r w:rsidRPr="0041354C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41354C">
                      <w:rPr>
                        <w:rFonts w:cs="Arial"/>
                        <w:b/>
                        <w:bCs/>
                        <w:szCs w:val="20"/>
                      </w:rPr>
                      <w:t>ProgramCIMissionProject</w:t>
                    </w:r>
                    <w:proofErr w:type="spellEnd"/>
                  </w:p>
                </w:txbxContent>
              </v:textbox>
            </v:rect>
            <v:shape id="_x0000_s9819" type="#_x0000_t32" style="position:absolute;left:4339;top:9642;width:907;height:0" o:connectortype="straight" strokeweight="2pt"/>
            <v:rect id="_x0000_s9820" style="position:absolute;left:4647;top:9706;width:789;height:462" stroked="f">
              <v:textbox style="mso-next-textbox:#_x0000_s9820">
                <w:txbxContent>
                  <w:p w:rsidR="001E6E58" w:rsidRPr="002F612C" w:rsidRDefault="001E6E58" w:rsidP="0041354C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821" style="position:absolute;left:5246;top:9343;width:2964;height:543" filled="f" fillcolor="#8db3e2" strokeweight="2pt">
              <v:textbox style="mso-next-textbox:#_x0000_s9821">
                <w:txbxContent>
                  <w:p w:rsidR="001E6E58" w:rsidRPr="0041354C" w:rsidRDefault="001E6E58" w:rsidP="0041354C">
                    <w:proofErr w:type="spellStart"/>
                    <w:proofErr w:type="gramStart"/>
                    <w:r w:rsidRPr="0041354C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41354C">
                      <w:rPr>
                        <w:rFonts w:cs="Arial"/>
                        <w:bCs/>
                        <w:szCs w:val="20"/>
                      </w:rPr>
                      <w:t>IdentificationIdentifier</w:t>
                    </w:r>
                    <w:proofErr w:type="spellEnd"/>
                  </w:p>
                </w:txbxContent>
              </v:textbox>
            </v:rect>
            <v:rect id="_x0000_s9822" style="position:absolute;left:4035;top:9512;width:300;height:262" strokeweight="2pt"/>
            <v:shape id="_x0000_s9823" type="#_x0000_t32" style="position:absolute;left:4025;top:9642;width:340;height:0" o:connectortype="straight" strokeweight="2pt"/>
          </v:group>
        </w:pict>
      </w:r>
    </w:p>
    <w:p w:rsidR="0041354C" w:rsidRDefault="0041354C" w:rsidP="00A46A31"/>
    <w:p w:rsidR="0041354C" w:rsidRDefault="0041354C" w:rsidP="00A46A31"/>
    <w:p w:rsidR="0041354C" w:rsidRDefault="0041354C" w:rsidP="00A46A31"/>
    <w:p w:rsidR="00F766BB" w:rsidRDefault="00F766BB" w:rsidP="00A46A31"/>
    <w:p w:rsidR="00F766BB" w:rsidRDefault="00F766BB" w:rsidP="00A46A31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1"/>
        <w:gridCol w:w="1206"/>
        <w:gridCol w:w="1101"/>
        <w:gridCol w:w="1143"/>
        <w:gridCol w:w="1711"/>
        <w:gridCol w:w="1148"/>
      </w:tblGrid>
      <w:tr w:rsidR="00685A8B" w:rsidRPr="006239D4" w:rsidTr="009A1618">
        <w:trPr>
          <w:trHeight w:val="330"/>
        </w:trPr>
        <w:tc>
          <w:tcPr>
            <w:tcW w:w="1704" w:type="pct"/>
            <w:shd w:val="clear" w:color="auto" w:fill="FFFFCC"/>
            <w:noWrap/>
            <w:vAlign w:val="center"/>
            <w:hideMark/>
          </w:tcPr>
          <w:p w:rsidR="00685A8B" w:rsidRPr="006239D4" w:rsidRDefault="00685A8B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630" w:type="pct"/>
            <w:shd w:val="clear" w:color="auto" w:fill="FFFFCC"/>
            <w:noWrap/>
            <w:vAlign w:val="center"/>
            <w:hideMark/>
          </w:tcPr>
          <w:p w:rsidR="00685A8B" w:rsidRPr="006239D4" w:rsidRDefault="00685A8B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75" w:type="pct"/>
            <w:shd w:val="clear" w:color="auto" w:fill="FFFFCC"/>
            <w:noWrap/>
            <w:vAlign w:val="center"/>
            <w:hideMark/>
          </w:tcPr>
          <w:p w:rsidR="00685A8B" w:rsidRPr="006239D4" w:rsidRDefault="00685A8B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597" w:type="pct"/>
            <w:shd w:val="clear" w:color="auto" w:fill="FFFFCC"/>
            <w:noWrap/>
            <w:vAlign w:val="center"/>
            <w:hideMark/>
          </w:tcPr>
          <w:p w:rsidR="00685A8B" w:rsidRPr="006239D4" w:rsidRDefault="00685A8B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894" w:type="pct"/>
            <w:shd w:val="clear" w:color="auto" w:fill="FFFFCC"/>
            <w:noWrap/>
            <w:vAlign w:val="center"/>
            <w:hideMark/>
          </w:tcPr>
          <w:p w:rsidR="00685A8B" w:rsidRPr="006239D4" w:rsidRDefault="00685A8B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600" w:type="pct"/>
            <w:shd w:val="clear" w:color="auto" w:fill="FFFFCC"/>
            <w:noWrap/>
            <w:vAlign w:val="center"/>
            <w:hideMark/>
          </w:tcPr>
          <w:p w:rsidR="00685A8B" w:rsidRPr="006239D4" w:rsidRDefault="00685A8B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685A8B" w:rsidRPr="006239D4" w:rsidTr="00A057BA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685A8B" w:rsidRPr="006239D4" w:rsidRDefault="00685A8B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9A1618" w:rsidRPr="006239D4" w:rsidTr="009A1618">
        <w:trPr>
          <w:trHeight w:val="315"/>
        </w:trPr>
        <w:tc>
          <w:tcPr>
            <w:tcW w:w="1704" w:type="pct"/>
            <w:shd w:val="clear" w:color="auto" w:fill="auto"/>
            <w:noWrap/>
            <w:vAlign w:val="center"/>
            <w:hideMark/>
          </w:tcPr>
          <w:p w:rsidR="009A1618" w:rsidRDefault="009A1618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9A1618" w:rsidRDefault="009A1618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F42513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asram:IdentificationIdentifier</w:t>
            </w:r>
          </w:p>
          <w:p w:rsidR="009A1618" w:rsidRPr="006239D4" w:rsidRDefault="009A1618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630" w:type="pct"/>
            <w:shd w:val="clear" w:color="auto" w:fill="auto"/>
            <w:vAlign w:val="center"/>
            <w:hideMark/>
          </w:tcPr>
          <w:p w:rsidR="009A1618" w:rsidRPr="006239D4" w:rsidRDefault="009A1618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1618" w:rsidRPr="006239D4" w:rsidRDefault="009A1618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16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:rsidR="009A1618" w:rsidRPr="006239D4" w:rsidRDefault="009A1618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6</w:t>
            </w:r>
          </w:p>
        </w:tc>
        <w:tc>
          <w:tcPr>
            <w:tcW w:w="894" w:type="pct"/>
            <w:shd w:val="clear" w:color="auto" w:fill="auto"/>
            <w:noWrap/>
            <w:vAlign w:val="center"/>
            <w:hideMark/>
          </w:tcPr>
          <w:p w:rsidR="009A1618" w:rsidRPr="006239D4" w:rsidRDefault="009A1618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 w:rsidRPr="00742368">
              <w:rPr>
                <w:rFonts w:eastAsia="Times New Roman" w:cs="Arial"/>
                <w:color w:val="000000"/>
                <w:szCs w:val="20"/>
                <w:lang w:val="de-DE" w:eastAsia="de-DE"/>
              </w:rPr>
              <w:t>LR/0000009152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9A1618" w:rsidRPr="006239D4" w:rsidRDefault="009A1618" w:rsidP="00A057BA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9A1618" w:rsidRPr="006239D4" w:rsidTr="00A057BA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9A1618" w:rsidRDefault="009A1618" w:rsidP="00A057BA">
            <w:pPr>
              <w:spacing w:line="240" w:lineRule="auto"/>
              <w:rPr>
                <w:lang w:eastAsia="de-DE"/>
              </w:rPr>
            </w:pPr>
          </w:p>
          <w:p w:rsidR="009A1618" w:rsidRDefault="009A1618" w:rsidP="00A057BA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  <w:r w:rsidRPr="0041354C">
              <w:rPr>
                <w:b/>
                <w:lang w:eastAsia="de-DE"/>
              </w:rPr>
              <w:t>Program/MSN</w:t>
            </w:r>
            <w:r>
              <w:rPr>
                <w:b/>
                <w:lang w:eastAsia="de-DE"/>
              </w:rPr>
              <w:t xml:space="preserve">: </w:t>
            </w:r>
            <w:r w:rsidRPr="0041354C">
              <w:rPr>
                <w:rFonts w:eastAsia="Times New Roman"/>
                <w:color w:val="000000"/>
                <w:lang w:eastAsia="de-DE"/>
              </w:rPr>
              <w:t>Defines the Aircraft type and Material Serial Number.</w:t>
            </w:r>
          </w:p>
          <w:p w:rsidR="009A1618" w:rsidRPr="0041354C" w:rsidRDefault="009A1618" w:rsidP="00A057BA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F766BB" w:rsidRDefault="00F766BB" w:rsidP="00A46A31"/>
    <w:p w:rsidR="001A31E4" w:rsidRDefault="001A31E4" w:rsidP="00A46A31"/>
    <w:p w:rsidR="003D24BC" w:rsidRDefault="003D24BC" w:rsidP="00A46A31"/>
    <w:p w:rsidR="003D24BC" w:rsidRDefault="003D24BC" w:rsidP="00A46A31"/>
    <w:p w:rsidR="003D24BC" w:rsidRDefault="003D24BC" w:rsidP="00A46A31"/>
    <w:p w:rsidR="003D24BC" w:rsidRDefault="003D24BC" w:rsidP="00A46A31"/>
    <w:p w:rsidR="003D24BC" w:rsidRDefault="003D24BC" w:rsidP="00A46A31"/>
    <w:p w:rsidR="003D24BC" w:rsidRDefault="003D24BC" w:rsidP="00A46A31"/>
    <w:p w:rsidR="003D24BC" w:rsidRDefault="003D24BC" w:rsidP="00A46A31"/>
    <w:p w:rsidR="003D24BC" w:rsidRDefault="003D24BC" w:rsidP="00A46A31"/>
    <w:p w:rsidR="003D24BC" w:rsidRDefault="003D24BC" w:rsidP="00A46A31"/>
    <w:p w:rsidR="001A31E4" w:rsidRPr="003F3442" w:rsidRDefault="001A31E4" w:rsidP="001A31E4">
      <w:pPr>
        <w:pStyle w:val="berschrift4"/>
      </w:pPr>
      <w:bookmarkStart w:id="94" w:name="_Toc349132652"/>
      <w:r w:rsidRPr="001A31E4">
        <w:lastRenderedPageBreak/>
        <w:t>asram:AdditionalReferencedCIReferencedDocument</w:t>
      </w:r>
      <w:bookmarkEnd w:id="94"/>
    </w:p>
    <w:p w:rsidR="00F766BB" w:rsidRDefault="00F766BB" w:rsidP="00A46A31"/>
    <w:p w:rsidR="00F766BB" w:rsidRDefault="00F766BB" w:rsidP="00A46A31"/>
    <w:p w:rsidR="00F766BB" w:rsidRDefault="00F766BB" w:rsidP="00A46A31"/>
    <w:p w:rsidR="00F766BB" w:rsidRDefault="007B5E39" w:rsidP="00A46A31">
      <w:r>
        <w:rPr>
          <w:noProof/>
          <w:lang w:val="de-DE" w:eastAsia="de-DE"/>
        </w:rPr>
        <w:pict>
          <v:group id="_x0000_s11178" style="position:absolute;margin-left:-45.7pt;margin-top:2.7pt;width:505.8pt;height:127.7pt;z-index:268081152" coordorigin="504,2643" coordsize="10116,2554">
            <v:rect id="_x0000_s11176" style="position:absolute;left:6734;top:4735;width:357;height:462" stroked="f">
              <v:textbox style="mso-next-textbox:#_x0000_s11176">
                <w:txbxContent>
                  <w:p w:rsidR="001E6E58" w:rsidRPr="002F612C" w:rsidRDefault="001E6E58" w:rsidP="000E63CF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175" style="position:absolute;left:6751;top:3832;width:357;height:462" stroked="f">
              <v:textbox style="mso-next-textbox:#_x0000_s11175">
                <w:txbxContent>
                  <w:p w:rsidR="001E6E58" w:rsidRPr="002F612C" w:rsidRDefault="001E6E58" w:rsidP="000E63CF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174" style="position:absolute;left:6726;top:2873;width:357;height:462" stroked="f">
              <v:textbox style="mso-next-textbox:#_x0000_s11174">
                <w:txbxContent>
                  <w:p w:rsidR="001E6E58" w:rsidRPr="002F612C" w:rsidRDefault="001E6E58" w:rsidP="000E63CF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837" style="position:absolute;left:504;top:3533;width:5341;height:543" fillcolor="#8db3e2" strokeweight="2pt">
              <v:textbox style="mso-next-textbox:#_x0000_s9837">
                <w:txbxContent>
                  <w:p w:rsidR="001E6E58" w:rsidRPr="001A31E4" w:rsidRDefault="001E6E58" w:rsidP="001A31E4">
                    <w:pPr>
                      <w:rPr>
                        <w:szCs w:val="24"/>
                      </w:rPr>
                    </w:pPr>
                    <w:proofErr w:type="spellStart"/>
                    <w:proofErr w:type="gramStart"/>
                    <w:r w:rsidRPr="001A31E4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1A31E4">
                      <w:rPr>
                        <w:rFonts w:cs="Arial"/>
                        <w:b/>
                        <w:bCs/>
                        <w:szCs w:val="20"/>
                      </w:rPr>
                      <w:t>AdditionalReferencedCIReferencedDocument</w:t>
                    </w:r>
                    <w:proofErr w:type="spellEnd"/>
                  </w:p>
                  <w:p w:rsidR="001E6E58" w:rsidRPr="001A31E4" w:rsidRDefault="001E6E58" w:rsidP="001A31E4">
                    <w:pPr>
                      <w:rPr>
                        <w:szCs w:val="20"/>
                      </w:rPr>
                    </w:pPr>
                  </w:p>
                </w:txbxContent>
              </v:textbox>
            </v:rect>
            <v:shape id="_x0000_s9841" type="#_x0000_t32" style="position:absolute;left:6464;top:2884;width:624;height:0" o:connectortype="straight" strokeweight="2pt"/>
            <v:rect id="_x0000_s9842" style="position:absolute;left:5855;top:3702;width:300;height:262" strokeweight="2pt"/>
            <v:rect id="_x0000_s9843" style="position:absolute;left:7089;top:3533;width:2180;height:543" filled="f" fillcolor="#8db3e2" strokeweight="2pt">
              <v:textbox style="mso-next-textbox:#_x0000_s9843">
                <w:txbxContent>
                  <w:p w:rsidR="001E6E58" w:rsidRPr="001A31E4" w:rsidRDefault="001E6E58" w:rsidP="001A31E4">
                    <w:proofErr w:type="spellStart"/>
                    <w:proofErr w:type="gramStart"/>
                    <w:r w:rsidRPr="001A31E4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1A31E4">
                      <w:rPr>
                        <w:rFonts w:cs="Arial"/>
                        <w:bCs/>
                        <w:szCs w:val="20"/>
                      </w:rPr>
                      <w:t>LineIdentifier</w:t>
                    </w:r>
                    <w:proofErr w:type="spellEnd"/>
                  </w:p>
                </w:txbxContent>
              </v:textbox>
            </v:rect>
            <v:shape id="_x0000_s9844" type="#_x0000_t32" style="position:absolute;left:6159;top:3832;width:907;height:0" o:connectortype="straight" strokeweight="2pt"/>
            <v:shape id="_x0000_s9845" type="#_x0000_t32" style="position:absolute;left:5845;top:3832;width:340;height:0" o:connectortype="straight" strokeweight="2pt"/>
            <v:rect id="_x0000_s9846" style="position:absolute;left:7083;top:2643;width:3537;height:543" filled="f" fillcolor="#8db3e2" strokeweight="2pt">
              <v:textbox style="mso-next-textbox:#_x0000_s9846">
                <w:txbxContent>
                  <w:p w:rsidR="001E6E58" w:rsidRPr="001A31E4" w:rsidRDefault="001E6E58" w:rsidP="001A31E4">
                    <w:pPr>
                      <w:rPr>
                        <w:szCs w:val="20"/>
                      </w:rPr>
                    </w:pPr>
                    <w:proofErr w:type="spellStart"/>
                    <w:proofErr w:type="gramStart"/>
                    <w:r w:rsidRPr="001A31E4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1A31E4">
                      <w:rPr>
                        <w:rFonts w:cs="Arial"/>
                        <w:bCs/>
                        <w:szCs w:val="20"/>
                      </w:rPr>
                      <w:t>GlobalIdentificationIdentifier</w:t>
                    </w:r>
                    <w:proofErr w:type="spellEnd"/>
                  </w:p>
                </w:txbxContent>
              </v:textbox>
            </v:rect>
            <v:rect id="_x0000_s9847" style="position:absolute;left:7089;top:4421;width:1940;height:543" filled="f" fillcolor="#8db3e2" strokeweight="2pt">
              <v:textbox style="mso-next-textbox:#_x0000_s9847">
                <w:txbxContent>
                  <w:p w:rsidR="001E6E58" w:rsidRPr="001A31E4" w:rsidRDefault="001E6E58" w:rsidP="001A31E4">
                    <w:proofErr w:type="spellStart"/>
                    <w:r w:rsidRPr="001A31E4">
                      <w:rPr>
                        <w:rFonts w:cs="Arial"/>
                        <w:bCs/>
                        <w:szCs w:val="20"/>
                        <w:lang w:val="de-DE"/>
                      </w:rPr>
                      <w:t>asram:TypeCode</w:t>
                    </w:r>
                    <w:proofErr w:type="spellEnd"/>
                  </w:p>
                </w:txbxContent>
              </v:textbox>
            </v:rect>
            <v:shape id="_x0000_s9848" type="#_x0000_t32" style="position:absolute;left:6474;top:2873;width:0;height:1887" o:connectortype="straight" strokeweight="2pt"/>
            <v:shape id="_x0000_s9849" type="#_x0000_t32" style="position:absolute;left:6467;top:4735;width:624;height:0" o:connectortype="straight" strokeweight="2pt"/>
          </v:group>
        </w:pict>
      </w:r>
    </w:p>
    <w:p w:rsidR="00F766BB" w:rsidRDefault="00F766BB" w:rsidP="00A46A31"/>
    <w:p w:rsidR="00F766BB" w:rsidRDefault="00F766BB" w:rsidP="00A46A31"/>
    <w:p w:rsidR="00F766BB" w:rsidRDefault="00F766BB" w:rsidP="00A46A31"/>
    <w:p w:rsidR="00F766BB" w:rsidRDefault="00F766BB" w:rsidP="00A46A31"/>
    <w:p w:rsidR="00F766BB" w:rsidRDefault="00F766BB" w:rsidP="00A46A31"/>
    <w:p w:rsidR="00F766BB" w:rsidRDefault="00F766BB" w:rsidP="00A46A31"/>
    <w:p w:rsidR="00F766BB" w:rsidRDefault="00F766BB" w:rsidP="00A46A31"/>
    <w:p w:rsidR="00F766BB" w:rsidRDefault="00F766BB" w:rsidP="00A46A31"/>
    <w:p w:rsidR="00F766BB" w:rsidRDefault="00F766BB" w:rsidP="00A46A31"/>
    <w:p w:rsidR="00F766BB" w:rsidRDefault="00F766BB" w:rsidP="00A46A31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85"/>
        <w:gridCol w:w="1206"/>
        <w:gridCol w:w="1020"/>
        <w:gridCol w:w="1062"/>
        <w:gridCol w:w="1631"/>
        <w:gridCol w:w="1066"/>
      </w:tblGrid>
      <w:tr w:rsidR="00BA6826" w:rsidRPr="006239D4" w:rsidTr="00BA6826">
        <w:trPr>
          <w:trHeight w:val="330"/>
        </w:trPr>
        <w:tc>
          <w:tcPr>
            <w:tcW w:w="1873" w:type="pct"/>
            <w:shd w:val="clear" w:color="auto" w:fill="FFFFCC"/>
            <w:noWrap/>
            <w:vAlign w:val="center"/>
            <w:hideMark/>
          </w:tcPr>
          <w:p w:rsidR="00BA6826" w:rsidRPr="006239D4" w:rsidRDefault="00BA6826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630" w:type="pct"/>
            <w:shd w:val="clear" w:color="auto" w:fill="FFFFCC"/>
            <w:noWrap/>
            <w:vAlign w:val="center"/>
            <w:hideMark/>
          </w:tcPr>
          <w:p w:rsidR="00BA6826" w:rsidRPr="006239D4" w:rsidRDefault="00BA6826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33" w:type="pct"/>
            <w:shd w:val="clear" w:color="auto" w:fill="FFFFCC"/>
            <w:noWrap/>
            <w:vAlign w:val="center"/>
            <w:hideMark/>
          </w:tcPr>
          <w:p w:rsidR="00BA6826" w:rsidRPr="006239D4" w:rsidRDefault="00BA6826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555" w:type="pct"/>
            <w:shd w:val="clear" w:color="auto" w:fill="FFFFCC"/>
            <w:noWrap/>
            <w:vAlign w:val="center"/>
            <w:hideMark/>
          </w:tcPr>
          <w:p w:rsidR="00BA6826" w:rsidRPr="006239D4" w:rsidRDefault="00BA6826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852" w:type="pct"/>
            <w:shd w:val="clear" w:color="auto" w:fill="FFFFCC"/>
            <w:noWrap/>
            <w:vAlign w:val="center"/>
            <w:hideMark/>
          </w:tcPr>
          <w:p w:rsidR="00BA6826" w:rsidRPr="006239D4" w:rsidRDefault="00BA6826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58" w:type="pct"/>
            <w:shd w:val="clear" w:color="auto" w:fill="FFFFCC"/>
            <w:noWrap/>
            <w:vAlign w:val="center"/>
            <w:hideMark/>
          </w:tcPr>
          <w:p w:rsidR="00BA6826" w:rsidRPr="006239D4" w:rsidRDefault="00BA6826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BA6826" w:rsidRPr="006239D4" w:rsidTr="00A057BA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BA6826" w:rsidRPr="006239D4" w:rsidRDefault="00BA6826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BA6826" w:rsidRPr="006239D4" w:rsidTr="00BA6826">
        <w:trPr>
          <w:trHeight w:val="315"/>
        </w:trPr>
        <w:tc>
          <w:tcPr>
            <w:tcW w:w="1873" w:type="pct"/>
            <w:shd w:val="clear" w:color="auto" w:fill="auto"/>
            <w:noWrap/>
            <w:vAlign w:val="center"/>
            <w:hideMark/>
          </w:tcPr>
          <w:p w:rsidR="00BA6826" w:rsidRDefault="00BA6826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BA6826" w:rsidRDefault="00BA6826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BA6826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asram:GlobalIdentificationIdentifier</w:t>
            </w:r>
          </w:p>
          <w:p w:rsidR="00BA6826" w:rsidRPr="006239D4" w:rsidRDefault="00BA6826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630" w:type="pct"/>
            <w:shd w:val="clear" w:color="auto" w:fill="auto"/>
            <w:vAlign w:val="center"/>
            <w:hideMark/>
          </w:tcPr>
          <w:p w:rsidR="00BA6826" w:rsidRPr="006239D4" w:rsidRDefault="00BA6826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BA6826" w:rsidRPr="006239D4" w:rsidRDefault="00BA6826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35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BA6826" w:rsidRPr="006239D4" w:rsidRDefault="00BA6826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6</w:t>
            </w:r>
          </w:p>
        </w:tc>
        <w:tc>
          <w:tcPr>
            <w:tcW w:w="852" w:type="pct"/>
            <w:shd w:val="clear" w:color="auto" w:fill="auto"/>
            <w:noWrap/>
            <w:vAlign w:val="center"/>
            <w:hideMark/>
          </w:tcPr>
          <w:p w:rsidR="00BA6826" w:rsidRPr="006239D4" w:rsidRDefault="009A1618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 w:rsidRPr="009A1618">
              <w:rPr>
                <w:rFonts w:eastAsia="Times New Roman" w:cs="Arial"/>
                <w:color w:val="000000"/>
                <w:szCs w:val="20"/>
                <w:lang w:val="de-DE" w:eastAsia="de-DE"/>
              </w:rPr>
              <w:t>1200131525</w:t>
            </w:r>
          </w:p>
        </w:tc>
        <w:tc>
          <w:tcPr>
            <w:tcW w:w="558" w:type="pct"/>
            <w:shd w:val="clear" w:color="auto" w:fill="auto"/>
            <w:noWrap/>
            <w:vAlign w:val="center"/>
            <w:hideMark/>
          </w:tcPr>
          <w:p w:rsidR="00BA6826" w:rsidRPr="006239D4" w:rsidRDefault="00BA6826" w:rsidP="00A057BA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BA6826" w:rsidRPr="006239D4" w:rsidTr="00BA6826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BA6826" w:rsidRDefault="00BA6826" w:rsidP="00BA6826">
            <w:pPr>
              <w:spacing w:line="240" w:lineRule="auto"/>
              <w:rPr>
                <w:b/>
                <w:lang w:eastAsia="de-DE"/>
              </w:rPr>
            </w:pPr>
          </w:p>
          <w:p w:rsidR="004B1571" w:rsidRDefault="004B1571" w:rsidP="004B1571">
            <w:pPr>
              <w:spacing w:line="240" w:lineRule="auto"/>
              <w:rPr>
                <w:lang w:eastAsia="de-DE"/>
              </w:rPr>
            </w:pPr>
            <w:r>
              <w:rPr>
                <w:lang w:eastAsia="de-DE"/>
              </w:rPr>
              <w:t xml:space="preserve">If </w:t>
            </w:r>
            <w:r w:rsidRPr="003114A5">
              <w:rPr>
                <w:b/>
              </w:rPr>
              <w:t>“asram:TypeCode”</w:t>
            </w:r>
            <w:r>
              <w:t xml:space="preserve"> </w:t>
            </w:r>
            <w:r>
              <w:rPr>
                <w:lang w:eastAsia="de-DE"/>
              </w:rPr>
              <w:t xml:space="preserve">is equal to Value </w:t>
            </w:r>
            <w:r>
              <w:rPr>
                <w:b/>
                <w:lang w:eastAsia="de-DE"/>
              </w:rPr>
              <w:t>“78</w:t>
            </w:r>
            <w:r w:rsidRPr="00212B25">
              <w:rPr>
                <w:b/>
                <w:lang w:eastAsia="de-DE"/>
              </w:rPr>
              <w:t>”</w:t>
            </w:r>
            <w:r w:rsidRPr="00212B25">
              <w:rPr>
                <w:lang w:eastAsia="de-DE"/>
              </w:rPr>
              <w:t xml:space="preserve">, the following </w:t>
            </w:r>
            <w:r>
              <w:rPr>
                <w:lang w:eastAsia="de-DE"/>
              </w:rPr>
              <w:t>assignment</w:t>
            </w:r>
            <w:r w:rsidRPr="00212B25">
              <w:rPr>
                <w:lang w:eastAsia="de-DE"/>
              </w:rPr>
              <w:t xml:space="preserve"> is valid:</w:t>
            </w:r>
          </w:p>
          <w:p w:rsidR="004B1571" w:rsidRDefault="004B1571" w:rsidP="00BA6826">
            <w:pPr>
              <w:spacing w:line="240" w:lineRule="auto"/>
              <w:rPr>
                <w:b/>
                <w:lang w:eastAsia="de-DE"/>
              </w:rPr>
            </w:pPr>
          </w:p>
          <w:p w:rsidR="00BA6826" w:rsidRDefault="00BA6826" w:rsidP="00BA6826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  <w:r w:rsidRPr="00BA6826">
              <w:rPr>
                <w:b/>
                <w:lang w:eastAsia="de-DE"/>
              </w:rPr>
              <w:t>OrderNumber / VMI Reference</w:t>
            </w:r>
          </w:p>
          <w:p w:rsidR="00BA6826" w:rsidRPr="006239D4" w:rsidRDefault="00BA6826" w:rsidP="00A057BA">
            <w:pPr>
              <w:spacing w:line="240" w:lineRule="auto"/>
              <w:jc w:val="center"/>
              <w:rPr>
                <w:rFonts w:eastAsia="Times New Roman"/>
                <w:color w:val="000000"/>
                <w:lang w:eastAsia="de-DE"/>
              </w:rPr>
            </w:pPr>
          </w:p>
        </w:tc>
      </w:tr>
      <w:tr w:rsidR="00BA6826" w:rsidRPr="006239D4" w:rsidTr="00BA6826">
        <w:trPr>
          <w:trHeight w:val="315"/>
        </w:trPr>
        <w:tc>
          <w:tcPr>
            <w:tcW w:w="1873" w:type="pct"/>
            <w:shd w:val="clear" w:color="auto" w:fill="auto"/>
            <w:noWrap/>
            <w:vAlign w:val="center"/>
            <w:hideMark/>
          </w:tcPr>
          <w:p w:rsidR="00BA6826" w:rsidRDefault="00BA6826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BA6826" w:rsidRDefault="00BA6826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BA6826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asram:LineIdentifier</w:t>
            </w:r>
          </w:p>
          <w:p w:rsidR="00BA6826" w:rsidRDefault="00BA6826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</w:tc>
        <w:tc>
          <w:tcPr>
            <w:tcW w:w="630" w:type="pct"/>
            <w:shd w:val="clear" w:color="auto" w:fill="auto"/>
            <w:vAlign w:val="center"/>
            <w:hideMark/>
          </w:tcPr>
          <w:p w:rsidR="00BA6826" w:rsidRDefault="00BA6826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Integer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BA6826" w:rsidRDefault="00BA6826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-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BA6826" w:rsidRDefault="00BA6826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6</w:t>
            </w:r>
          </w:p>
        </w:tc>
        <w:tc>
          <w:tcPr>
            <w:tcW w:w="852" w:type="pct"/>
            <w:shd w:val="clear" w:color="auto" w:fill="auto"/>
            <w:noWrap/>
            <w:vAlign w:val="center"/>
            <w:hideMark/>
          </w:tcPr>
          <w:p w:rsidR="00BA6826" w:rsidRPr="006239D4" w:rsidRDefault="009A1618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110</w:t>
            </w:r>
          </w:p>
        </w:tc>
        <w:tc>
          <w:tcPr>
            <w:tcW w:w="558" w:type="pct"/>
            <w:shd w:val="clear" w:color="auto" w:fill="auto"/>
            <w:noWrap/>
            <w:vAlign w:val="center"/>
            <w:hideMark/>
          </w:tcPr>
          <w:p w:rsidR="00BA6826" w:rsidRPr="006239D4" w:rsidRDefault="00BA6826" w:rsidP="00A057BA">
            <w:pPr>
              <w:spacing w:line="240" w:lineRule="auto"/>
              <w:jc w:val="center"/>
              <w:rPr>
                <w:rFonts w:eastAsia="Times New Roman"/>
                <w:color w:val="000000"/>
                <w:lang w:eastAsia="de-DE"/>
              </w:rPr>
            </w:pPr>
            <w:r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BA6826" w:rsidRPr="006239D4" w:rsidTr="00A057BA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BA6826" w:rsidRDefault="00BA6826" w:rsidP="00A057BA">
            <w:pPr>
              <w:spacing w:line="240" w:lineRule="auto"/>
              <w:rPr>
                <w:lang w:eastAsia="de-DE"/>
              </w:rPr>
            </w:pPr>
          </w:p>
          <w:p w:rsidR="004B1571" w:rsidRDefault="004B1571" w:rsidP="004B1571">
            <w:pPr>
              <w:spacing w:line="240" w:lineRule="auto"/>
              <w:rPr>
                <w:lang w:eastAsia="de-DE"/>
              </w:rPr>
            </w:pPr>
            <w:r>
              <w:rPr>
                <w:lang w:eastAsia="de-DE"/>
              </w:rPr>
              <w:t xml:space="preserve">If </w:t>
            </w:r>
            <w:r w:rsidRPr="003114A5">
              <w:rPr>
                <w:b/>
              </w:rPr>
              <w:t>“asram:TypeCode”</w:t>
            </w:r>
            <w:r>
              <w:t xml:space="preserve"> </w:t>
            </w:r>
            <w:r>
              <w:rPr>
                <w:lang w:eastAsia="de-DE"/>
              </w:rPr>
              <w:t xml:space="preserve">is equal to Value </w:t>
            </w:r>
            <w:r>
              <w:rPr>
                <w:b/>
                <w:lang w:eastAsia="de-DE"/>
              </w:rPr>
              <w:t>“78</w:t>
            </w:r>
            <w:r w:rsidRPr="00212B25">
              <w:rPr>
                <w:b/>
                <w:lang w:eastAsia="de-DE"/>
              </w:rPr>
              <w:t>”</w:t>
            </w:r>
            <w:r w:rsidRPr="00212B25">
              <w:rPr>
                <w:lang w:eastAsia="de-DE"/>
              </w:rPr>
              <w:t xml:space="preserve">, the following </w:t>
            </w:r>
            <w:r>
              <w:rPr>
                <w:lang w:eastAsia="de-DE"/>
              </w:rPr>
              <w:t>assignment</w:t>
            </w:r>
            <w:r w:rsidRPr="00212B25">
              <w:rPr>
                <w:lang w:eastAsia="de-DE"/>
              </w:rPr>
              <w:t xml:space="preserve"> is valid:</w:t>
            </w:r>
          </w:p>
          <w:p w:rsidR="004B1571" w:rsidRDefault="004B1571" w:rsidP="00A057BA">
            <w:pPr>
              <w:spacing w:line="240" w:lineRule="auto"/>
              <w:rPr>
                <w:lang w:eastAsia="de-DE"/>
              </w:rPr>
            </w:pPr>
          </w:p>
          <w:p w:rsidR="00BA6826" w:rsidRPr="00BA6826" w:rsidRDefault="00B70A9E" w:rsidP="00A057BA">
            <w:pPr>
              <w:spacing w:line="240" w:lineRule="auto"/>
              <w:rPr>
                <w:b/>
                <w:lang w:eastAsia="de-DE"/>
              </w:rPr>
            </w:pPr>
            <w:r>
              <w:rPr>
                <w:b/>
                <w:lang w:eastAsia="de-DE"/>
              </w:rPr>
              <w:t xml:space="preserve">OrderItem / </w:t>
            </w:r>
            <w:r w:rsidR="00F9071F">
              <w:rPr>
                <w:b/>
                <w:lang w:eastAsia="de-DE"/>
              </w:rPr>
              <w:t>VMI</w:t>
            </w:r>
            <w:r w:rsidR="00BA6826" w:rsidRPr="00BA6826">
              <w:rPr>
                <w:b/>
                <w:lang w:eastAsia="de-DE"/>
              </w:rPr>
              <w:t>Item</w:t>
            </w:r>
            <w:r w:rsidR="00F9071F">
              <w:rPr>
                <w:b/>
                <w:lang w:eastAsia="de-DE"/>
              </w:rPr>
              <w:t>Reference</w:t>
            </w:r>
          </w:p>
          <w:p w:rsidR="00BA6826" w:rsidRPr="0041354C" w:rsidRDefault="00BA6826" w:rsidP="00BA6826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F766BB" w:rsidRDefault="00F766BB" w:rsidP="00A46A31"/>
    <w:p w:rsidR="00BA6826" w:rsidRDefault="00BA6826" w:rsidP="00A46A31"/>
    <w:p w:rsidR="00895EBC" w:rsidRPr="003F3442" w:rsidRDefault="00895EBC" w:rsidP="00895EBC">
      <w:pPr>
        <w:pStyle w:val="berschrift4"/>
      </w:pPr>
      <w:bookmarkStart w:id="95" w:name="_Toc349132653"/>
      <w:r w:rsidRPr="00895EBC">
        <w:t>asram:BuyerCITradeParty</w:t>
      </w:r>
      <w:bookmarkEnd w:id="95"/>
    </w:p>
    <w:p w:rsidR="00BA6826" w:rsidRDefault="00BA6826" w:rsidP="00A46A31"/>
    <w:p w:rsidR="00BA6826" w:rsidRDefault="007B5E39" w:rsidP="00A46A31">
      <w:r>
        <w:rPr>
          <w:noProof/>
          <w:lang w:val="de-DE" w:eastAsia="de-DE"/>
        </w:rPr>
        <w:pict>
          <v:group id="_x0000_s9890" style="position:absolute;margin-left:-45.7pt;margin-top:4.2pt;width:407.55pt;height:106pt;z-index:266206208" coordorigin="504,11667" coordsize="8151,2120">
            <v:rect id="_x0000_s9880" style="position:absolute;left:4372;top:11937;width:357;height:462" stroked="f">
              <v:textbox style="mso-next-textbox:#_x0000_s9880">
                <w:txbxContent>
                  <w:p w:rsidR="001E6E58" w:rsidRPr="002F612C" w:rsidRDefault="001E6E58" w:rsidP="00944B14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group id="_x0000_s9869" style="position:absolute;left:8355;top:11805;width:300;height:262" coordorigin="6283,5431" coordsize="300,262">
              <v:rect id="_x0000_s9870" style="position:absolute;left:6283;top:5431;width:300;height:262" strokeweight="2pt"/>
              <v:shape id="_x0000_s9871" type="#_x0000_t32" style="position:absolute;left:6367;top:5556;width:147;height:0" o:connectortype="straight" strokeweight="1.25pt"/>
              <v:shape id="_x0000_s9872" type="#_x0000_t32" style="position:absolute;left:6437;top:5501;width:0;height:113;flip:y" o:connectortype="straight" strokeweight="1.25pt"/>
            </v:group>
            <v:group id="_x0000_s9873" style="position:absolute;left:7850;top:13175;width:300;height:262" coordorigin="6283,5431" coordsize="300,262">
              <v:rect id="_x0000_s9874" style="position:absolute;left:6283;top:5431;width:300;height:262" strokeweight="2pt"/>
              <v:shape id="_x0000_s9875" type="#_x0000_t32" style="position:absolute;left:6367;top:5556;width:147;height:0" o:connectortype="straight" strokeweight="1.25pt"/>
              <v:shape id="_x0000_s9876" type="#_x0000_t32" style="position:absolute;left:6437;top:5501;width:0;height:113;flip:y" o:connectortype="straight" strokeweight="1.25pt"/>
            </v:group>
            <v:rect id="_x0000_s9855" style="position:absolute;left:504;top:12319;width:2979;height:543" fillcolor="#8db3e2" strokeweight="2pt">
              <v:textbox style="mso-next-textbox:#_x0000_s9855">
                <w:txbxContent>
                  <w:p w:rsidR="001E6E58" w:rsidRPr="00DC01F9" w:rsidRDefault="001E6E58" w:rsidP="00DC01F9">
                    <w:pPr>
                      <w:rPr>
                        <w:szCs w:val="20"/>
                      </w:rPr>
                    </w:pPr>
                    <w:proofErr w:type="spellStart"/>
                    <w:proofErr w:type="gramStart"/>
                    <w:r w:rsidRPr="00DC01F9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DC01F9">
                      <w:rPr>
                        <w:rFonts w:cs="Arial"/>
                        <w:b/>
                        <w:bCs/>
                        <w:szCs w:val="20"/>
                      </w:rPr>
                      <w:t>BuyerCITradeParty</w:t>
                    </w:r>
                    <w:proofErr w:type="spellEnd"/>
                  </w:p>
                </w:txbxContent>
              </v:textbox>
            </v:rect>
            <v:rect id="_x0000_s9856" style="position:absolute;left:4139;top:13325;width:789;height:462" stroked="f">
              <v:textbox style="mso-next-textbox:#_x0000_s9856">
                <w:txbxContent>
                  <w:p w:rsidR="001E6E58" w:rsidRPr="002F612C" w:rsidRDefault="001E6E58" w:rsidP="00DC01F9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shape id="_x0000_s9858" type="#_x0000_t32" style="position:absolute;left:4110;top:11925;width:624;height:0" o:connectortype="straight" strokeweight="2pt"/>
            <v:rect id="_x0000_s9859" style="position:absolute;left:3501;top:12488;width:300;height:262" strokeweight="2pt"/>
            <v:rect id="_x0000_s9860" style="position:absolute;left:4735;top:13033;width:3115;height:543" filled="f" fillcolor="#8db3e2" strokeweight="2pt">
              <v:textbox style="mso-next-textbox:#_x0000_s9860">
                <w:txbxContent>
                  <w:p w:rsidR="001E6E58" w:rsidRPr="00DC01F9" w:rsidRDefault="001E6E58" w:rsidP="00DC01F9">
                    <w:proofErr w:type="spellStart"/>
                    <w:r w:rsidRPr="00DC01F9">
                      <w:rPr>
                        <w:rFonts w:cs="Arial"/>
                        <w:bCs/>
                        <w:szCs w:val="20"/>
                        <w:lang w:val="de-DE"/>
                      </w:rPr>
                      <w:t>asram:DefinedCITradeContact</w:t>
                    </w:r>
                    <w:proofErr w:type="spellEnd"/>
                  </w:p>
                </w:txbxContent>
              </v:textbox>
            </v:rect>
            <v:shape id="_x0000_s9861" type="#_x0000_t32" style="position:absolute;left:3805;top:12618;width:315;height:0" o:connectortype="straight" strokeweight="2pt"/>
            <v:shape id="_x0000_s9862" type="#_x0000_t32" style="position:absolute;left:3491;top:12618;width:340;height:0" o:connectortype="straight" strokeweight="2pt"/>
            <v:rect id="_x0000_s9863" style="position:absolute;left:4729;top:11667;width:3624;height:543" filled="f" fillcolor="#8db3e2" strokeweight="2pt">
              <v:textbox style="mso-next-textbox:#_x0000_s9863">
                <w:txbxContent>
                  <w:p w:rsidR="001E6E58" w:rsidRPr="00DC01F9" w:rsidRDefault="001E6E58" w:rsidP="00DC01F9">
                    <w:pPr>
                      <w:rPr>
                        <w:szCs w:val="20"/>
                      </w:rPr>
                    </w:pPr>
                    <w:proofErr w:type="spellStart"/>
                    <w:proofErr w:type="gramStart"/>
                    <w:r w:rsidRPr="00DC01F9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DC01F9">
                      <w:rPr>
                        <w:rFonts w:cs="Arial"/>
                        <w:bCs/>
                        <w:szCs w:val="20"/>
                      </w:rPr>
                      <w:t>SpecifiedCILegalOrganization</w:t>
                    </w:r>
                    <w:proofErr w:type="spellEnd"/>
                  </w:p>
                </w:txbxContent>
              </v:textbox>
            </v:rect>
            <v:shape id="_x0000_s9864" type="#_x0000_t32" style="position:absolute;left:4110;top:11925;width:10;height:1396" o:connectortype="straight" strokeweight="2pt"/>
            <v:shape id="_x0000_s9865" type="#_x0000_t32" style="position:absolute;left:4112;top:13321;width:624;height:0" o:connectortype="straight" strokeweight="2pt"/>
          </v:group>
        </w:pict>
      </w:r>
    </w:p>
    <w:p w:rsidR="00BA6826" w:rsidRDefault="00BA6826" w:rsidP="00A46A31"/>
    <w:p w:rsidR="00BA6826" w:rsidRDefault="00BA6826" w:rsidP="00A46A31"/>
    <w:p w:rsidR="00BA6826" w:rsidRDefault="00BA6826" w:rsidP="00A46A31"/>
    <w:p w:rsidR="00BA6826" w:rsidRDefault="00BA6826" w:rsidP="00A46A31"/>
    <w:p w:rsidR="00BA6826" w:rsidRDefault="00BA6826" w:rsidP="00A46A31"/>
    <w:p w:rsidR="00BA6826" w:rsidRDefault="00BA6826" w:rsidP="00A46A31"/>
    <w:p w:rsidR="00BA6826" w:rsidRDefault="00BA6826" w:rsidP="00A46A31"/>
    <w:p w:rsidR="00BA6826" w:rsidRDefault="00BA6826" w:rsidP="00A46A31"/>
    <w:p w:rsidR="00BA6826" w:rsidRDefault="00BA6826" w:rsidP="00A46A31"/>
    <w:p w:rsidR="00BA6826" w:rsidRDefault="00BA6826" w:rsidP="00A46A31"/>
    <w:p w:rsidR="00BA6826" w:rsidRDefault="00BA6826" w:rsidP="00A46A31"/>
    <w:p w:rsidR="00F766BB" w:rsidRDefault="00F766BB" w:rsidP="00A46A31"/>
    <w:p w:rsidR="00944B14" w:rsidRDefault="00944B14" w:rsidP="00A46A31"/>
    <w:p w:rsidR="00944B14" w:rsidRDefault="00944B14" w:rsidP="00A46A31"/>
    <w:p w:rsidR="00944B14" w:rsidRPr="003F3442" w:rsidRDefault="00944B14" w:rsidP="00944B14">
      <w:pPr>
        <w:pStyle w:val="berschrift5"/>
      </w:pPr>
      <w:bookmarkStart w:id="96" w:name="_Toc349132654"/>
      <w:r w:rsidRPr="00944B14">
        <w:lastRenderedPageBreak/>
        <w:t>asram:SpecifiedCILegalOrganization</w:t>
      </w:r>
      <w:bookmarkEnd w:id="96"/>
    </w:p>
    <w:p w:rsidR="00944B14" w:rsidRDefault="00944B14" w:rsidP="00A46A31"/>
    <w:p w:rsidR="00944B14" w:rsidRDefault="00944B14" w:rsidP="00A46A31"/>
    <w:p w:rsidR="00944B14" w:rsidRDefault="007B5E39" w:rsidP="00A46A31">
      <w:r>
        <w:rPr>
          <w:noProof/>
          <w:lang w:val="de-DE" w:eastAsia="de-DE"/>
        </w:rPr>
        <w:pict>
          <v:group id="_x0000_s9895" style="position:absolute;margin-left:-45.75pt;margin-top:13pt;width:405.15pt;height:38.05pt;z-index:266233856" coordorigin="503,2796" coordsize="8103,761">
            <v:rect id="_x0000_s9884" style="position:absolute;left:503;top:2796;width:3918;height:543" fillcolor="#8db3e2" strokeweight="2pt">
              <v:textbox style="mso-next-textbox:#_x0000_s9884">
                <w:txbxContent>
                  <w:p w:rsidR="001E6E58" w:rsidRPr="003F73A2" w:rsidRDefault="001E6E58" w:rsidP="003F73A2">
                    <w:pPr>
                      <w:rPr>
                        <w:szCs w:val="24"/>
                      </w:rPr>
                    </w:pPr>
                    <w:proofErr w:type="spellStart"/>
                    <w:proofErr w:type="gramStart"/>
                    <w:r w:rsidRPr="003F73A2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3F73A2">
                      <w:rPr>
                        <w:rFonts w:cs="Arial"/>
                        <w:b/>
                        <w:bCs/>
                        <w:szCs w:val="20"/>
                      </w:rPr>
                      <w:t>SpecifiedCILegalOrganization</w:t>
                    </w:r>
                    <w:proofErr w:type="spellEnd"/>
                  </w:p>
                </w:txbxContent>
              </v:textbox>
            </v:rect>
            <v:rect id="_x0000_s9891" style="position:absolute;left:5285;top:3095;width:357;height:462" stroked="f">
              <v:textbox style="mso-next-textbox:#_x0000_s9891">
                <w:txbxContent>
                  <w:p w:rsidR="001E6E58" w:rsidRPr="002F612C" w:rsidRDefault="001E6E58" w:rsidP="003F73A2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shape id="_x0000_s9885" type="#_x0000_t32" style="position:absolute;left:4735;top:3095;width:907;height:0" o:connectortype="straight" strokeweight="2pt"/>
            <v:rect id="_x0000_s9887" style="position:absolute;left:5642;top:2796;width:2964;height:543" filled="f" fillcolor="#8db3e2" strokeweight="2pt">
              <v:textbox style="mso-next-textbox:#_x0000_s9887">
                <w:txbxContent>
                  <w:p w:rsidR="001E6E58" w:rsidRPr="0041354C" w:rsidRDefault="001E6E58" w:rsidP="003F73A2">
                    <w:proofErr w:type="spellStart"/>
                    <w:proofErr w:type="gramStart"/>
                    <w:r w:rsidRPr="0041354C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41354C">
                      <w:rPr>
                        <w:rFonts w:cs="Arial"/>
                        <w:bCs/>
                        <w:szCs w:val="20"/>
                      </w:rPr>
                      <w:t>IdentificationIdentifier</w:t>
                    </w:r>
                    <w:proofErr w:type="spellEnd"/>
                  </w:p>
                </w:txbxContent>
              </v:textbox>
            </v:rect>
            <v:rect id="_x0000_s9888" style="position:absolute;left:4431;top:2965;width:300;height:262" strokeweight="2pt"/>
            <v:shape id="_x0000_s9889" type="#_x0000_t32" style="position:absolute;left:4421;top:3095;width:340;height:0" o:connectortype="straight" strokeweight="2pt"/>
          </v:group>
        </w:pict>
      </w:r>
    </w:p>
    <w:p w:rsidR="00944B14" w:rsidRDefault="00944B14" w:rsidP="00A46A31"/>
    <w:p w:rsidR="00944B14" w:rsidRDefault="00944B14" w:rsidP="00A46A31"/>
    <w:p w:rsidR="00944B14" w:rsidRDefault="00944B14" w:rsidP="00A46A31"/>
    <w:p w:rsidR="00944B14" w:rsidRDefault="00944B14" w:rsidP="00A46A31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0"/>
        <w:gridCol w:w="1207"/>
        <w:gridCol w:w="1101"/>
        <w:gridCol w:w="1143"/>
        <w:gridCol w:w="1711"/>
        <w:gridCol w:w="1148"/>
      </w:tblGrid>
      <w:tr w:rsidR="007F04F8" w:rsidRPr="006239D4" w:rsidTr="00A057BA">
        <w:trPr>
          <w:trHeight w:val="330"/>
        </w:trPr>
        <w:tc>
          <w:tcPr>
            <w:tcW w:w="1704" w:type="pct"/>
            <w:shd w:val="clear" w:color="auto" w:fill="FFFFCC"/>
            <w:noWrap/>
            <w:vAlign w:val="center"/>
            <w:hideMark/>
          </w:tcPr>
          <w:p w:rsidR="007F04F8" w:rsidRPr="006239D4" w:rsidRDefault="007F04F8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630" w:type="pct"/>
            <w:shd w:val="clear" w:color="auto" w:fill="FFFFCC"/>
            <w:noWrap/>
            <w:vAlign w:val="center"/>
            <w:hideMark/>
          </w:tcPr>
          <w:p w:rsidR="007F04F8" w:rsidRPr="006239D4" w:rsidRDefault="007F04F8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75" w:type="pct"/>
            <w:shd w:val="clear" w:color="auto" w:fill="FFFFCC"/>
            <w:noWrap/>
            <w:vAlign w:val="center"/>
            <w:hideMark/>
          </w:tcPr>
          <w:p w:rsidR="007F04F8" w:rsidRPr="006239D4" w:rsidRDefault="007F04F8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597" w:type="pct"/>
            <w:shd w:val="clear" w:color="auto" w:fill="FFFFCC"/>
            <w:noWrap/>
            <w:vAlign w:val="center"/>
            <w:hideMark/>
          </w:tcPr>
          <w:p w:rsidR="007F04F8" w:rsidRPr="006239D4" w:rsidRDefault="007F04F8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894" w:type="pct"/>
            <w:shd w:val="clear" w:color="auto" w:fill="FFFFCC"/>
            <w:noWrap/>
            <w:vAlign w:val="center"/>
            <w:hideMark/>
          </w:tcPr>
          <w:p w:rsidR="007F04F8" w:rsidRPr="006239D4" w:rsidRDefault="007F04F8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99" w:type="pct"/>
            <w:shd w:val="clear" w:color="auto" w:fill="FFFFCC"/>
            <w:noWrap/>
            <w:vAlign w:val="center"/>
            <w:hideMark/>
          </w:tcPr>
          <w:p w:rsidR="007F04F8" w:rsidRPr="006239D4" w:rsidRDefault="007F04F8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7F04F8" w:rsidRPr="006239D4" w:rsidTr="00A057BA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7F04F8" w:rsidRPr="006239D4" w:rsidRDefault="007F04F8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7F04F8" w:rsidRPr="006239D4" w:rsidTr="00A057BA">
        <w:trPr>
          <w:trHeight w:val="315"/>
        </w:trPr>
        <w:tc>
          <w:tcPr>
            <w:tcW w:w="1704" w:type="pct"/>
            <w:shd w:val="clear" w:color="auto" w:fill="auto"/>
            <w:noWrap/>
            <w:vAlign w:val="center"/>
            <w:hideMark/>
          </w:tcPr>
          <w:p w:rsidR="007F04F8" w:rsidRDefault="007F04F8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7F04F8" w:rsidRDefault="007F04F8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F42513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asram:IdentificationIdentifier</w:t>
            </w:r>
          </w:p>
          <w:p w:rsidR="007F04F8" w:rsidRPr="006239D4" w:rsidRDefault="007F04F8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630" w:type="pct"/>
            <w:shd w:val="clear" w:color="auto" w:fill="auto"/>
            <w:vAlign w:val="center"/>
            <w:hideMark/>
          </w:tcPr>
          <w:p w:rsidR="007F04F8" w:rsidRPr="006239D4" w:rsidRDefault="007F04F8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7F04F8" w:rsidRPr="006239D4" w:rsidRDefault="007F04F8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5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:rsidR="007F04F8" w:rsidRPr="006239D4" w:rsidRDefault="007F04F8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7</w:t>
            </w:r>
          </w:p>
        </w:tc>
        <w:tc>
          <w:tcPr>
            <w:tcW w:w="894" w:type="pct"/>
            <w:shd w:val="clear" w:color="auto" w:fill="auto"/>
            <w:noWrap/>
            <w:vAlign w:val="center"/>
            <w:hideMark/>
          </w:tcPr>
          <w:p w:rsidR="007F04F8" w:rsidRPr="006239D4" w:rsidRDefault="009A1618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 w:rsidRPr="009E35E9">
              <w:rPr>
                <w:rFonts w:eastAsia="Times New Roman" w:cs="Arial"/>
                <w:color w:val="000000"/>
                <w:szCs w:val="20"/>
                <w:lang w:val="de-DE" w:eastAsia="de-DE"/>
              </w:rPr>
              <w:t>Airbus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7F04F8" w:rsidRPr="006239D4" w:rsidRDefault="007F04F8" w:rsidP="00A057BA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>
              <w:rPr>
                <w:rFonts w:eastAsia="Times New Roman"/>
                <w:color w:val="000000"/>
                <w:lang w:eastAsia="de-DE"/>
              </w:rPr>
              <w:t>M</w:t>
            </w:r>
          </w:p>
        </w:tc>
      </w:tr>
      <w:tr w:rsidR="007F04F8" w:rsidRPr="006239D4" w:rsidTr="00A057BA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7F04F8" w:rsidRDefault="007F04F8" w:rsidP="00A057BA">
            <w:pPr>
              <w:spacing w:line="240" w:lineRule="auto"/>
              <w:rPr>
                <w:lang w:eastAsia="de-DE"/>
              </w:rPr>
            </w:pPr>
          </w:p>
          <w:p w:rsidR="007F04F8" w:rsidRDefault="007F04F8" w:rsidP="00A057BA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  <w:r w:rsidRPr="007F04F8">
              <w:rPr>
                <w:b/>
                <w:lang w:eastAsia="de-DE"/>
              </w:rPr>
              <w:t>CustomerGroupCode</w:t>
            </w:r>
            <w:r>
              <w:rPr>
                <w:b/>
                <w:lang w:eastAsia="de-DE"/>
              </w:rPr>
              <w:t xml:space="preserve">: </w:t>
            </w:r>
            <w:r w:rsidRPr="007F04F8">
              <w:rPr>
                <w:rFonts w:eastAsia="Times New Roman"/>
                <w:color w:val="000000"/>
                <w:lang w:eastAsia="de-DE"/>
              </w:rPr>
              <w:t>Buyer Corporate Group Identifier for M2M (EDI with suppliers).</w:t>
            </w:r>
          </w:p>
          <w:p w:rsidR="007F04F8" w:rsidRPr="0041354C" w:rsidRDefault="007F04F8" w:rsidP="00A057BA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7F04F8" w:rsidRDefault="007F04F8" w:rsidP="00A46A31"/>
    <w:p w:rsidR="007F04F8" w:rsidRDefault="007F04F8" w:rsidP="00A46A31"/>
    <w:p w:rsidR="006C36C2" w:rsidRPr="003F3442" w:rsidRDefault="006C36C2" w:rsidP="006C36C2">
      <w:pPr>
        <w:pStyle w:val="berschrift5"/>
      </w:pPr>
      <w:bookmarkStart w:id="97" w:name="_Toc349132655"/>
      <w:r w:rsidRPr="006C36C2">
        <w:t>asram:DefinedCITradeContact</w:t>
      </w:r>
      <w:bookmarkEnd w:id="97"/>
    </w:p>
    <w:p w:rsidR="00944B14" w:rsidRDefault="00944B14" w:rsidP="00A46A31"/>
    <w:p w:rsidR="00944B14" w:rsidRDefault="007B5E39" w:rsidP="00A46A31">
      <w:r>
        <w:rPr>
          <w:noProof/>
          <w:lang w:val="de-DE" w:eastAsia="de-DE"/>
        </w:rPr>
        <w:pict>
          <v:group id="_x0000_s11662" style="position:absolute;margin-left:-46.2pt;margin-top:11.6pt;width:462.35pt;height:172.05pt;z-index:268548096" coordorigin="494,7274" coordsize="9247,3441">
            <v:rect id="_x0000_s11181" style="position:absolute;left:4682;top:9366;width:357;height:462" stroked="f">
              <v:textbox style="mso-next-textbox:#_x0000_s11181">
                <w:txbxContent>
                  <w:p w:rsidR="001E6E58" w:rsidRPr="002F612C" w:rsidRDefault="001E6E58" w:rsidP="000E63CF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180" style="position:absolute;left:4682;top:8439;width:357;height:462" stroked="f">
              <v:textbox style="mso-next-textbox:#_x0000_s11180">
                <w:txbxContent>
                  <w:p w:rsidR="001E6E58" w:rsidRPr="002F612C" w:rsidRDefault="001E6E58" w:rsidP="000E63CF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179" style="position:absolute;left:4674;top:7504;width:357;height:462" stroked="f">
              <v:textbox style="mso-next-textbox:#_x0000_s11179">
                <w:txbxContent>
                  <w:p w:rsidR="001E6E58" w:rsidRPr="002F612C" w:rsidRDefault="001E6E58" w:rsidP="000E63CF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909" style="position:absolute;left:494;top:8715;width:3290;height:543" fillcolor="#8db3e2" strokeweight="2pt">
              <v:textbox style="mso-next-textbox:#_x0000_s9909">
                <w:txbxContent>
                  <w:p w:rsidR="001E6E58" w:rsidRPr="00A56EB8" w:rsidRDefault="001E6E58" w:rsidP="00A56EB8">
                    <w:pPr>
                      <w:rPr>
                        <w:szCs w:val="20"/>
                      </w:rPr>
                    </w:pPr>
                    <w:proofErr w:type="spellStart"/>
                    <w:proofErr w:type="gramStart"/>
                    <w:r w:rsidRPr="00A56EB8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A56EB8">
                      <w:rPr>
                        <w:rFonts w:cs="Arial"/>
                        <w:b/>
                        <w:bCs/>
                        <w:szCs w:val="20"/>
                      </w:rPr>
                      <w:t>DefinedCITradeContact</w:t>
                    </w:r>
                    <w:proofErr w:type="spellEnd"/>
                  </w:p>
                </w:txbxContent>
              </v:textbox>
            </v:rect>
            <v:rect id="_x0000_s9897" style="position:absolute;left:4422;top:10253;width:789;height:462" stroked="f">
              <v:textbox style="mso-next-textbox:#_x0000_s9897">
                <w:txbxContent>
                  <w:p w:rsidR="001E6E58" w:rsidRPr="002F612C" w:rsidRDefault="001E6E58" w:rsidP="00A56EB8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0..*</w:t>
                    </w:r>
                  </w:p>
                </w:txbxContent>
              </v:textbox>
            </v:rect>
            <v:rect id="_x0000_s9898" style="position:absolute;left:5033;top:9908;width:4401;height:543" filled="f" fillcolor="#8db3e2" strokeweight="2pt">
              <v:textbox style="mso-next-textbox:#_x0000_s9898">
                <w:txbxContent>
                  <w:p w:rsidR="001E6E58" w:rsidRPr="00A56EB8" w:rsidRDefault="001E6E58" w:rsidP="00A56EB8">
                    <w:proofErr w:type="spellStart"/>
                    <w:r w:rsidRPr="00A56EB8">
                      <w:rPr>
                        <w:rFonts w:cs="Arial"/>
                        <w:bCs/>
                        <w:szCs w:val="20"/>
                        <w:lang w:val="de-DE"/>
                      </w:rPr>
                      <w:t>asram:TelephoneCIUniversalCommunication</w:t>
                    </w:r>
                    <w:proofErr w:type="spellEnd"/>
                  </w:p>
                </w:txbxContent>
              </v:textbox>
            </v:rect>
            <v:shape id="_x0000_s9899" type="#_x0000_t32" style="position:absolute;left:4409;top:10218;width:624;height:0" o:connectortype="straight" strokeweight="2pt"/>
            <v:group id="_x0000_s9900" style="position:absolute;left:9441;top:10070;width:300;height:262" coordorigin="6283,5431" coordsize="300,262">
              <v:rect id="_x0000_s9901" style="position:absolute;left:6283;top:5431;width:300;height:262" strokeweight="2pt"/>
              <v:shape id="_x0000_s9902" type="#_x0000_t32" style="position:absolute;left:6367;top:5556;width:147;height:0" o:connectortype="straight" strokeweight="1.25pt"/>
              <v:shape id="_x0000_s9903" type="#_x0000_t32" style="position:absolute;left:6437;top:5501;width:0;height:113;flip:y" o:connectortype="straight" strokeweight="1.25pt"/>
            </v:group>
            <v:shape id="_x0000_s9904" type="#_x0000_t32" style="position:absolute;left:4049;top:9014;width:400;height:0" o:connectortype="straight" strokeweight="2pt"/>
            <v:shape id="_x0000_s9908" type="#_x0000_t32" style="position:absolute;left:4412;top:7515;width:624;height:0" o:connectortype="straight" strokeweight="2pt"/>
            <v:rect id="_x0000_s9910" style="position:absolute;left:3803;top:8884;width:300;height:262" strokeweight="2pt"/>
            <v:rect id="_x0000_s9911" style="position:absolute;left:5037;top:8164;width:2572;height:543" filled="f" fillcolor="#8db3e2" strokeweight="2pt">
              <v:textbox style="mso-next-textbox:#_x0000_s9911">
                <w:txbxContent>
                  <w:p w:rsidR="001E6E58" w:rsidRPr="0064190E" w:rsidRDefault="001E6E58" w:rsidP="00A56EB8">
                    <w:pPr>
                      <w:spacing w:line="240" w:lineRule="auto"/>
                    </w:pPr>
                    <w:proofErr w:type="spellStart"/>
                    <w:r w:rsidRPr="00A56EB8">
                      <w:rPr>
                        <w:rFonts w:cs="Arial"/>
                        <w:bCs/>
                        <w:szCs w:val="20"/>
                        <w:lang w:val="de-DE"/>
                      </w:rPr>
                      <w:t>asram:PersonNameText</w:t>
                    </w:r>
                    <w:proofErr w:type="spellEnd"/>
                  </w:p>
                </w:txbxContent>
              </v:textbox>
            </v:rect>
            <v:shape id="_x0000_s9912" type="#_x0000_t32" style="position:absolute;left:4409;top:8463;width:605;height:1" o:connectortype="straight" strokeweight="2pt"/>
            <v:shape id="_x0000_s9913" type="#_x0000_t32" style="position:absolute;left:3793;top:9014;width:340;height:1" o:connectortype="straight" strokeweight="2pt"/>
            <v:rect id="_x0000_s9914" style="position:absolute;left:5031;top:7274;width:2836;height:543" filled="f" fillcolor="#8db3e2" strokeweight="2pt">
              <v:textbox style="mso-next-textbox:#_x0000_s9914">
                <w:txbxContent>
                  <w:p w:rsidR="001E6E58" w:rsidRPr="0064190E" w:rsidRDefault="001E6E58" w:rsidP="00A56EB8">
                    <w:pPr>
                      <w:spacing w:line="240" w:lineRule="auto"/>
                      <w:rPr>
                        <w:szCs w:val="20"/>
                      </w:rPr>
                    </w:pPr>
                    <w:proofErr w:type="spellStart"/>
                    <w:proofErr w:type="gramStart"/>
                    <w:r w:rsidRPr="0064190E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64190E">
                      <w:rPr>
                        <w:rFonts w:cs="Arial"/>
                        <w:bCs/>
                        <w:szCs w:val="20"/>
                      </w:rPr>
                      <w:t>IdentificationIdentifier</w:t>
                    </w:r>
                    <w:proofErr w:type="spellEnd"/>
                  </w:p>
                </w:txbxContent>
              </v:textbox>
            </v:rect>
            <v:rect id="_x0000_s9915" style="position:absolute;left:5037;top:9052;width:1902;height:543" filled="f" fillcolor="#8db3e2" strokeweight="2pt">
              <v:textbox style="mso-next-textbox:#_x0000_s9915">
                <w:txbxContent>
                  <w:p w:rsidR="001E6E58" w:rsidRPr="0064190E" w:rsidRDefault="001E6E58" w:rsidP="00A56EB8">
                    <w:pPr>
                      <w:spacing w:line="240" w:lineRule="auto"/>
                    </w:pPr>
                    <w:proofErr w:type="spellStart"/>
                    <w:r w:rsidRPr="00A56EB8">
                      <w:rPr>
                        <w:rFonts w:cs="Arial"/>
                        <w:bCs/>
                        <w:szCs w:val="20"/>
                        <w:lang w:val="de-DE"/>
                      </w:rPr>
                      <w:t>asram:TypeCode</w:t>
                    </w:r>
                    <w:proofErr w:type="spellEnd"/>
                  </w:p>
                </w:txbxContent>
              </v:textbox>
            </v:rect>
            <v:shape id="_x0000_s9916" type="#_x0000_t32" style="position:absolute;left:4422;top:7504;width:0;height:2714" o:connectortype="straight" strokeweight="2pt"/>
            <v:shape id="_x0000_s9917" type="#_x0000_t32" style="position:absolute;left:4415;top:9366;width:624;height:0" o:connectortype="straight" strokeweight="2pt"/>
          </v:group>
        </w:pict>
      </w:r>
    </w:p>
    <w:p w:rsidR="00944B14" w:rsidRDefault="00944B14" w:rsidP="00A46A31"/>
    <w:p w:rsidR="006C36C2" w:rsidRDefault="006C36C2" w:rsidP="00A46A31"/>
    <w:p w:rsidR="006C36C2" w:rsidRDefault="006C36C2" w:rsidP="00A46A31"/>
    <w:p w:rsidR="006C36C2" w:rsidRDefault="006C36C2" w:rsidP="00A46A31"/>
    <w:p w:rsidR="006C36C2" w:rsidRDefault="006C36C2" w:rsidP="00A46A31"/>
    <w:p w:rsidR="006C36C2" w:rsidRDefault="006C36C2" w:rsidP="00A46A31"/>
    <w:p w:rsidR="006C36C2" w:rsidRDefault="006C36C2" w:rsidP="00A46A31"/>
    <w:p w:rsidR="006C36C2" w:rsidRDefault="006C36C2" w:rsidP="00A46A31"/>
    <w:p w:rsidR="006C36C2" w:rsidRDefault="006C36C2" w:rsidP="00A46A31"/>
    <w:p w:rsidR="006C36C2" w:rsidRDefault="006C36C2" w:rsidP="00A46A31"/>
    <w:p w:rsidR="006C36C2" w:rsidRDefault="006C36C2" w:rsidP="00A46A31"/>
    <w:p w:rsidR="006C36C2" w:rsidRDefault="006C36C2" w:rsidP="00A46A31"/>
    <w:p w:rsidR="00680B45" w:rsidRDefault="00680B45" w:rsidP="00A46A31"/>
    <w:p w:rsidR="006C36C2" w:rsidRDefault="006C36C2" w:rsidP="00A46A31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85"/>
        <w:gridCol w:w="1206"/>
        <w:gridCol w:w="1020"/>
        <w:gridCol w:w="1062"/>
        <w:gridCol w:w="1631"/>
        <w:gridCol w:w="1066"/>
      </w:tblGrid>
      <w:tr w:rsidR="00680B45" w:rsidRPr="006239D4" w:rsidTr="00A057BA">
        <w:trPr>
          <w:trHeight w:val="330"/>
        </w:trPr>
        <w:tc>
          <w:tcPr>
            <w:tcW w:w="1873" w:type="pct"/>
            <w:shd w:val="clear" w:color="auto" w:fill="FFFFCC"/>
            <w:noWrap/>
            <w:vAlign w:val="center"/>
            <w:hideMark/>
          </w:tcPr>
          <w:p w:rsidR="00680B45" w:rsidRPr="006239D4" w:rsidRDefault="00680B45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630" w:type="pct"/>
            <w:shd w:val="clear" w:color="auto" w:fill="FFFFCC"/>
            <w:noWrap/>
            <w:vAlign w:val="center"/>
            <w:hideMark/>
          </w:tcPr>
          <w:p w:rsidR="00680B45" w:rsidRPr="006239D4" w:rsidRDefault="00680B45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33" w:type="pct"/>
            <w:shd w:val="clear" w:color="auto" w:fill="FFFFCC"/>
            <w:noWrap/>
            <w:vAlign w:val="center"/>
            <w:hideMark/>
          </w:tcPr>
          <w:p w:rsidR="00680B45" w:rsidRPr="006239D4" w:rsidRDefault="00680B45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555" w:type="pct"/>
            <w:shd w:val="clear" w:color="auto" w:fill="FFFFCC"/>
            <w:noWrap/>
            <w:vAlign w:val="center"/>
            <w:hideMark/>
          </w:tcPr>
          <w:p w:rsidR="00680B45" w:rsidRPr="006239D4" w:rsidRDefault="00680B45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852" w:type="pct"/>
            <w:shd w:val="clear" w:color="auto" w:fill="FFFFCC"/>
            <w:noWrap/>
            <w:vAlign w:val="center"/>
            <w:hideMark/>
          </w:tcPr>
          <w:p w:rsidR="00680B45" w:rsidRPr="006239D4" w:rsidRDefault="00680B45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58" w:type="pct"/>
            <w:shd w:val="clear" w:color="auto" w:fill="FFFFCC"/>
            <w:noWrap/>
            <w:vAlign w:val="center"/>
            <w:hideMark/>
          </w:tcPr>
          <w:p w:rsidR="00680B45" w:rsidRPr="006239D4" w:rsidRDefault="00680B45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680B45" w:rsidRPr="006239D4" w:rsidTr="00A057BA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680B45" w:rsidRPr="006239D4" w:rsidRDefault="00680B45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680B45" w:rsidRPr="006239D4" w:rsidTr="00A057BA">
        <w:trPr>
          <w:trHeight w:val="315"/>
        </w:trPr>
        <w:tc>
          <w:tcPr>
            <w:tcW w:w="1873" w:type="pct"/>
            <w:shd w:val="clear" w:color="auto" w:fill="auto"/>
            <w:noWrap/>
            <w:vAlign w:val="center"/>
            <w:hideMark/>
          </w:tcPr>
          <w:p w:rsidR="00680B45" w:rsidRDefault="00680B45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680B45" w:rsidRDefault="00680B45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680B45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asram:IdentificationIdentifier</w:t>
            </w:r>
          </w:p>
          <w:p w:rsidR="00680B45" w:rsidRPr="006239D4" w:rsidRDefault="00680B45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630" w:type="pct"/>
            <w:shd w:val="clear" w:color="auto" w:fill="auto"/>
            <w:vAlign w:val="center"/>
            <w:hideMark/>
          </w:tcPr>
          <w:p w:rsidR="00680B45" w:rsidRPr="006239D4" w:rsidRDefault="00680B45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680B45" w:rsidRPr="006239D4" w:rsidRDefault="00680B45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20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680B45" w:rsidRPr="006239D4" w:rsidRDefault="00680B45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7</w:t>
            </w:r>
          </w:p>
        </w:tc>
        <w:tc>
          <w:tcPr>
            <w:tcW w:w="852" w:type="pct"/>
            <w:shd w:val="clear" w:color="auto" w:fill="auto"/>
            <w:noWrap/>
            <w:vAlign w:val="center"/>
            <w:hideMark/>
          </w:tcPr>
          <w:p w:rsidR="00680B45" w:rsidRPr="006239D4" w:rsidRDefault="009A1618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cs="Arial"/>
                <w:szCs w:val="20"/>
              </w:rPr>
              <w:t>842</w:t>
            </w:r>
          </w:p>
        </w:tc>
        <w:tc>
          <w:tcPr>
            <w:tcW w:w="558" w:type="pct"/>
            <w:shd w:val="clear" w:color="auto" w:fill="auto"/>
            <w:noWrap/>
            <w:vAlign w:val="center"/>
            <w:hideMark/>
          </w:tcPr>
          <w:p w:rsidR="00680B45" w:rsidRPr="006239D4" w:rsidRDefault="00680B45" w:rsidP="00A057BA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680B45" w:rsidRPr="006239D4" w:rsidTr="00A057BA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680B45" w:rsidRDefault="00680B45" w:rsidP="00A057BA">
            <w:pPr>
              <w:spacing w:line="240" w:lineRule="auto"/>
              <w:rPr>
                <w:b/>
                <w:lang w:eastAsia="de-DE"/>
              </w:rPr>
            </w:pPr>
          </w:p>
          <w:p w:rsidR="00680B45" w:rsidRDefault="00680B45" w:rsidP="00A057BA">
            <w:pPr>
              <w:spacing w:line="240" w:lineRule="auto"/>
              <w:rPr>
                <w:lang w:eastAsia="de-DE"/>
              </w:rPr>
            </w:pPr>
            <w:r>
              <w:rPr>
                <w:lang w:eastAsia="de-DE"/>
              </w:rPr>
              <w:t xml:space="preserve">If </w:t>
            </w:r>
            <w:r w:rsidRPr="003114A5">
              <w:rPr>
                <w:b/>
              </w:rPr>
              <w:t>“asram:TypeCode”</w:t>
            </w:r>
            <w:r>
              <w:t xml:space="preserve"> </w:t>
            </w:r>
            <w:r>
              <w:rPr>
                <w:lang w:eastAsia="de-DE"/>
              </w:rPr>
              <w:t xml:space="preserve">is equal to Value </w:t>
            </w:r>
            <w:r>
              <w:rPr>
                <w:b/>
                <w:lang w:eastAsia="de-DE"/>
              </w:rPr>
              <w:t>“OC</w:t>
            </w:r>
            <w:r w:rsidRPr="00212B25">
              <w:rPr>
                <w:b/>
                <w:lang w:eastAsia="de-DE"/>
              </w:rPr>
              <w:t>”</w:t>
            </w:r>
            <w:r w:rsidRPr="00212B25">
              <w:rPr>
                <w:lang w:eastAsia="de-DE"/>
              </w:rPr>
              <w:t xml:space="preserve">, the following </w:t>
            </w:r>
            <w:r>
              <w:rPr>
                <w:lang w:eastAsia="de-DE"/>
              </w:rPr>
              <w:t>assignment</w:t>
            </w:r>
            <w:r w:rsidRPr="00212B25">
              <w:rPr>
                <w:lang w:eastAsia="de-DE"/>
              </w:rPr>
              <w:t xml:space="preserve"> is valid:</w:t>
            </w:r>
          </w:p>
          <w:p w:rsidR="00680B45" w:rsidRDefault="00680B45" w:rsidP="00A057BA">
            <w:pPr>
              <w:spacing w:line="240" w:lineRule="auto"/>
              <w:rPr>
                <w:b/>
                <w:lang w:eastAsia="de-DE"/>
              </w:rPr>
            </w:pPr>
          </w:p>
          <w:p w:rsidR="00680B45" w:rsidRDefault="00680B45" w:rsidP="00680B45">
            <w:pPr>
              <w:spacing w:line="240" w:lineRule="auto"/>
              <w:rPr>
                <w:b/>
                <w:lang w:eastAsia="de-DE"/>
              </w:rPr>
            </w:pPr>
            <w:r w:rsidRPr="00680B45">
              <w:rPr>
                <w:b/>
                <w:lang w:eastAsia="de-DE"/>
              </w:rPr>
              <w:t>OrderingOfficerCode</w:t>
            </w:r>
          </w:p>
          <w:p w:rsidR="00680B45" w:rsidRPr="006239D4" w:rsidRDefault="00680B45" w:rsidP="00680B45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  <w:tr w:rsidR="00680B45" w:rsidRPr="006239D4" w:rsidTr="00A057BA">
        <w:trPr>
          <w:trHeight w:val="315"/>
        </w:trPr>
        <w:tc>
          <w:tcPr>
            <w:tcW w:w="1873" w:type="pct"/>
            <w:shd w:val="clear" w:color="auto" w:fill="auto"/>
            <w:noWrap/>
            <w:vAlign w:val="center"/>
            <w:hideMark/>
          </w:tcPr>
          <w:p w:rsidR="00680B45" w:rsidRDefault="00680B45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680B45" w:rsidRDefault="00680B45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680B45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asram:PersonNameText</w:t>
            </w:r>
          </w:p>
          <w:p w:rsidR="00680B45" w:rsidRDefault="00680B45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</w:tc>
        <w:tc>
          <w:tcPr>
            <w:tcW w:w="630" w:type="pct"/>
            <w:shd w:val="clear" w:color="auto" w:fill="auto"/>
            <w:vAlign w:val="center"/>
            <w:hideMark/>
          </w:tcPr>
          <w:p w:rsidR="00680B45" w:rsidRDefault="00680B45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680B45" w:rsidRDefault="00680B45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64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680B45" w:rsidRDefault="00680B45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7</w:t>
            </w:r>
          </w:p>
        </w:tc>
        <w:tc>
          <w:tcPr>
            <w:tcW w:w="852" w:type="pct"/>
            <w:shd w:val="clear" w:color="auto" w:fill="auto"/>
            <w:noWrap/>
            <w:vAlign w:val="center"/>
            <w:hideMark/>
          </w:tcPr>
          <w:p w:rsidR="00680B45" w:rsidRPr="006239D4" w:rsidRDefault="009A1618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 w:rsidRPr="00587B98">
              <w:rPr>
                <w:rFonts w:eastAsia="Times New Roman" w:cs="Arial"/>
                <w:color w:val="000000"/>
                <w:szCs w:val="20"/>
                <w:lang w:eastAsia="de-DE"/>
              </w:rPr>
              <w:t>RAUD  Marylin</w:t>
            </w:r>
          </w:p>
        </w:tc>
        <w:tc>
          <w:tcPr>
            <w:tcW w:w="558" w:type="pct"/>
            <w:shd w:val="clear" w:color="auto" w:fill="auto"/>
            <w:noWrap/>
            <w:vAlign w:val="center"/>
            <w:hideMark/>
          </w:tcPr>
          <w:p w:rsidR="00680B45" w:rsidRPr="006239D4" w:rsidRDefault="00680B45" w:rsidP="00A057BA">
            <w:pPr>
              <w:spacing w:line="240" w:lineRule="auto"/>
              <w:jc w:val="center"/>
              <w:rPr>
                <w:rFonts w:eastAsia="Times New Roman"/>
                <w:color w:val="000000"/>
                <w:lang w:eastAsia="de-DE"/>
              </w:rPr>
            </w:pPr>
            <w:r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680B45" w:rsidRPr="006239D4" w:rsidTr="00A057BA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680B45" w:rsidRDefault="00680B45" w:rsidP="00A057BA">
            <w:pPr>
              <w:spacing w:line="240" w:lineRule="auto"/>
              <w:rPr>
                <w:lang w:eastAsia="de-DE"/>
              </w:rPr>
            </w:pPr>
          </w:p>
          <w:p w:rsidR="00680B45" w:rsidRDefault="00680B45" w:rsidP="00680B45">
            <w:pPr>
              <w:spacing w:line="240" w:lineRule="auto"/>
              <w:rPr>
                <w:lang w:eastAsia="de-DE"/>
              </w:rPr>
            </w:pPr>
            <w:r>
              <w:rPr>
                <w:lang w:eastAsia="de-DE"/>
              </w:rPr>
              <w:t xml:space="preserve">If </w:t>
            </w:r>
            <w:r w:rsidRPr="003114A5">
              <w:rPr>
                <w:b/>
              </w:rPr>
              <w:t>“asram:TypeCode”</w:t>
            </w:r>
            <w:r>
              <w:t xml:space="preserve"> </w:t>
            </w:r>
            <w:r>
              <w:rPr>
                <w:lang w:eastAsia="de-DE"/>
              </w:rPr>
              <w:t xml:space="preserve">is equal to Value </w:t>
            </w:r>
            <w:r>
              <w:rPr>
                <w:b/>
                <w:lang w:eastAsia="de-DE"/>
              </w:rPr>
              <w:t>“OC</w:t>
            </w:r>
            <w:r w:rsidRPr="00212B25">
              <w:rPr>
                <w:b/>
                <w:lang w:eastAsia="de-DE"/>
              </w:rPr>
              <w:t>”</w:t>
            </w:r>
            <w:r w:rsidRPr="00212B25">
              <w:rPr>
                <w:lang w:eastAsia="de-DE"/>
              </w:rPr>
              <w:t xml:space="preserve">, the following </w:t>
            </w:r>
            <w:r>
              <w:rPr>
                <w:lang w:eastAsia="de-DE"/>
              </w:rPr>
              <w:t>assignment</w:t>
            </w:r>
            <w:r w:rsidRPr="00212B25">
              <w:rPr>
                <w:lang w:eastAsia="de-DE"/>
              </w:rPr>
              <w:t xml:space="preserve"> is valid:</w:t>
            </w:r>
          </w:p>
          <w:p w:rsidR="00680B45" w:rsidRDefault="00680B45" w:rsidP="00A057BA">
            <w:pPr>
              <w:spacing w:line="240" w:lineRule="auto"/>
              <w:rPr>
                <w:lang w:eastAsia="de-DE"/>
              </w:rPr>
            </w:pPr>
          </w:p>
          <w:p w:rsidR="00680B45" w:rsidRDefault="00680B45" w:rsidP="00A057BA">
            <w:pPr>
              <w:spacing w:line="240" w:lineRule="auto"/>
              <w:rPr>
                <w:b/>
                <w:lang w:eastAsia="de-DE"/>
              </w:rPr>
            </w:pPr>
            <w:r w:rsidRPr="00680B45">
              <w:rPr>
                <w:b/>
                <w:lang w:eastAsia="de-DE"/>
              </w:rPr>
              <w:t>OrderingOfficerName</w:t>
            </w:r>
          </w:p>
          <w:p w:rsidR="00680B45" w:rsidRPr="0041354C" w:rsidRDefault="00680B45" w:rsidP="00A057BA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6C36C2" w:rsidRDefault="006C36C2" w:rsidP="00A46A31"/>
    <w:p w:rsidR="006C36C2" w:rsidRDefault="003124EB" w:rsidP="003124EB">
      <w:pPr>
        <w:pStyle w:val="berschrift6"/>
      </w:pPr>
      <w:r w:rsidRPr="003124EB">
        <w:lastRenderedPageBreak/>
        <w:t>asram:TelephoneCIUniversalCommunication</w:t>
      </w:r>
      <w:r>
        <w:t xml:space="preserve"> </w:t>
      </w:r>
    </w:p>
    <w:p w:rsidR="006C36C2" w:rsidRDefault="006C36C2" w:rsidP="00A46A31"/>
    <w:p w:rsidR="006C36C2" w:rsidRDefault="006C36C2" w:rsidP="00A46A31"/>
    <w:p w:rsidR="006C36C2" w:rsidRDefault="007B5E39" w:rsidP="00A46A31">
      <w:r>
        <w:rPr>
          <w:noProof/>
          <w:lang w:val="de-DE" w:eastAsia="de-DE"/>
        </w:rPr>
        <w:pict>
          <v:group id="_x0000_s11186" style="position:absolute;margin-left:-46.2pt;margin-top:6.6pt;width:443.4pt;height:38.05pt;z-index:268132352" coordorigin="494,2343" coordsize="8868,761">
            <v:rect id="_x0000_s11184" style="position:absolute;left:6041;top:2642;width:357;height:462" stroked="f">
              <v:textbox style="mso-next-textbox:#_x0000_s11184">
                <w:txbxContent>
                  <w:p w:rsidR="001E6E58" w:rsidRPr="002F612C" w:rsidRDefault="001E6E58" w:rsidP="000E63CF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930" style="position:absolute;left:494;top:2343;width:4684;height:543" fillcolor="#8db3e2" strokeweight="2pt">
              <v:textbox style="mso-next-textbox:#_x0000_s9930">
                <w:txbxContent>
                  <w:p w:rsidR="001E6E58" w:rsidRPr="00482F1A" w:rsidRDefault="001E6E58" w:rsidP="003124EB">
                    <w:pPr>
                      <w:spacing w:line="240" w:lineRule="auto"/>
                      <w:rPr>
                        <w:szCs w:val="24"/>
                      </w:rPr>
                    </w:pPr>
                    <w:proofErr w:type="spellStart"/>
                    <w:proofErr w:type="gramStart"/>
                    <w:r w:rsidRPr="00482F1A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482F1A">
                      <w:rPr>
                        <w:rFonts w:cs="Arial"/>
                        <w:b/>
                        <w:bCs/>
                        <w:szCs w:val="20"/>
                      </w:rPr>
                      <w:t>TelephoneCIUniversalCommunication</w:t>
                    </w:r>
                    <w:proofErr w:type="spellEnd"/>
                  </w:p>
                </w:txbxContent>
              </v:textbox>
            </v:rect>
            <v:shape id="_x0000_s9931" type="#_x0000_t32" style="position:absolute;left:5491;top:2642;width:907;height:0" o:connectortype="straight" strokeweight="2pt"/>
            <v:rect id="_x0000_s9933" style="position:absolute;left:6398;top:2343;width:2964;height:543" filled="f" fillcolor="#8db3e2" strokeweight="2pt">
              <v:textbox style="mso-next-textbox:#_x0000_s9933">
                <w:txbxContent>
                  <w:p w:rsidR="001E6E58" w:rsidRPr="00482F1A" w:rsidRDefault="001E6E58" w:rsidP="003124EB">
                    <w:pPr>
                      <w:spacing w:line="240" w:lineRule="auto"/>
                    </w:pPr>
                    <w:proofErr w:type="spellStart"/>
                    <w:proofErr w:type="gramStart"/>
                    <w:r w:rsidRPr="00482F1A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482F1A">
                      <w:rPr>
                        <w:rFonts w:cs="Arial"/>
                        <w:bCs/>
                        <w:szCs w:val="20"/>
                      </w:rPr>
                      <w:t>CompleteNumberText</w:t>
                    </w:r>
                    <w:proofErr w:type="spellEnd"/>
                  </w:p>
                </w:txbxContent>
              </v:textbox>
            </v:rect>
            <v:rect id="_x0000_s9934" style="position:absolute;left:5187;top:2512;width:300;height:262" strokeweight="2pt"/>
            <v:shape id="_x0000_s9935" type="#_x0000_t32" style="position:absolute;left:5177;top:2642;width:340;height:0" o:connectortype="straight" strokeweight="2pt"/>
          </v:group>
        </w:pict>
      </w:r>
    </w:p>
    <w:p w:rsidR="006C36C2" w:rsidRDefault="006C36C2" w:rsidP="00A46A31"/>
    <w:p w:rsidR="006C36C2" w:rsidRDefault="006C36C2" w:rsidP="00A46A31"/>
    <w:p w:rsidR="006C36C2" w:rsidRDefault="006C36C2" w:rsidP="00A46A31"/>
    <w:p w:rsidR="006C36C2" w:rsidRDefault="006C36C2" w:rsidP="00A46A31"/>
    <w:p w:rsidR="006C36C2" w:rsidRDefault="006C36C2" w:rsidP="00A46A31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34"/>
        <w:gridCol w:w="1206"/>
        <w:gridCol w:w="969"/>
        <w:gridCol w:w="1011"/>
        <w:gridCol w:w="1835"/>
        <w:gridCol w:w="1015"/>
      </w:tblGrid>
      <w:tr w:rsidR="00D208F5" w:rsidRPr="006239D4" w:rsidTr="00D208F5">
        <w:trPr>
          <w:trHeight w:val="330"/>
        </w:trPr>
        <w:tc>
          <w:tcPr>
            <w:tcW w:w="1873" w:type="pct"/>
            <w:shd w:val="clear" w:color="auto" w:fill="FFFFCC"/>
            <w:noWrap/>
            <w:vAlign w:val="center"/>
            <w:hideMark/>
          </w:tcPr>
          <w:p w:rsidR="00D208F5" w:rsidRPr="006239D4" w:rsidRDefault="00D208F5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630" w:type="pct"/>
            <w:shd w:val="clear" w:color="auto" w:fill="FFFFCC"/>
            <w:noWrap/>
            <w:vAlign w:val="center"/>
            <w:hideMark/>
          </w:tcPr>
          <w:p w:rsidR="00D208F5" w:rsidRPr="006239D4" w:rsidRDefault="00D208F5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33" w:type="pct"/>
            <w:shd w:val="clear" w:color="auto" w:fill="FFFFCC"/>
            <w:noWrap/>
            <w:vAlign w:val="center"/>
            <w:hideMark/>
          </w:tcPr>
          <w:p w:rsidR="00D208F5" w:rsidRPr="006239D4" w:rsidRDefault="00D208F5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555" w:type="pct"/>
            <w:shd w:val="clear" w:color="auto" w:fill="FFFFCC"/>
            <w:noWrap/>
            <w:vAlign w:val="center"/>
            <w:hideMark/>
          </w:tcPr>
          <w:p w:rsidR="00D208F5" w:rsidRPr="006239D4" w:rsidRDefault="00D208F5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852" w:type="pct"/>
            <w:shd w:val="clear" w:color="auto" w:fill="FFFFCC"/>
            <w:noWrap/>
            <w:vAlign w:val="center"/>
            <w:hideMark/>
          </w:tcPr>
          <w:p w:rsidR="00D208F5" w:rsidRPr="006239D4" w:rsidRDefault="00D208F5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57" w:type="pct"/>
            <w:shd w:val="clear" w:color="auto" w:fill="FFFFCC"/>
            <w:noWrap/>
            <w:vAlign w:val="center"/>
            <w:hideMark/>
          </w:tcPr>
          <w:p w:rsidR="00D208F5" w:rsidRPr="006239D4" w:rsidRDefault="00D208F5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D208F5" w:rsidRPr="006239D4" w:rsidTr="00A057BA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D208F5" w:rsidRPr="006239D4" w:rsidRDefault="00D208F5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D208F5" w:rsidRPr="006239D4" w:rsidTr="00D208F5">
        <w:trPr>
          <w:trHeight w:val="315"/>
        </w:trPr>
        <w:tc>
          <w:tcPr>
            <w:tcW w:w="1873" w:type="pct"/>
            <w:shd w:val="clear" w:color="auto" w:fill="auto"/>
            <w:noWrap/>
            <w:vAlign w:val="center"/>
            <w:hideMark/>
          </w:tcPr>
          <w:p w:rsidR="00D208F5" w:rsidRDefault="00D208F5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D208F5" w:rsidRDefault="00D208F5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680B45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asram:IdentificationIdentifier</w:t>
            </w:r>
          </w:p>
          <w:p w:rsidR="00D208F5" w:rsidRPr="006239D4" w:rsidRDefault="00D208F5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630" w:type="pct"/>
            <w:shd w:val="clear" w:color="auto" w:fill="auto"/>
            <w:vAlign w:val="center"/>
            <w:hideMark/>
          </w:tcPr>
          <w:p w:rsidR="00D208F5" w:rsidRPr="006239D4" w:rsidRDefault="00D208F5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D208F5" w:rsidRPr="006239D4" w:rsidRDefault="00D208F5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24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D208F5" w:rsidRPr="006239D4" w:rsidRDefault="00D208F5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8</w:t>
            </w:r>
          </w:p>
        </w:tc>
        <w:tc>
          <w:tcPr>
            <w:tcW w:w="852" w:type="pct"/>
            <w:shd w:val="clear" w:color="auto" w:fill="auto"/>
            <w:noWrap/>
            <w:vAlign w:val="center"/>
            <w:hideMark/>
          </w:tcPr>
          <w:p w:rsidR="00D208F5" w:rsidRPr="006239D4" w:rsidRDefault="00A42A21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 w:rsidRPr="004C5237">
              <w:rPr>
                <w:rFonts w:eastAsia="Times New Roman" w:cs="Arial"/>
                <w:color w:val="000000"/>
                <w:szCs w:val="20"/>
                <w:lang w:val="de-DE" w:eastAsia="de-DE"/>
              </w:rPr>
              <w:t>+33.5.61.18.99.99</w:t>
            </w:r>
          </w:p>
        </w:tc>
        <w:tc>
          <w:tcPr>
            <w:tcW w:w="557" w:type="pct"/>
            <w:shd w:val="clear" w:color="auto" w:fill="auto"/>
            <w:noWrap/>
            <w:vAlign w:val="center"/>
            <w:hideMark/>
          </w:tcPr>
          <w:p w:rsidR="00D208F5" w:rsidRPr="006239D4" w:rsidRDefault="00D208F5" w:rsidP="00A057BA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D208F5" w:rsidRPr="006239D4" w:rsidTr="00A057BA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D208F5" w:rsidRDefault="00D208F5" w:rsidP="00A057BA">
            <w:pPr>
              <w:spacing w:line="240" w:lineRule="auto"/>
              <w:rPr>
                <w:b/>
                <w:lang w:eastAsia="de-DE"/>
              </w:rPr>
            </w:pPr>
          </w:p>
          <w:p w:rsidR="00D208F5" w:rsidRDefault="00D208F5" w:rsidP="00A057BA">
            <w:pPr>
              <w:spacing w:line="240" w:lineRule="auto"/>
              <w:rPr>
                <w:lang w:eastAsia="de-DE"/>
              </w:rPr>
            </w:pPr>
            <w:r>
              <w:rPr>
                <w:lang w:eastAsia="de-DE"/>
              </w:rPr>
              <w:t xml:space="preserve">If </w:t>
            </w:r>
            <w:r w:rsidRPr="003114A5">
              <w:rPr>
                <w:b/>
              </w:rPr>
              <w:t>“asram:TypeCode”</w:t>
            </w:r>
            <w:r>
              <w:t xml:space="preserve"> </w:t>
            </w:r>
            <w:r>
              <w:rPr>
                <w:lang w:eastAsia="de-DE"/>
              </w:rPr>
              <w:t xml:space="preserve">is equal to Value </w:t>
            </w:r>
            <w:r>
              <w:rPr>
                <w:b/>
                <w:lang w:eastAsia="de-DE"/>
              </w:rPr>
              <w:t>“OC</w:t>
            </w:r>
            <w:r w:rsidRPr="00212B25">
              <w:rPr>
                <w:b/>
                <w:lang w:eastAsia="de-DE"/>
              </w:rPr>
              <w:t>”</w:t>
            </w:r>
            <w:r w:rsidRPr="00212B25">
              <w:rPr>
                <w:lang w:eastAsia="de-DE"/>
              </w:rPr>
              <w:t xml:space="preserve">, the following </w:t>
            </w:r>
            <w:r>
              <w:rPr>
                <w:lang w:eastAsia="de-DE"/>
              </w:rPr>
              <w:t>assignment</w:t>
            </w:r>
            <w:r w:rsidRPr="00212B25">
              <w:rPr>
                <w:lang w:eastAsia="de-DE"/>
              </w:rPr>
              <w:t xml:space="preserve"> is valid:</w:t>
            </w:r>
          </w:p>
          <w:p w:rsidR="00D208F5" w:rsidRDefault="00D208F5" w:rsidP="00A057BA">
            <w:pPr>
              <w:spacing w:line="240" w:lineRule="auto"/>
              <w:rPr>
                <w:b/>
                <w:lang w:eastAsia="de-DE"/>
              </w:rPr>
            </w:pPr>
          </w:p>
          <w:p w:rsidR="00D208F5" w:rsidRDefault="003B436C" w:rsidP="00A057BA">
            <w:pPr>
              <w:spacing w:line="240" w:lineRule="auto"/>
              <w:rPr>
                <w:b/>
                <w:lang w:eastAsia="de-DE"/>
              </w:rPr>
            </w:pPr>
            <w:r w:rsidRPr="003B436C">
              <w:rPr>
                <w:b/>
                <w:lang w:eastAsia="de-DE"/>
              </w:rPr>
              <w:t>OrderingOfficerPhone</w:t>
            </w:r>
          </w:p>
          <w:p w:rsidR="003B436C" w:rsidRPr="006239D4" w:rsidRDefault="003B436C" w:rsidP="00A057BA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6C36C2" w:rsidRDefault="006C36C2" w:rsidP="00A46A31"/>
    <w:p w:rsidR="00EE6054" w:rsidRDefault="00EE6054" w:rsidP="00A46A31"/>
    <w:p w:rsidR="00B04E1C" w:rsidRPr="003F3442" w:rsidRDefault="00B04E1C" w:rsidP="00B04E1C">
      <w:pPr>
        <w:pStyle w:val="berschrift4"/>
      </w:pPr>
      <w:bookmarkStart w:id="98" w:name="_Toc349132656"/>
      <w:r w:rsidRPr="00B04E1C">
        <w:t>asram:SellerCITradeParty</w:t>
      </w:r>
      <w:bookmarkEnd w:id="98"/>
    </w:p>
    <w:p w:rsidR="006C36C2" w:rsidRDefault="006C36C2" w:rsidP="00A46A31"/>
    <w:p w:rsidR="003124EB" w:rsidRDefault="007B5E39" w:rsidP="00A46A31">
      <w:r>
        <w:rPr>
          <w:noProof/>
          <w:lang w:val="de-DE" w:eastAsia="de-DE"/>
        </w:rPr>
        <w:pict>
          <v:group id="_x0000_s9957" style="position:absolute;margin-left:-45.35pt;margin-top:8.1pt;width:382.3pt;height:106pt;z-index:266322944" coordorigin="511,7921" coordsize="7646,2120">
            <v:rect id="_x0000_s9937" style="position:absolute;left:4379;top:8191;width:357;height:462" stroked="f">
              <v:textbox style="mso-next-textbox:#_x0000_s9937">
                <w:txbxContent>
                  <w:p w:rsidR="001E6E58" w:rsidRPr="002F612C" w:rsidRDefault="001E6E58" w:rsidP="00EE6054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group id="_x0000_s9942" style="position:absolute;left:7857;top:9429;width:300;height:262" coordorigin="6283,5431" coordsize="300,262">
              <v:rect id="_x0000_s9943" style="position:absolute;left:6283;top:5431;width:300;height:262" strokeweight="2pt"/>
              <v:shape id="_x0000_s9944" type="#_x0000_t32" style="position:absolute;left:6367;top:5556;width:147;height:0" o:connectortype="straight" strokeweight="1.25pt"/>
              <v:shape id="_x0000_s9945" type="#_x0000_t32" style="position:absolute;left:6437;top:5501;width:0;height:113;flip:y" o:connectortype="straight" strokeweight="1.25pt"/>
            </v:group>
            <v:rect id="_x0000_s9946" style="position:absolute;left:511;top:8573;width:2979;height:543" fillcolor="#8db3e2" strokeweight="2pt">
              <v:textbox style="mso-next-textbox:#_x0000_s9946">
                <w:txbxContent>
                  <w:p w:rsidR="001E6E58" w:rsidRPr="00EE6054" w:rsidRDefault="001E6E58" w:rsidP="00EE6054">
                    <w:pPr>
                      <w:rPr>
                        <w:szCs w:val="20"/>
                      </w:rPr>
                    </w:pPr>
                    <w:proofErr w:type="spellStart"/>
                    <w:proofErr w:type="gramStart"/>
                    <w:r w:rsidRPr="00EE6054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EE6054">
                      <w:rPr>
                        <w:rFonts w:cs="Arial"/>
                        <w:b/>
                        <w:bCs/>
                        <w:szCs w:val="20"/>
                      </w:rPr>
                      <w:t>SellerCITradeParty</w:t>
                    </w:r>
                    <w:proofErr w:type="spellEnd"/>
                  </w:p>
                </w:txbxContent>
              </v:textbox>
            </v:rect>
            <v:rect id="_x0000_s9947" style="position:absolute;left:4146;top:9579;width:789;height:462" stroked="f">
              <v:textbox style="mso-next-textbox:#_x0000_s9947">
                <w:txbxContent>
                  <w:p w:rsidR="001E6E58" w:rsidRPr="002F612C" w:rsidRDefault="001E6E58" w:rsidP="00EE6054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shape id="_x0000_s9948" type="#_x0000_t32" style="position:absolute;left:4117;top:8179;width:624;height:0" o:connectortype="straight" strokeweight="2pt"/>
            <v:rect id="_x0000_s9949" style="position:absolute;left:3508;top:8742;width:300;height:262" strokeweight="2pt"/>
            <v:rect id="_x0000_s9950" style="position:absolute;left:4742;top:9287;width:3115;height:543" filled="f" fillcolor="#8db3e2" strokeweight="2pt">
              <v:textbox style="mso-next-textbox:#_x0000_s9950">
                <w:txbxContent>
                  <w:p w:rsidR="001E6E58" w:rsidRPr="00DC01F9" w:rsidRDefault="001E6E58" w:rsidP="00EE6054">
                    <w:proofErr w:type="spellStart"/>
                    <w:r w:rsidRPr="00DC01F9">
                      <w:rPr>
                        <w:rFonts w:cs="Arial"/>
                        <w:bCs/>
                        <w:szCs w:val="20"/>
                        <w:lang w:val="de-DE"/>
                      </w:rPr>
                      <w:t>asram:DefinedCITradeContact</w:t>
                    </w:r>
                    <w:proofErr w:type="spellEnd"/>
                  </w:p>
                </w:txbxContent>
              </v:textbox>
            </v:rect>
            <v:shape id="_x0000_s9951" type="#_x0000_t32" style="position:absolute;left:3812;top:8872;width:315;height:0" o:connectortype="straight" strokeweight="2pt"/>
            <v:shape id="_x0000_s9952" type="#_x0000_t32" style="position:absolute;left:3498;top:8872;width:340;height:0" o:connectortype="straight" strokeweight="2pt"/>
            <v:rect id="_x0000_s9953" style="position:absolute;left:4736;top:7921;width:2883;height:543" filled="f" fillcolor="#8db3e2" strokeweight="2pt">
              <v:textbox style="mso-next-textbox:#_x0000_s9953">
                <w:txbxContent>
                  <w:p w:rsidR="001E6E58" w:rsidRPr="00EE6054" w:rsidRDefault="001E6E58" w:rsidP="00EE6054">
                    <w:pPr>
                      <w:rPr>
                        <w:szCs w:val="20"/>
                      </w:rPr>
                    </w:pPr>
                    <w:proofErr w:type="spellStart"/>
                    <w:proofErr w:type="gramStart"/>
                    <w:r w:rsidRPr="00EE6054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EE6054">
                      <w:rPr>
                        <w:rFonts w:cs="Arial"/>
                        <w:bCs/>
                        <w:szCs w:val="20"/>
                      </w:rPr>
                      <w:t>IdentificationIdentifier</w:t>
                    </w:r>
                    <w:proofErr w:type="spellEnd"/>
                  </w:p>
                </w:txbxContent>
              </v:textbox>
            </v:rect>
            <v:shape id="_x0000_s9954" type="#_x0000_t32" style="position:absolute;left:4117;top:8179;width:10;height:1396" o:connectortype="straight" strokeweight="2pt"/>
            <v:shape id="_x0000_s9955" type="#_x0000_t32" style="position:absolute;left:4119;top:9575;width:624;height:0" o:connectortype="straight" strokeweight="2pt"/>
          </v:group>
        </w:pict>
      </w:r>
    </w:p>
    <w:p w:rsidR="003124EB" w:rsidRDefault="003124EB" w:rsidP="00A46A31"/>
    <w:p w:rsidR="00EE6054" w:rsidRDefault="00EE6054" w:rsidP="00A46A31"/>
    <w:p w:rsidR="003124EB" w:rsidRDefault="003124EB" w:rsidP="00A46A31"/>
    <w:p w:rsidR="003124EB" w:rsidRDefault="003124EB" w:rsidP="00A46A31"/>
    <w:p w:rsidR="003124EB" w:rsidRDefault="003124EB" w:rsidP="00A46A31"/>
    <w:p w:rsidR="003124EB" w:rsidRDefault="003124EB" w:rsidP="00A46A31"/>
    <w:p w:rsidR="003124EB" w:rsidRDefault="003124EB" w:rsidP="00A46A31"/>
    <w:p w:rsidR="003124EB" w:rsidRDefault="003124EB" w:rsidP="00A46A31"/>
    <w:p w:rsidR="003124EB" w:rsidRDefault="003124EB" w:rsidP="00A46A31"/>
    <w:p w:rsidR="003124EB" w:rsidRDefault="003124EB" w:rsidP="00A46A31"/>
    <w:p w:rsidR="003124EB" w:rsidRDefault="003124EB" w:rsidP="00A46A31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85"/>
        <w:gridCol w:w="1206"/>
        <w:gridCol w:w="1020"/>
        <w:gridCol w:w="1062"/>
        <w:gridCol w:w="1631"/>
        <w:gridCol w:w="1066"/>
      </w:tblGrid>
      <w:tr w:rsidR="00EE6054" w:rsidRPr="006239D4" w:rsidTr="00A057BA">
        <w:trPr>
          <w:trHeight w:val="330"/>
        </w:trPr>
        <w:tc>
          <w:tcPr>
            <w:tcW w:w="1873" w:type="pct"/>
            <w:shd w:val="clear" w:color="auto" w:fill="FFFFCC"/>
            <w:noWrap/>
            <w:vAlign w:val="center"/>
            <w:hideMark/>
          </w:tcPr>
          <w:p w:rsidR="00EE6054" w:rsidRPr="006239D4" w:rsidRDefault="00EE6054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630" w:type="pct"/>
            <w:shd w:val="clear" w:color="auto" w:fill="FFFFCC"/>
            <w:noWrap/>
            <w:vAlign w:val="center"/>
            <w:hideMark/>
          </w:tcPr>
          <w:p w:rsidR="00EE6054" w:rsidRPr="006239D4" w:rsidRDefault="00EE6054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33" w:type="pct"/>
            <w:shd w:val="clear" w:color="auto" w:fill="FFFFCC"/>
            <w:noWrap/>
            <w:vAlign w:val="center"/>
            <w:hideMark/>
          </w:tcPr>
          <w:p w:rsidR="00EE6054" w:rsidRPr="006239D4" w:rsidRDefault="00EE6054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555" w:type="pct"/>
            <w:shd w:val="clear" w:color="auto" w:fill="FFFFCC"/>
            <w:noWrap/>
            <w:vAlign w:val="center"/>
            <w:hideMark/>
          </w:tcPr>
          <w:p w:rsidR="00EE6054" w:rsidRPr="006239D4" w:rsidRDefault="00EE6054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852" w:type="pct"/>
            <w:shd w:val="clear" w:color="auto" w:fill="FFFFCC"/>
            <w:noWrap/>
            <w:vAlign w:val="center"/>
            <w:hideMark/>
          </w:tcPr>
          <w:p w:rsidR="00EE6054" w:rsidRPr="006239D4" w:rsidRDefault="00EE6054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57" w:type="pct"/>
            <w:shd w:val="clear" w:color="auto" w:fill="FFFFCC"/>
            <w:noWrap/>
            <w:vAlign w:val="center"/>
            <w:hideMark/>
          </w:tcPr>
          <w:p w:rsidR="00EE6054" w:rsidRPr="006239D4" w:rsidRDefault="00EE6054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EE6054" w:rsidRPr="006239D4" w:rsidTr="00A057BA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EE6054" w:rsidRPr="006239D4" w:rsidRDefault="00EE6054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EE6054" w:rsidRPr="006239D4" w:rsidTr="00A057BA">
        <w:trPr>
          <w:trHeight w:val="315"/>
        </w:trPr>
        <w:tc>
          <w:tcPr>
            <w:tcW w:w="1873" w:type="pct"/>
            <w:shd w:val="clear" w:color="auto" w:fill="auto"/>
            <w:noWrap/>
            <w:vAlign w:val="center"/>
            <w:hideMark/>
          </w:tcPr>
          <w:p w:rsidR="00EE6054" w:rsidRDefault="00EE6054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EE6054" w:rsidRDefault="00EE6054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680B45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asram:IdentificationIdentifier</w:t>
            </w:r>
          </w:p>
          <w:p w:rsidR="00EE6054" w:rsidRPr="006239D4" w:rsidRDefault="00EE6054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630" w:type="pct"/>
            <w:shd w:val="clear" w:color="auto" w:fill="auto"/>
            <w:vAlign w:val="center"/>
            <w:hideMark/>
          </w:tcPr>
          <w:p w:rsidR="00EE6054" w:rsidRPr="006239D4" w:rsidRDefault="00EE6054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EE6054" w:rsidRPr="006239D4" w:rsidRDefault="00EE6054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64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EE6054" w:rsidRPr="006239D4" w:rsidRDefault="00EE6054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6</w:t>
            </w:r>
          </w:p>
        </w:tc>
        <w:tc>
          <w:tcPr>
            <w:tcW w:w="852" w:type="pct"/>
            <w:shd w:val="clear" w:color="auto" w:fill="auto"/>
            <w:noWrap/>
            <w:vAlign w:val="center"/>
            <w:hideMark/>
          </w:tcPr>
          <w:p w:rsidR="00EE6054" w:rsidRPr="006239D4" w:rsidRDefault="00A42A21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 w:rsidRPr="004856BA">
              <w:rPr>
                <w:rFonts w:cs="Arial"/>
                <w:szCs w:val="20"/>
              </w:rPr>
              <w:t>0000172763</w:t>
            </w:r>
          </w:p>
        </w:tc>
        <w:tc>
          <w:tcPr>
            <w:tcW w:w="557" w:type="pct"/>
            <w:shd w:val="clear" w:color="auto" w:fill="auto"/>
            <w:noWrap/>
            <w:vAlign w:val="center"/>
            <w:hideMark/>
          </w:tcPr>
          <w:p w:rsidR="00EE6054" w:rsidRPr="006239D4" w:rsidRDefault="00EE6054" w:rsidP="00A057BA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>
              <w:rPr>
                <w:rFonts w:eastAsia="Times New Roman"/>
                <w:color w:val="000000"/>
                <w:lang w:eastAsia="de-DE"/>
              </w:rPr>
              <w:t>M</w:t>
            </w:r>
          </w:p>
        </w:tc>
      </w:tr>
      <w:tr w:rsidR="00EE6054" w:rsidRPr="006239D4" w:rsidTr="00A057BA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EE6054" w:rsidRDefault="00EE6054" w:rsidP="00A057BA">
            <w:pPr>
              <w:spacing w:line="240" w:lineRule="auto"/>
              <w:rPr>
                <w:b/>
                <w:lang w:eastAsia="de-DE"/>
              </w:rPr>
            </w:pPr>
          </w:p>
          <w:p w:rsidR="00EE6054" w:rsidRPr="00EE6054" w:rsidRDefault="00EE6054" w:rsidP="00A057BA">
            <w:pPr>
              <w:spacing w:line="240" w:lineRule="auto"/>
              <w:rPr>
                <w:lang w:eastAsia="de-DE"/>
              </w:rPr>
            </w:pPr>
            <w:r w:rsidRPr="00EE6054">
              <w:rPr>
                <w:b/>
                <w:lang w:eastAsia="de-DE"/>
              </w:rPr>
              <w:t>SupplierNumber</w:t>
            </w:r>
            <w:r>
              <w:rPr>
                <w:b/>
                <w:lang w:eastAsia="de-DE"/>
              </w:rPr>
              <w:t>:</w:t>
            </w:r>
            <w:r>
              <w:rPr>
                <w:b/>
                <w:lang w:eastAsia="de-DE"/>
              </w:rPr>
              <w:br/>
            </w:r>
            <w:r w:rsidRPr="00EE6054">
              <w:rPr>
                <w:lang w:eastAsia="de-DE"/>
              </w:rPr>
              <w:t>Defines the Supp</w:t>
            </w:r>
            <w:r w:rsidR="000C32D1">
              <w:rPr>
                <w:lang w:eastAsia="de-DE"/>
              </w:rPr>
              <w:t>l</w:t>
            </w:r>
            <w:r w:rsidRPr="00EE6054">
              <w:rPr>
                <w:lang w:eastAsia="de-DE"/>
              </w:rPr>
              <w:t>ier Airbus Resource Planing (ARP) system id</w:t>
            </w:r>
          </w:p>
          <w:p w:rsidR="00EE6054" w:rsidRPr="006239D4" w:rsidRDefault="00EE6054" w:rsidP="00A057BA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3124EB" w:rsidRDefault="003124EB" w:rsidP="00A46A31"/>
    <w:p w:rsidR="003124EB" w:rsidRDefault="003124EB" w:rsidP="00A46A31"/>
    <w:p w:rsidR="00291614" w:rsidRDefault="00291614" w:rsidP="00A46A31"/>
    <w:p w:rsidR="00291614" w:rsidRDefault="00291614" w:rsidP="00A46A31"/>
    <w:p w:rsidR="00291614" w:rsidRDefault="00291614" w:rsidP="00A46A31"/>
    <w:p w:rsidR="00291614" w:rsidRDefault="00291614" w:rsidP="00A46A31"/>
    <w:p w:rsidR="00291614" w:rsidRDefault="00291614" w:rsidP="00A46A31"/>
    <w:p w:rsidR="004F66EE" w:rsidRPr="003F3442" w:rsidRDefault="004F66EE" w:rsidP="004F66EE">
      <w:pPr>
        <w:pStyle w:val="berschrift5"/>
      </w:pPr>
      <w:bookmarkStart w:id="99" w:name="_Toc349132657"/>
      <w:r w:rsidRPr="004F66EE">
        <w:lastRenderedPageBreak/>
        <w:t>asram:DefinedCITradeContact</w:t>
      </w:r>
      <w:bookmarkEnd w:id="99"/>
    </w:p>
    <w:p w:rsidR="003124EB" w:rsidRDefault="003124EB" w:rsidP="00A46A31"/>
    <w:p w:rsidR="003124EB" w:rsidRDefault="007B5E39" w:rsidP="00A46A31">
      <w:r>
        <w:rPr>
          <w:noProof/>
          <w:lang w:val="de-DE" w:eastAsia="de-DE"/>
        </w:rPr>
        <w:pict>
          <v:group id="_x0000_s11663" style="position:absolute;margin-left:-45.85pt;margin-top:10.2pt;width:367.3pt;height:106pt;z-index:268560384" coordorigin="501,2211" coordsize="7346,2120">
            <v:rect id="_x0000_s9964" style="position:absolute;left:501;top:2863;width:3233;height:543" fillcolor="#8db3e2" strokeweight="2pt">
              <v:textbox style="mso-next-textbox:#_x0000_s9964">
                <w:txbxContent>
                  <w:p w:rsidR="001E6E58" w:rsidRPr="00291614" w:rsidRDefault="001E6E58" w:rsidP="00291614">
                    <w:pPr>
                      <w:rPr>
                        <w:szCs w:val="20"/>
                      </w:rPr>
                    </w:pPr>
                    <w:proofErr w:type="spellStart"/>
                    <w:proofErr w:type="gramStart"/>
                    <w:r w:rsidRPr="00291614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291614">
                      <w:rPr>
                        <w:rFonts w:cs="Arial"/>
                        <w:b/>
                        <w:bCs/>
                        <w:szCs w:val="20"/>
                      </w:rPr>
                      <w:t>DefinedCITradeContact</w:t>
                    </w:r>
                    <w:proofErr w:type="spellEnd"/>
                  </w:p>
                </w:txbxContent>
              </v:textbox>
            </v:rect>
            <v:rect id="_x0000_s9974" style="position:absolute;left:4595;top:2469;width:789;height:462" stroked="f">
              <v:textbox style="mso-next-textbox:#_x0000_s9974">
                <w:txbxContent>
                  <w:p w:rsidR="001E6E58" w:rsidRPr="002F612C" w:rsidRDefault="001E6E58" w:rsidP="00291614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965" style="position:absolute;left:4595;top:3869;width:789;height:462" stroked="f">
              <v:textbox style="mso-next-textbox:#_x0000_s9965">
                <w:txbxContent>
                  <w:p w:rsidR="001E6E58" w:rsidRPr="002F612C" w:rsidRDefault="001E6E58" w:rsidP="00291614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shape id="_x0000_s9966" type="#_x0000_t32" style="position:absolute;left:4345;top:2469;width:624;height:0" o:connectortype="straight" strokeweight="2pt"/>
            <v:rect id="_x0000_s9967" style="position:absolute;left:3736;top:3032;width:300;height:262" strokeweight="2pt"/>
            <v:rect id="_x0000_s9968" style="position:absolute;left:4970;top:3577;width:1915;height:543" filled="f" fillcolor="#8db3e2" strokeweight="2pt">
              <v:textbox style="mso-next-textbox:#_x0000_s9968">
                <w:txbxContent>
                  <w:p w:rsidR="001E6E58" w:rsidRPr="00291614" w:rsidRDefault="001E6E58" w:rsidP="00291614">
                    <w:proofErr w:type="spellStart"/>
                    <w:r w:rsidRPr="00291614">
                      <w:rPr>
                        <w:rFonts w:cs="Arial"/>
                        <w:bCs/>
                        <w:szCs w:val="20"/>
                        <w:lang w:val="de-DE"/>
                      </w:rPr>
                      <w:t>asram:TypeCode</w:t>
                    </w:r>
                    <w:proofErr w:type="spellEnd"/>
                  </w:p>
                </w:txbxContent>
              </v:textbox>
            </v:rect>
            <v:shape id="_x0000_s9969" type="#_x0000_t32" style="position:absolute;left:4040;top:3162;width:315;height:0" o:connectortype="straight" strokeweight="2pt"/>
            <v:shape id="_x0000_s9970" type="#_x0000_t32" style="position:absolute;left:3726;top:3162;width:340;height:0" o:connectortype="straight" strokeweight="2pt"/>
            <v:rect id="_x0000_s9971" style="position:absolute;left:4964;top:2211;width:2883;height:543" filled="f" fillcolor="#8db3e2" strokeweight="2pt">
              <v:textbox style="mso-next-textbox:#_x0000_s9971">
                <w:txbxContent>
                  <w:p w:rsidR="001E6E58" w:rsidRPr="00EE6054" w:rsidRDefault="001E6E58" w:rsidP="00291614">
                    <w:pPr>
                      <w:rPr>
                        <w:szCs w:val="20"/>
                      </w:rPr>
                    </w:pPr>
                    <w:proofErr w:type="spellStart"/>
                    <w:proofErr w:type="gramStart"/>
                    <w:r w:rsidRPr="00EE6054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EE6054">
                      <w:rPr>
                        <w:rFonts w:cs="Arial"/>
                        <w:bCs/>
                        <w:szCs w:val="20"/>
                      </w:rPr>
                      <w:t>IdentificationIdentifier</w:t>
                    </w:r>
                    <w:proofErr w:type="spellEnd"/>
                  </w:p>
                </w:txbxContent>
              </v:textbox>
            </v:rect>
            <v:shape id="_x0000_s9972" type="#_x0000_t32" style="position:absolute;left:4345;top:2469;width:10;height:1396" o:connectortype="straight" strokeweight="2pt"/>
            <v:shape id="_x0000_s9973" type="#_x0000_t32" style="position:absolute;left:4347;top:3865;width:624;height:0" o:connectortype="straight" strokeweight="2pt"/>
          </v:group>
        </w:pict>
      </w:r>
    </w:p>
    <w:p w:rsidR="003124EB" w:rsidRDefault="003124EB" w:rsidP="00A46A31"/>
    <w:p w:rsidR="003124EB" w:rsidRDefault="003124EB" w:rsidP="00A46A31"/>
    <w:p w:rsidR="003124EB" w:rsidRDefault="003124EB" w:rsidP="00A46A31"/>
    <w:p w:rsidR="003124EB" w:rsidRDefault="003124EB" w:rsidP="00A46A31"/>
    <w:p w:rsidR="003124EB" w:rsidRDefault="003124EB" w:rsidP="00A46A31"/>
    <w:p w:rsidR="003124EB" w:rsidRDefault="003124EB" w:rsidP="00A46A31"/>
    <w:p w:rsidR="003124EB" w:rsidRDefault="003124EB" w:rsidP="00A46A31"/>
    <w:p w:rsidR="003124EB" w:rsidRDefault="003124EB" w:rsidP="00A46A31"/>
    <w:p w:rsidR="003124EB" w:rsidRDefault="003124EB" w:rsidP="00A46A31"/>
    <w:p w:rsidR="003124EB" w:rsidRDefault="003124EB" w:rsidP="00A46A31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85"/>
        <w:gridCol w:w="1206"/>
        <w:gridCol w:w="1020"/>
        <w:gridCol w:w="1062"/>
        <w:gridCol w:w="1631"/>
        <w:gridCol w:w="1066"/>
      </w:tblGrid>
      <w:tr w:rsidR="00291614" w:rsidRPr="006239D4" w:rsidTr="00A057BA">
        <w:trPr>
          <w:trHeight w:val="330"/>
        </w:trPr>
        <w:tc>
          <w:tcPr>
            <w:tcW w:w="1873" w:type="pct"/>
            <w:shd w:val="clear" w:color="auto" w:fill="FFFFCC"/>
            <w:noWrap/>
            <w:vAlign w:val="center"/>
            <w:hideMark/>
          </w:tcPr>
          <w:p w:rsidR="00291614" w:rsidRPr="006239D4" w:rsidRDefault="00291614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630" w:type="pct"/>
            <w:shd w:val="clear" w:color="auto" w:fill="FFFFCC"/>
            <w:noWrap/>
            <w:vAlign w:val="center"/>
            <w:hideMark/>
          </w:tcPr>
          <w:p w:rsidR="00291614" w:rsidRPr="006239D4" w:rsidRDefault="00291614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33" w:type="pct"/>
            <w:shd w:val="clear" w:color="auto" w:fill="FFFFCC"/>
            <w:noWrap/>
            <w:vAlign w:val="center"/>
            <w:hideMark/>
          </w:tcPr>
          <w:p w:rsidR="00291614" w:rsidRPr="006239D4" w:rsidRDefault="00291614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555" w:type="pct"/>
            <w:shd w:val="clear" w:color="auto" w:fill="FFFFCC"/>
            <w:noWrap/>
            <w:vAlign w:val="center"/>
            <w:hideMark/>
          </w:tcPr>
          <w:p w:rsidR="00291614" w:rsidRPr="006239D4" w:rsidRDefault="00291614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852" w:type="pct"/>
            <w:shd w:val="clear" w:color="auto" w:fill="FFFFCC"/>
            <w:noWrap/>
            <w:vAlign w:val="center"/>
            <w:hideMark/>
          </w:tcPr>
          <w:p w:rsidR="00291614" w:rsidRPr="006239D4" w:rsidRDefault="00291614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57" w:type="pct"/>
            <w:shd w:val="clear" w:color="auto" w:fill="FFFFCC"/>
            <w:noWrap/>
            <w:vAlign w:val="center"/>
            <w:hideMark/>
          </w:tcPr>
          <w:p w:rsidR="00291614" w:rsidRPr="006239D4" w:rsidRDefault="00291614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291614" w:rsidRPr="006239D4" w:rsidTr="00A057BA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291614" w:rsidRPr="006239D4" w:rsidRDefault="00291614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291614" w:rsidRPr="006239D4" w:rsidTr="00A057BA">
        <w:trPr>
          <w:trHeight w:val="315"/>
        </w:trPr>
        <w:tc>
          <w:tcPr>
            <w:tcW w:w="1873" w:type="pct"/>
            <w:shd w:val="clear" w:color="auto" w:fill="auto"/>
            <w:noWrap/>
            <w:vAlign w:val="center"/>
            <w:hideMark/>
          </w:tcPr>
          <w:p w:rsidR="00291614" w:rsidRDefault="00291614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291614" w:rsidRDefault="00291614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680B45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asram:IdentificationIdentifier</w:t>
            </w:r>
          </w:p>
          <w:p w:rsidR="00291614" w:rsidRPr="006239D4" w:rsidRDefault="00291614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630" w:type="pct"/>
            <w:shd w:val="clear" w:color="auto" w:fill="auto"/>
            <w:vAlign w:val="center"/>
            <w:hideMark/>
          </w:tcPr>
          <w:p w:rsidR="00291614" w:rsidRPr="006239D4" w:rsidRDefault="00291614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291614" w:rsidRPr="006239D4" w:rsidRDefault="00291614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64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291614" w:rsidRPr="006239D4" w:rsidRDefault="00291614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7</w:t>
            </w:r>
          </w:p>
        </w:tc>
        <w:tc>
          <w:tcPr>
            <w:tcW w:w="852" w:type="pct"/>
            <w:shd w:val="clear" w:color="auto" w:fill="auto"/>
            <w:noWrap/>
            <w:vAlign w:val="center"/>
            <w:hideMark/>
          </w:tcPr>
          <w:p w:rsidR="00291614" w:rsidRPr="006239D4" w:rsidRDefault="00A42A21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 w:rsidRPr="006D7C8D">
              <w:rPr>
                <w:rFonts w:eastAsia="Times New Roman" w:cs="Arial"/>
                <w:color w:val="000000"/>
                <w:szCs w:val="20"/>
                <w:lang w:val="de-DE" w:eastAsia="de-DE"/>
              </w:rPr>
              <w:t>0000172763</w:t>
            </w:r>
          </w:p>
        </w:tc>
        <w:tc>
          <w:tcPr>
            <w:tcW w:w="557" w:type="pct"/>
            <w:shd w:val="clear" w:color="auto" w:fill="auto"/>
            <w:noWrap/>
            <w:vAlign w:val="center"/>
            <w:hideMark/>
          </w:tcPr>
          <w:p w:rsidR="00291614" w:rsidRPr="006239D4" w:rsidRDefault="00291614" w:rsidP="00A057BA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291614" w:rsidRPr="006239D4" w:rsidTr="00A057BA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291614" w:rsidRDefault="00291614" w:rsidP="00A057BA">
            <w:pPr>
              <w:spacing w:line="240" w:lineRule="auto"/>
              <w:rPr>
                <w:b/>
                <w:lang w:eastAsia="de-DE"/>
              </w:rPr>
            </w:pPr>
          </w:p>
          <w:p w:rsidR="000C32D1" w:rsidRDefault="000C32D1" w:rsidP="000C32D1">
            <w:pPr>
              <w:spacing w:line="240" w:lineRule="auto"/>
              <w:rPr>
                <w:lang w:eastAsia="de-DE"/>
              </w:rPr>
            </w:pPr>
            <w:r>
              <w:rPr>
                <w:lang w:eastAsia="de-DE"/>
              </w:rPr>
              <w:t xml:space="preserve">If </w:t>
            </w:r>
            <w:r w:rsidRPr="003114A5">
              <w:rPr>
                <w:b/>
              </w:rPr>
              <w:t>“asram:TypeCode”</w:t>
            </w:r>
            <w:r>
              <w:t xml:space="preserve"> </w:t>
            </w:r>
            <w:r>
              <w:rPr>
                <w:lang w:eastAsia="de-DE"/>
              </w:rPr>
              <w:t xml:space="preserve">is equal to Value </w:t>
            </w:r>
            <w:r>
              <w:rPr>
                <w:b/>
                <w:lang w:eastAsia="de-DE"/>
              </w:rPr>
              <w:t>“SC</w:t>
            </w:r>
            <w:r w:rsidRPr="00212B25">
              <w:rPr>
                <w:b/>
                <w:lang w:eastAsia="de-DE"/>
              </w:rPr>
              <w:t>”</w:t>
            </w:r>
            <w:r w:rsidRPr="00212B25">
              <w:rPr>
                <w:lang w:eastAsia="de-DE"/>
              </w:rPr>
              <w:t xml:space="preserve">, the following </w:t>
            </w:r>
            <w:r>
              <w:rPr>
                <w:lang w:eastAsia="de-DE"/>
              </w:rPr>
              <w:t>assignment</w:t>
            </w:r>
            <w:r w:rsidRPr="00212B25">
              <w:rPr>
                <w:lang w:eastAsia="de-DE"/>
              </w:rPr>
              <w:t xml:space="preserve"> is valid:</w:t>
            </w:r>
          </w:p>
          <w:p w:rsidR="000C32D1" w:rsidRDefault="000C32D1" w:rsidP="00A057BA">
            <w:pPr>
              <w:spacing w:line="240" w:lineRule="auto"/>
              <w:rPr>
                <w:b/>
                <w:lang w:eastAsia="de-DE"/>
              </w:rPr>
            </w:pPr>
          </w:p>
          <w:p w:rsidR="00291614" w:rsidRDefault="00291614" w:rsidP="00A057BA">
            <w:pPr>
              <w:spacing w:line="240" w:lineRule="auto"/>
              <w:rPr>
                <w:lang w:eastAsia="de-DE"/>
              </w:rPr>
            </w:pPr>
            <w:r w:rsidRPr="00291614">
              <w:rPr>
                <w:b/>
                <w:lang w:eastAsia="de-DE"/>
              </w:rPr>
              <w:t>SupplierPlannerCode</w:t>
            </w:r>
            <w:r>
              <w:rPr>
                <w:b/>
                <w:lang w:eastAsia="de-DE"/>
              </w:rPr>
              <w:t>:</w:t>
            </w:r>
            <w:r>
              <w:rPr>
                <w:b/>
                <w:lang w:eastAsia="de-DE"/>
              </w:rPr>
              <w:br/>
            </w:r>
            <w:r w:rsidRPr="00291614">
              <w:rPr>
                <w:lang w:eastAsia="de-DE"/>
              </w:rPr>
              <w:t>Stored by the supplier in article master data</w:t>
            </w:r>
          </w:p>
          <w:p w:rsidR="00291614" w:rsidRPr="006239D4" w:rsidRDefault="00291614" w:rsidP="00A057BA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3124EB" w:rsidRDefault="003124EB" w:rsidP="00A46A31"/>
    <w:p w:rsidR="003372EC" w:rsidRDefault="003372EC" w:rsidP="00A46A31"/>
    <w:p w:rsidR="00251A3B" w:rsidRPr="003F3442" w:rsidRDefault="00251A3B" w:rsidP="00251A3B">
      <w:pPr>
        <w:pStyle w:val="berschrift4"/>
      </w:pPr>
      <w:bookmarkStart w:id="100" w:name="_Toc349132658"/>
      <w:r w:rsidRPr="00251A3B">
        <w:t>asram:AgreedPriceProductCITradePrice</w:t>
      </w:r>
      <w:bookmarkEnd w:id="100"/>
    </w:p>
    <w:p w:rsidR="003124EB" w:rsidRDefault="007B5E39" w:rsidP="00A46A31">
      <w:r>
        <w:rPr>
          <w:b/>
          <w:noProof/>
          <w:lang w:val="de-DE" w:eastAsia="de-DE"/>
        </w:rPr>
        <w:pict>
          <v:group id="_x0000_s11700" style="position:absolute;margin-left:-45.85pt;margin-top:.35pt;width:481.9pt;height:124.4pt;z-index:268813312" coordorigin="501,8849" coordsize="9638,2488">
            <v:rect id="_x0000_s11664" style="position:absolute;left:8645;top:10300;width:1175;height:385" filled="f" fillcolor="#8db3e2" strokeweight="1pt">
              <v:textbox style="mso-next-textbox:#_x0000_s11664">
                <w:txbxContent>
                  <w:p w:rsidR="001E6E58" w:rsidRPr="0092092D" w:rsidRDefault="001E6E58" w:rsidP="003D52DF">
                    <w:pPr>
                      <w:spacing w:line="240" w:lineRule="auto"/>
                    </w:pPr>
                    <w:proofErr w:type="gramStart"/>
                    <w:r>
                      <w:rPr>
                        <w:rFonts w:cs="Arial"/>
                        <w:bCs/>
                        <w:szCs w:val="20"/>
                      </w:rPr>
                      <w:t>attributes</w:t>
                    </w:r>
                    <w:proofErr w:type="gramEnd"/>
                  </w:p>
                  <w:p w:rsidR="001E6E58" w:rsidRDefault="001E6E58" w:rsidP="003D52DF">
                    <w:pPr>
                      <w:spacing w:line="240" w:lineRule="auto"/>
                      <w:rPr>
                        <w:noProof/>
                        <w:lang w:val="de-DE" w:eastAsia="de-DE"/>
                      </w:rPr>
                    </w:pPr>
                  </w:p>
                  <w:p w:rsidR="001E6E58" w:rsidRPr="00C9342C" w:rsidRDefault="001E6E58" w:rsidP="003D52DF">
                    <w:pPr>
                      <w:spacing w:line="240" w:lineRule="auto"/>
                    </w:pPr>
                  </w:p>
                </w:txbxContent>
              </v:textbox>
            </v:rect>
            <v:rect id="_x0000_s11665" style="position:absolute;left:8645;top:10671;width:1399;height:469">
              <v:textbox style="mso-next-textbox:#_x0000_s11665">
                <w:txbxContent>
                  <w:p w:rsidR="001E6E58" w:rsidRPr="003D52DF" w:rsidRDefault="001E6E58" w:rsidP="003D52DF">
                    <w:pPr>
                      <w:rPr>
                        <w:lang w:val="de-DE"/>
                      </w:rPr>
                    </w:pPr>
                    <w:proofErr w:type="spellStart"/>
                    <w:r>
                      <w:rPr>
                        <w:lang w:val="de-DE"/>
                      </w:rPr>
                      <w:t>currencyID</w:t>
                    </w:r>
                    <w:proofErr w:type="spellEnd"/>
                  </w:p>
                </w:txbxContent>
              </v:textbox>
            </v:rect>
            <v:shape id="_x0000_s11666" type="#_x0000_t32" style="position:absolute;left:8131;top:10869;width:502;height:0" o:connectortype="straight" strokeweight="1pt"/>
            <v:rect id="_x0000_s10759" style="position:absolute;left:8740;top:8849;width:1175;height:385" filled="f" fillcolor="#8db3e2" strokeweight="1pt">
              <v:textbox style="mso-next-textbox:#_x0000_s10759">
                <w:txbxContent>
                  <w:p w:rsidR="001E6E58" w:rsidRPr="0092092D" w:rsidRDefault="001E6E58" w:rsidP="00494F77">
                    <w:pPr>
                      <w:spacing w:line="240" w:lineRule="auto"/>
                    </w:pPr>
                    <w:proofErr w:type="gramStart"/>
                    <w:r>
                      <w:rPr>
                        <w:rFonts w:cs="Arial"/>
                        <w:bCs/>
                        <w:szCs w:val="20"/>
                      </w:rPr>
                      <w:t>attributes</w:t>
                    </w:r>
                    <w:proofErr w:type="gramEnd"/>
                  </w:p>
                  <w:p w:rsidR="001E6E58" w:rsidRDefault="001E6E58" w:rsidP="00494F77">
                    <w:pPr>
                      <w:spacing w:line="240" w:lineRule="auto"/>
                      <w:rPr>
                        <w:noProof/>
                        <w:lang w:val="de-DE" w:eastAsia="de-DE"/>
                      </w:rPr>
                    </w:pPr>
                  </w:p>
                  <w:p w:rsidR="001E6E58" w:rsidRPr="00C9342C" w:rsidRDefault="001E6E58" w:rsidP="00494F77">
                    <w:pPr>
                      <w:spacing w:line="240" w:lineRule="auto"/>
                    </w:pPr>
                  </w:p>
                </w:txbxContent>
              </v:textbox>
            </v:rect>
            <v:rect id="_x0000_s10760" style="position:absolute;left:8740;top:9220;width:1399;height:469">
              <v:textbox style="mso-next-textbox:#_x0000_s10760">
                <w:txbxContent>
                  <w:p w:rsidR="001E6E58" w:rsidRPr="003417BD" w:rsidRDefault="001E6E58" w:rsidP="00494F77">
                    <w:proofErr w:type="spellStart"/>
                    <w:proofErr w:type="gramStart"/>
                    <w:r w:rsidRPr="003417BD">
                      <w:t>unitCode</w:t>
                    </w:r>
                    <w:proofErr w:type="spellEnd"/>
                    <w:proofErr w:type="gramEnd"/>
                  </w:p>
                </w:txbxContent>
              </v:textbox>
            </v:rect>
            <v:shape id="_x0000_s10761" type="#_x0000_t32" style="position:absolute;left:8226;top:9418;width:502;height:0" o:connectortype="straight" strokeweight="1pt"/>
            <v:rect id="_x0000_s9983" style="position:absolute;left:501;top:9869;width:4288;height:543" fillcolor="#8db3e2" strokeweight="2pt">
              <v:textbox style="mso-next-textbox:#_x0000_s9983">
                <w:txbxContent>
                  <w:p w:rsidR="001E6E58" w:rsidRPr="00EA5BAC" w:rsidRDefault="001E6E58" w:rsidP="00EA5BAC">
                    <w:pPr>
                      <w:rPr>
                        <w:szCs w:val="20"/>
                      </w:rPr>
                    </w:pPr>
                    <w:proofErr w:type="spellStart"/>
                    <w:proofErr w:type="gramStart"/>
                    <w:r w:rsidRPr="00EA5BAC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EA5BAC">
                      <w:rPr>
                        <w:rFonts w:cs="Arial"/>
                        <w:b/>
                        <w:bCs/>
                        <w:szCs w:val="20"/>
                      </w:rPr>
                      <w:t>AgreedPriceProductCITradePrice</w:t>
                    </w:r>
                    <w:proofErr w:type="spellEnd"/>
                  </w:p>
                </w:txbxContent>
              </v:textbox>
            </v:rect>
            <v:rect id="_x0000_s9984" style="position:absolute;left:5445;top:9475;width:789;height:462" stroked="f">
              <v:textbox style="mso-next-textbox:#_x0000_s9984">
                <w:txbxContent>
                  <w:p w:rsidR="001E6E58" w:rsidRPr="002F612C" w:rsidRDefault="001E6E58" w:rsidP="00EA5BAC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9985" style="position:absolute;left:5445;top:10875;width:789;height:462" stroked="f">
              <v:textbox style="mso-next-textbox:#_x0000_s9985">
                <w:txbxContent>
                  <w:p w:rsidR="001E6E58" w:rsidRPr="002F612C" w:rsidRDefault="001E6E58" w:rsidP="00EA5BAC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shape id="_x0000_s9986" type="#_x0000_t32" style="position:absolute;left:5416;top:9475;width:624;height:0" o:connectortype="straight" strokeweight="2pt"/>
            <v:rect id="_x0000_s9987" style="position:absolute;left:4807;top:10038;width:300;height:262" strokeweight="2pt"/>
            <v:rect id="_x0000_s9988" style="position:absolute;left:6041;top:10583;width:2096;height:543" filled="f" fillcolor="#8db3e2" strokeweight="2pt">
              <v:textbox style="mso-next-textbox:#_x0000_s9988">
                <w:txbxContent>
                  <w:p w:rsidR="001E6E58" w:rsidRPr="00EA5BAC" w:rsidRDefault="001E6E58" w:rsidP="00EA5BAC">
                    <w:proofErr w:type="spellStart"/>
                    <w:r w:rsidRPr="00EA5BAC">
                      <w:rPr>
                        <w:rFonts w:cs="Arial"/>
                        <w:bCs/>
                        <w:szCs w:val="20"/>
                        <w:lang w:val="de-DE"/>
                      </w:rPr>
                      <w:t>asram:UnitAmount</w:t>
                    </w:r>
                    <w:proofErr w:type="spellEnd"/>
                  </w:p>
                </w:txbxContent>
              </v:textbox>
            </v:rect>
            <v:shape id="_x0000_s9989" type="#_x0000_t32" style="position:absolute;left:5111;top:10168;width:315;height:0" o:connectortype="straight" strokeweight="2pt"/>
            <v:shape id="_x0000_s9990" type="#_x0000_t32" style="position:absolute;left:4797;top:10168;width:340;height:0" o:connectortype="straight" strokeweight="2pt"/>
            <v:rect id="_x0000_s9991" style="position:absolute;left:6035;top:9217;width:2186;height:543" filled="f" fillcolor="#8db3e2" strokeweight="2pt">
              <v:textbox style="mso-next-textbox:#_x0000_s9991">
                <w:txbxContent>
                  <w:p w:rsidR="001E6E58" w:rsidRPr="00EA5BAC" w:rsidRDefault="001E6E58" w:rsidP="00EA5BAC">
                    <w:pPr>
                      <w:rPr>
                        <w:szCs w:val="20"/>
                      </w:rPr>
                    </w:pPr>
                    <w:proofErr w:type="spellStart"/>
                    <w:proofErr w:type="gramStart"/>
                    <w:r w:rsidRPr="00EA5BAC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EA5BAC">
                      <w:rPr>
                        <w:rFonts w:cs="Arial"/>
                        <w:bCs/>
                        <w:szCs w:val="20"/>
                      </w:rPr>
                      <w:t>BasisQuantity</w:t>
                    </w:r>
                    <w:proofErr w:type="spellEnd"/>
                  </w:p>
                </w:txbxContent>
              </v:textbox>
            </v:rect>
            <v:shape id="_x0000_s9992" type="#_x0000_t32" style="position:absolute;left:5416;top:9475;width:10;height:1396" o:connectortype="straight" strokeweight="2pt"/>
            <v:shape id="_x0000_s9993" type="#_x0000_t32" style="position:absolute;left:5418;top:10871;width:624;height:0" o:connectortype="straight" strokeweight="2pt"/>
          </v:group>
        </w:pict>
      </w:r>
    </w:p>
    <w:p w:rsidR="003124EB" w:rsidRDefault="003124EB" w:rsidP="00A46A31"/>
    <w:p w:rsidR="003124EB" w:rsidRDefault="003124EB" w:rsidP="00A46A31"/>
    <w:p w:rsidR="003124EB" w:rsidRDefault="003124EB" w:rsidP="00A46A31"/>
    <w:p w:rsidR="003124EB" w:rsidRDefault="003124EB" w:rsidP="00A46A31"/>
    <w:p w:rsidR="003124EB" w:rsidRDefault="003124EB" w:rsidP="00A46A31"/>
    <w:p w:rsidR="003124EB" w:rsidRDefault="003124EB" w:rsidP="00A46A31"/>
    <w:p w:rsidR="003124EB" w:rsidRDefault="003124EB" w:rsidP="00A46A31"/>
    <w:p w:rsidR="003372EC" w:rsidRDefault="003372EC" w:rsidP="00A46A31"/>
    <w:p w:rsidR="003372EC" w:rsidRDefault="003372EC" w:rsidP="00A46A31"/>
    <w:p w:rsidR="003372EC" w:rsidRDefault="003372EC" w:rsidP="00A46A31"/>
    <w:p w:rsidR="003372EC" w:rsidRDefault="003372EC" w:rsidP="00A46A31"/>
    <w:p w:rsidR="003372EC" w:rsidRDefault="003372EC" w:rsidP="00A46A31"/>
    <w:p w:rsidR="003372EC" w:rsidRDefault="003372EC" w:rsidP="00A46A31"/>
    <w:p w:rsidR="003372EC" w:rsidRDefault="003372EC" w:rsidP="00A46A31"/>
    <w:p w:rsidR="003372EC" w:rsidRDefault="003372EC" w:rsidP="00A46A31"/>
    <w:p w:rsidR="003372EC" w:rsidRDefault="003372EC" w:rsidP="00A46A31"/>
    <w:p w:rsidR="003372EC" w:rsidRDefault="003372EC" w:rsidP="00A46A31"/>
    <w:p w:rsidR="003372EC" w:rsidRDefault="003372EC" w:rsidP="00A46A31"/>
    <w:p w:rsidR="003372EC" w:rsidRDefault="003372EC" w:rsidP="00A46A31"/>
    <w:p w:rsidR="003372EC" w:rsidRDefault="003372EC" w:rsidP="00A46A31"/>
    <w:p w:rsidR="003372EC" w:rsidRDefault="003372EC" w:rsidP="00A46A31"/>
    <w:p w:rsidR="003372EC" w:rsidRDefault="003372EC" w:rsidP="00A46A31"/>
    <w:p w:rsidR="003372EC" w:rsidRDefault="003372EC" w:rsidP="00A46A31"/>
    <w:p w:rsidR="003372EC" w:rsidRDefault="003372EC" w:rsidP="00A46A31"/>
    <w:p w:rsidR="003372EC" w:rsidRDefault="003372EC" w:rsidP="00A46A31"/>
    <w:p w:rsidR="003124EB" w:rsidRDefault="003124EB" w:rsidP="00A46A31"/>
    <w:p w:rsidR="00944B14" w:rsidRDefault="00944B14" w:rsidP="00A46A31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85"/>
        <w:gridCol w:w="1206"/>
        <w:gridCol w:w="1020"/>
        <w:gridCol w:w="1062"/>
        <w:gridCol w:w="1631"/>
        <w:gridCol w:w="1066"/>
      </w:tblGrid>
      <w:tr w:rsidR="006F6F1F" w:rsidRPr="006239D4" w:rsidTr="00A057BA">
        <w:trPr>
          <w:trHeight w:val="330"/>
        </w:trPr>
        <w:tc>
          <w:tcPr>
            <w:tcW w:w="1873" w:type="pct"/>
            <w:shd w:val="clear" w:color="auto" w:fill="FFFFCC"/>
            <w:noWrap/>
            <w:vAlign w:val="center"/>
            <w:hideMark/>
          </w:tcPr>
          <w:p w:rsidR="006F6F1F" w:rsidRPr="006239D4" w:rsidRDefault="006F6F1F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630" w:type="pct"/>
            <w:shd w:val="clear" w:color="auto" w:fill="FFFFCC"/>
            <w:noWrap/>
            <w:vAlign w:val="center"/>
            <w:hideMark/>
          </w:tcPr>
          <w:p w:rsidR="006F6F1F" w:rsidRPr="006239D4" w:rsidRDefault="006F6F1F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33" w:type="pct"/>
            <w:shd w:val="clear" w:color="auto" w:fill="FFFFCC"/>
            <w:noWrap/>
            <w:vAlign w:val="center"/>
            <w:hideMark/>
          </w:tcPr>
          <w:p w:rsidR="006F6F1F" w:rsidRPr="006239D4" w:rsidRDefault="006F6F1F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555" w:type="pct"/>
            <w:shd w:val="clear" w:color="auto" w:fill="FFFFCC"/>
            <w:noWrap/>
            <w:vAlign w:val="center"/>
            <w:hideMark/>
          </w:tcPr>
          <w:p w:rsidR="006F6F1F" w:rsidRPr="006239D4" w:rsidRDefault="006F6F1F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852" w:type="pct"/>
            <w:shd w:val="clear" w:color="auto" w:fill="FFFFCC"/>
            <w:noWrap/>
            <w:vAlign w:val="center"/>
            <w:hideMark/>
          </w:tcPr>
          <w:p w:rsidR="006F6F1F" w:rsidRPr="006239D4" w:rsidRDefault="006F6F1F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57" w:type="pct"/>
            <w:shd w:val="clear" w:color="auto" w:fill="FFFFCC"/>
            <w:noWrap/>
            <w:vAlign w:val="center"/>
            <w:hideMark/>
          </w:tcPr>
          <w:p w:rsidR="006F6F1F" w:rsidRPr="006239D4" w:rsidRDefault="006F6F1F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6F6F1F" w:rsidRPr="006239D4" w:rsidTr="00A057BA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6F6F1F" w:rsidRPr="006239D4" w:rsidRDefault="006F6F1F" w:rsidP="00A057BA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6F6F1F" w:rsidRPr="006239D4" w:rsidTr="00A057BA">
        <w:trPr>
          <w:trHeight w:val="315"/>
        </w:trPr>
        <w:tc>
          <w:tcPr>
            <w:tcW w:w="1873" w:type="pct"/>
            <w:shd w:val="clear" w:color="auto" w:fill="auto"/>
            <w:noWrap/>
            <w:vAlign w:val="center"/>
            <w:hideMark/>
          </w:tcPr>
          <w:p w:rsidR="006F6F1F" w:rsidRDefault="006F6F1F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6F6F1F" w:rsidRDefault="003D52DF" w:rsidP="008B618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unitCode</w:t>
            </w:r>
          </w:p>
          <w:p w:rsidR="008B618A" w:rsidRPr="006239D4" w:rsidRDefault="008B618A" w:rsidP="008B618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630" w:type="pct"/>
            <w:shd w:val="clear" w:color="auto" w:fill="auto"/>
            <w:vAlign w:val="center"/>
            <w:hideMark/>
          </w:tcPr>
          <w:p w:rsidR="006F6F1F" w:rsidRPr="006239D4" w:rsidRDefault="006F6F1F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6F6F1F" w:rsidRPr="006239D4" w:rsidRDefault="006F6F1F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3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6F6F1F" w:rsidRPr="006239D4" w:rsidRDefault="006F6F1F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6</w:t>
            </w:r>
          </w:p>
        </w:tc>
        <w:tc>
          <w:tcPr>
            <w:tcW w:w="852" w:type="pct"/>
            <w:shd w:val="clear" w:color="auto" w:fill="auto"/>
            <w:noWrap/>
            <w:vAlign w:val="center"/>
            <w:hideMark/>
          </w:tcPr>
          <w:p w:rsidR="006F6F1F" w:rsidRPr="006239D4" w:rsidRDefault="00434FD1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PCE</w:t>
            </w:r>
          </w:p>
        </w:tc>
        <w:tc>
          <w:tcPr>
            <w:tcW w:w="557" w:type="pct"/>
            <w:shd w:val="clear" w:color="auto" w:fill="auto"/>
            <w:noWrap/>
            <w:vAlign w:val="center"/>
            <w:hideMark/>
          </w:tcPr>
          <w:p w:rsidR="006F6F1F" w:rsidRPr="006239D4" w:rsidRDefault="006F6F1F" w:rsidP="00A057BA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6F6F1F" w:rsidRPr="006239D4" w:rsidTr="006F6F1F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6F6F1F" w:rsidRDefault="006F6F1F" w:rsidP="006F6F1F">
            <w:pPr>
              <w:spacing w:line="240" w:lineRule="auto"/>
              <w:rPr>
                <w:b/>
                <w:lang w:eastAsia="de-DE"/>
              </w:rPr>
            </w:pPr>
          </w:p>
          <w:p w:rsidR="006F6F1F" w:rsidRDefault="006F6F1F" w:rsidP="006F6F1F">
            <w:pPr>
              <w:spacing w:line="240" w:lineRule="auto"/>
              <w:rPr>
                <w:b/>
                <w:lang w:eastAsia="de-DE"/>
              </w:rPr>
            </w:pPr>
            <w:r w:rsidRPr="006F6F1F">
              <w:rPr>
                <w:b/>
                <w:lang w:eastAsia="de-DE"/>
              </w:rPr>
              <w:t>UnitOfMeasure</w:t>
            </w:r>
          </w:p>
          <w:p w:rsidR="006F6F1F" w:rsidRDefault="006F6F1F" w:rsidP="00A057BA">
            <w:pPr>
              <w:spacing w:line="240" w:lineRule="auto"/>
              <w:jc w:val="center"/>
              <w:rPr>
                <w:rFonts w:eastAsia="Times New Roman"/>
                <w:color w:val="000000"/>
                <w:lang w:eastAsia="de-DE"/>
              </w:rPr>
            </w:pPr>
          </w:p>
        </w:tc>
      </w:tr>
      <w:tr w:rsidR="006F6F1F" w:rsidRPr="006239D4" w:rsidTr="00A057BA">
        <w:trPr>
          <w:trHeight w:val="315"/>
        </w:trPr>
        <w:tc>
          <w:tcPr>
            <w:tcW w:w="1873" w:type="pct"/>
            <w:shd w:val="clear" w:color="auto" w:fill="auto"/>
            <w:noWrap/>
            <w:vAlign w:val="center"/>
            <w:hideMark/>
          </w:tcPr>
          <w:p w:rsidR="006F6F1F" w:rsidRDefault="006F6F1F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6F6F1F" w:rsidRDefault="006F6F1F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6F6F1F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asram:BasisQuantity</w:t>
            </w:r>
          </w:p>
          <w:p w:rsidR="006F6F1F" w:rsidRPr="006239D4" w:rsidRDefault="006F6F1F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630" w:type="pct"/>
            <w:shd w:val="clear" w:color="auto" w:fill="auto"/>
            <w:vAlign w:val="center"/>
            <w:hideMark/>
          </w:tcPr>
          <w:p w:rsidR="006F6F1F" w:rsidRPr="006239D4" w:rsidRDefault="00E927E5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Decimal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6F6F1F" w:rsidRPr="006239D4" w:rsidRDefault="00E927E5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15+5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6F6F1F" w:rsidRPr="006239D4" w:rsidRDefault="006F6F1F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6</w:t>
            </w:r>
          </w:p>
        </w:tc>
        <w:tc>
          <w:tcPr>
            <w:tcW w:w="852" w:type="pct"/>
            <w:shd w:val="clear" w:color="auto" w:fill="auto"/>
            <w:noWrap/>
            <w:vAlign w:val="center"/>
            <w:hideMark/>
          </w:tcPr>
          <w:p w:rsidR="006F6F1F" w:rsidRPr="006239D4" w:rsidRDefault="00434FD1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EUR</w:t>
            </w:r>
          </w:p>
        </w:tc>
        <w:tc>
          <w:tcPr>
            <w:tcW w:w="557" w:type="pct"/>
            <w:shd w:val="clear" w:color="auto" w:fill="auto"/>
            <w:noWrap/>
            <w:vAlign w:val="center"/>
            <w:hideMark/>
          </w:tcPr>
          <w:p w:rsidR="006F6F1F" w:rsidRPr="006239D4" w:rsidRDefault="006F6F1F" w:rsidP="00A057BA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6F6F1F" w:rsidRPr="006239D4" w:rsidTr="006F6F1F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6F6F1F" w:rsidRDefault="006F6F1F" w:rsidP="006F6F1F">
            <w:pPr>
              <w:spacing w:line="240" w:lineRule="auto"/>
              <w:rPr>
                <w:b/>
                <w:lang w:eastAsia="de-DE"/>
              </w:rPr>
            </w:pPr>
          </w:p>
          <w:p w:rsidR="006F6F1F" w:rsidRDefault="006F6F1F" w:rsidP="006F6F1F">
            <w:pPr>
              <w:spacing w:line="240" w:lineRule="auto"/>
              <w:rPr>
                <w:b/>
                <w:lang w:eastAsia="de-DE"/>
              </w:rPr>
            </w:pPr>
            <w:r w:rsidRPr="006F6F1F">
              <w:rPr>
                <w:b/>
                <w:lang w:eastAsia="de-DE"/>
              </w:rPr>
              <w:t>UnitPrice</w:t>
            </w:r>
          </w:p>
          <w:p w:rsidR="006F6F1F" w:rsidRDefault="006F6F1F" w:rsidP="00A057BA">
            <w:pPr>
              <w:spacing w:line="240" w:lineRule="auto"/>
              <w:jc w:val="center"/>
              <w:rPr>
                <w:rFonts w:eastAsia="Times New Roman"/>
                <w:color w:val="000000"/>
                <w:lang w:eastAsia="de-DE"/>
              </w:rPr>
            </w:pPr>
          </w:p>
        </w:tc>
      </w:tr>
      <w:tr w:rsidR="006F6F1F" w:rsidRPr="006239D4" w:rsidTr="00A057BA">
        <w:trPr>
          <w:trHeight w:val="315"/>
        </w:trPr>
        <w:tc>
          <w:tcPr>
            <w:tcW w:w="1873" w:type="pct"/>
            <w:shd w:val="clear" w:color="auto" w:fill="auto"/>
            <w:noWrap/>
            <w:vAlign w:val="center"/>
            <w:hideMark/>
          </w:tcPr>
          <w:p w:rsidR="003A48F6" w:rsidRDefault="003A48F6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6F6F1F" w:rsidRDefault="006F6F1F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6F6F1F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asram:UnitAmount</w:t>
            </w:r>
          </w:p>
          <w:p w:rsidR="003A48F6" w:rsidRDefault="003A48F6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</w:tc>
        <w:tc>
          <w:tcPr>
            <w:tcW w:w="630" w:type="pct"/>
            <w:shd w:val="clear" w:color="auto" w:fill="auto"/>
            <w:vAlign w:val="center"/>
            <w:hideMark/>
          </w:tcPr>
          <w:p w:rsidR="006F6F1F" w:rsidRDefault="00E927E5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Decimal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6F6F1F" w:rsidRDefault="00E927E5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15+5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6F6F1F" w:rsidRDefault="003A48F6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6</w:t>
            </w:r>
          </w:p>
        </w:tc>
        <w:tc>
          <w:tcPr>
            <w:tcW w:w="852" w:type="pct"/>
            <w:shd w:val="clear" w:color="auto" w:fill="auto"/>
            <w:noWrap/>
            <w:vAlign w:val="center"/>
            <w:hideMark/>
          </w:tcPr>
          <w:p w:rsidR="006F6F1F" w:rsidRPr="006239D4" w:rsidRDefault="00434FD1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EUR</w:t>
            </w:r>
          </w:p>
        </w:tc>
        <w:tc>
          <w:tcPr>
            <w:tcW w:w="557" w:type="pct"/>
            <w:shd w:val="clear" w:color="auto" w:fill="auto"/>
            <w:noWrap/>
            <w:vAlign w:val="center"/>
            <w:hideMark/>
          </w:tcPr>
          <w:p w:rsidR="006F6F1F" w:rsidRDefault="003A48F6" w:rsidP="00A057BA">
            <w:pPr>
              <w:spacing w:line="240" w:lineRule="auto"/>
              <w:jc w:val="center"/>
              <w:rPr>
                <w:rFonts w:eastAsia="Times New Roman"/>
                <w:color w:val="000000"/>
                <w:lang w:eastAsia="de-DE"/>
              </w:rPr>
            </w:pPr>
            <w:r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3A48F6" w:rsidRPr="006239D4" w:rsidTr="003A48F6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3A48F6" w:rsidRDefault="003A48F6" w:rsidP="003A48F6">
            <w:pPr>
              <w:spacing w:line="240" w:lineRule="auto"/>
              <w:rPr>
                <w:rFonts w:eastAsia="Times New Roman"/>
                <w:b/>
                <w:color w:val="000000"/>
                <w:lang w:eastAsia="de-DE"/>
              </w:rPr>
            </w:pPr>
          </w:p>
          <w:p w:rsidR="003A48F6" w:rsidRDefault="003A48F6" w:rsidP="003A48F6">
            <w:pPr>
              <w:spacing w:line="240" w:lineRule="auto"/>
              <w:rPr>
                <w:rFonts w:eastAsia="Times New Roman"/>
                <w:b/>
                <w:color w:val="000000"/>
                <w:lang w:eastAsia="de-DE"/>
              </w:rPr>
            </w:pPr>
            <w:r w:rsidRPr="003A48F6">
              <w:rPr>
                <w:rFonts w:eastAsia="Times New Roman"/>
                <w:b/>
                <w:color w:val="000000"/>
                <w:lang w:eastAsia="de-DE"/>
              </w:rPr>
              <w:t>PricePerUnit</w:t>
            </w:r>
          </w:p>
          <w:p w:rsidR="003A48F6" w:rsidRDefault="003A48F6" w:rsidP="00A057BA">
            <w:pPr>
              <w:spacing w:line="240" w:lineRule="auto"/>
              <w:jc w:val="center"/>
              <w:rPr>
                <w:rFonts w:eastAsia="Times New Roman"/>
                <w:color w:val="000000"/>
                <w:lang w:eastAsia="de-DE"/>
              </w:rPr>
            </w:pPr>
          </w:p>
        </w:tc>
      </w:tr>
      <w:tr w:rsidR="003A48F6" w:rsidRPr="006239D4" w:rsidTr="00A057BA">
        <w:trPr>
          <w:trHeight w:val="315"/>
        </w:trPr>
        <w:tc>
          <w:tcPr>
            <w:tcW w:w="1873" w:type="pct"/>
            <w:shd w:val="clear" w:color="auto" w:fill="auto"/>
            <w:noWrap/>
            <w:vAlign w:val="center"/>
            <w:hideMark/>
          </w:tcPr>
          <w:p w:rsidR="003A48F6" w:rsidRDefault="003A48F6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3A48F6" w:rsidRDefault="004A5911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c</w:t>
            </w:r>
            <w:r w:rsidR="003D52DF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urrencyID</w:t>
            </w:r>
          </w:p>
          <w:p w:rsidR="003A48F6" w:rsidRDefault="003A48F6" w:rsidP="00A057BA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</w:tc>
        <w:tc>
          <w:tcPr>
            <w:tcW w:w="630" w:type="pct"/>
            <w:shd w:val="clear" w:color="auto" w:fill="auto"/>
            <w:vAlign w:val="center"/>
            <w:hideMark/>
          </w:tcPr>
          <w:p w:rsidR="003A48F6" w:rsidRDefault="003A48F6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3A48F6" w:rsidRDefault="00327D22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3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3A48F6" w:rsidRDefault="003A48F6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6</w:t>
            </w:r>
          </w:p>
        </w:tc>
        <w:tc>
          <w:tcPr>
            <w:tcW w:w="852" w:type="pct"/>
            <w:shd w:val="clear" w:color="auto" w:fill="auto"/>
            <w:noWrap/>
            <w:vAlign w:val="center"/>
            <w:hideMark/>
          </w:tcPr>
          <w:p w:rsidR="003A48F6" w:rsidRPr="006239D4" w:rsidRDefault="00434FD1" w:rsidP="00A057BA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EUR</w:t>
            </w:r>
          </w:p>
        </w:tc>
        <w:tc>
          <w:tcPr>
            <w:tcW w:w="557" w:type="pct"/>
            <w:shd w:val="clear" w:color="auto" w:fill="auto"/>
            <w:noWrap/>
            <w:vAlign w:val="center"/>
            <w:hideMark/>
          </w:tcPr>
          <w:p w:rsidR="003A48F6" w:rsidRDefault="003A48F6" w:rsidP="00A057BA">
            <w:pPr>
              <w:spacing w:line="240" w:lineRule="auto"/>
              <w:jc w:val="center"/>
              <w:rPr>
                <w:rFonts w:eastAsia="Times New Roman"/>
                <w:color w:val="000000"/>
                <w:lang w:eastAsia="de-DE"/>
              </w:rPr>
            </w:pPr>
            <w:r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3A48F6" w:rsidRPr="006239D4" w:rsidTr="006F6F1F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3D52DF" w:rsidRDefault="003D52DF" w:rsidP="003A48F6">
            <w:pPr>
              <w:spacing w:line="240" w:lineRule="auto"/>
              <w:rPr>
                <w:rFonts w:eastAsia="Times New Roman"/>
                <w:b/>
                <w:color w:val="000000"/>
                <w:lang w:eastAsia="de-DE"/>
              </w:rPr>
            </w:pPr>
          </w:p>
          <w:p w:rsidR="003A48F6" w:rsidRDefault="003372EC" w:rsidP="003A48F6">
            <w:pPr>
              <w:spacing w:line="240" w:lineRule="auto"/>
              <w:rPr>
                <w:rFonts w:eastAsia="Times New Roman"/>
                <w:b/>
                <w:color w:val="000000"/>
                <w:lang w:eastAsia="de-DE"/>
              </w:rPr>
            </w:pPr>
            <w:r w:rsidRPr="003372EC">
              <w:rPr>
                <w:rFonts w:eastAsia="Times New Roman"/>
                <w:b/>
                <w:color w:val="000000"/>
                <w:lang w:eastAsia="de-DE"/>
              </w:rPr>
              <w:t>Currency</w:t>
            </w:r>
          </w:p>
          <w:p w:rsidR="003A48F6" w:rsidRDefault="003A48F6" w:rsidP="003A48F6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F766BB" w:rsidRDefault="00F766BB" w:rsidP="00A46A31"/>
    <w:p w:rsidR="00EA5BAC" w:rsidRDefault="00EA5BAC" w:rsidP="00A46A31"/>
    <w:p w:rsidR="00F766BB" w:rsidRDefault="00F766BB" w:rsidP="00A46A31"/>
    <w:p w:rsidR="00A057BA" w:rsidRDefault="00A057BA" w:rsidP="00A46A31"/>
    <w:p w:rsidR="00A057BA" w:rsidRDefault="00A057BA" w:rsidP="00A46A31"/>
    <w:p w:rsidR="00A057BA" w:rsidRDefault="00A057BA" w:rsidP="00A46A31"/>
    <w:p w:rsidR="00A057BA" w:rsidRDefault="00A057BA" w:rsidP="00A46A31"/>
    <w:p w:rsidR="00A057BA" w:rsidRDefault="00A057BA" w:rsidP="00A46A31"/>
    <w:p w:rsidR="00A057BA" w:rsidRDefault="00A057BA" w:rsidP="00A46A31"/>
    <w:p w:rsidR="00A057BA" w:rsidRDefault="00A057BA" w:rsidP="00A46A31"/>
    <w:p w:rsidR="00A057BA" w:rsidRDefault="00A057BA" w:rsidP="00A46A31"/>
    <w:p w:rsidR="00A057BA" w:rsidRDefault="00A057BA" w:rsidP="00A46A31"/>
    <w:p w:rsidR="00A057BA" w:rsidRDefault="00A057BA" w:rsidP="00A46A31"/>
    <w:p w:rsidR="00A057BA" w:rsidRDefault="00A057BA" w:rsidP="00A46A31"/>
    <w:p w:rsidR="00A057BA" w:rsidRDefault="00A057BA" w:rsidP="00A46A31"/>
    <w:p w:rsidR="00A057BA" w:rsidRDefault="00A057BA" w:rsidP="00A46A31"/>
    <w:p w:rsidR="00A057BA" w:rsidRDefault="00A057BA" w:rsidP="00A46A31"/>
    <w:p w:rsidR="00A057BA" w:rsidRDefault="00A057BA" w:rsidP="00A46A31"/>
    <w:p w:rsidR="00A057BA" w:rsidRDefault="00A057BA" w:rsidP="00A46A31"/>
    <w:p w:rsidR="00A057BA" w:rsidRDefault="00A057BA" w:rsidP="00A46A31"/>
    <w:p w:rsidR="00A057BA" w:rsidRDefault="00A057BA" w:rsidP="00A46A31"/>
    <w:p w:rsidR="00A057BA" w:rsidRDefault="00A057BA" w:rsidP="00A46A31"/>
    <w:p w:rsidR="00A057BA" w:rsidRDefault="00A057BA" w:rsidP="00A46A31"/>
    <w:p w:rsidR="00A057BA" w:rsidRDefault="00A057BA" w:rsidP="00A46A31"/>
    <w:p w:rsidR="00A057BA" w:rsidRDefault="00A057BA" w:rsidP="00A46A31"/>
    <w:p w:rsidR="00A057BA" w:rsidRDefault="00A057BA" w:rsidP="00A46A31"/>
    <w:p w:rsidR="00A057BA" w:rsidRDefault="00A057BA" w:rsidP="00A46A31"/>
    <w:p w:rsidR="00DB62B9" w:rsidRDefault="00DB62B9" w:rsidP="00DB62B9">
      <w:pPr>
        <w:pStyle w:val="berschrift3"/>
        <w:rPr>
          <w:sz w:val="24"/>
          <w:szCs w:val="24"/>
        </w:rPr>
      </w:pPr>
      <w:bookmarkStart w:id="101" w:name="_asram:SpecifiedCIBILSupplyChainTrad_1"/>
      <w:bookmarkStart w:id="102" w:name="_Toc349132659"/>
      <w:bookmarkEnd w:id="101"/>
      <w:r w:rsidRPr="00DB62B9">
        <w:rPr>
          <w:sz w:val="24"/>
          <w:szCs w:val="24"/>
        </w:rPr>
        <w:lastRenderedPageBreak/>
        <w:t>asram:SpecifiedCIBILSupplyChainTradeDelivery</w:t>
      </w:r>
      <w:bookmarkEnd w:id="102"/>
    </w:p>
    <w:p w:rsidR="00DB62B9" w:rsidRDefault="00DB62B9" w:rsidP="00DB62B9"/>
    <w:p w:rsidR="000648E2" w:rsidRDefault="000648E2" w:rsidP="000648E2">
      <w:pPr>
        <w:spacing w:line="240" w:lineRule="auto"/>
        <w:rPr>
          <w:noProof/>
          <w:lang w:eastAsia="de-DE"/>
        </w:rPr>
      </w:pPr>
      <w:r>
        <w:rPr>
          <w:noProof/>
          <w:lang w:eastAsia="de-DE"/>
        </w:rPr>
        <w:t xml:space="preserve">The header is specified by the item </w:t>
      </w:r>
      <w:r w:rsidRPr="004A17ED">
        <w:rPr>
          <w:rFonts w:cs="Arial"/>
          <w:b/>
          <w:bCs/>
          <w:szCs w:val="20"/>
        </w:rPr>
        <w:t xml:space="preserve">asram:SpecifiedCIBILSupplyChainTradeDelivery </w:t>
      </w:r>
      <w:r>
        <w:rPr>
          <w:noProof/>
          <w:lang w:eastAsia="de-DE"/>
        </w:rPr>
        <w:t>consists of following substructures:</w:t>
      </w:r>
    </w:p>
    <w:p w:rsidR="000648E2" w:rsidRDefault="000648E2" w:rsidP="000648E2"/>
    <w:p w:rsidR="000648E2" w:rsidRPr="00DF7B56" w:rsidRDefault="000648E2" w:rsidP="000648E2">
      <w:pPr>
        <w:numPr>
          <w:ilvl w:val="0"/>
          <w:numId w:val="3"/>
        </w:numPr>
        <w:spacing w:line="240" w:lineRule="auto"/>
        <w:rPr>
          <w:szCs w:val="20"/>
        </w:rPr>
      </w:pPr>
      <w:r>
        <w:rPr>
          <w:rFonts w:cs="Arial"/>
          <w:bCs/>
          <w:szCs w:val="20"/>
        </w:rPr>
        <w:t xml:space="preserve">       </w:t>
      </w:r>
      <w:r w:rsidRPr="000648E2">
        <w:rPr>
          <w:rFonts w:cs="Arial"/>
          <w:bCs/>
          <w:szCs w:val="20"/>
        </w:rPr>
        <w:t>asram:ReceivedQuantity</w:t>
      </w:r>
    </w:p>
    <w:p w:rsidR="000648E2" w:rsidRPr="00591FDF" w:rsidRDefault="000648E2" w:rsidP="000648E2">
      <w:pPr>
        <w:ind w:left="360"/>
        <w:rPr>
          <w:rFonts w:cs="Arial"/>
          <w:bCs/>
          <w:szCs w:val="20"/>
          <w:lang w:val="de-DE"/>
        </w:rPr>
      </w:pPr>
      <w:r>
        <w:rPr>
          <w:bCs/>
          <w:szCs w:val="20"/>
        </w:rPr>
        <w:t>3.3</w:t>
      </w:r>
      <w:r w:rsidRPr="00591FDF">
        <w:rPr>
          <w:bCs/>
          <w:szCs w:val="20"/>
        </w:rPr>
        <w:t>.</w:t>
      </w:r>
      <w:r>
        <w:rPr>
          <w:bCs/>
          <w:szCs w:val="20"/>
        </w:rPr>
        <w:t>3.</w:t>
      </w:r>
      <w:r w:rsidRPr="00591FDF">
        <w:rPr>
          <w:bCs/>
          <w:szCs w:val="20"/>
        </w:rPr>
        <w:t xml:space="preserve">1  </w:t>
      </w:r>
      <w:hyperlink w:anchor="_asram:InformationCINote" w:history="1">
        <w:r w:rsidRPr="0043175A">
          <w:rPr>
            <w:rStyle w:val="Hyperlink"/>
            <w:bCs/>
            <w:szCs w:val="20"/>
          </w:rPr>
          <w:t>asram:InformationCINote</w:t>
        </w:r>
      </w:hyperlink>
    </w:p>
    <w:p w:rsidR="000648E2" w:rsidRDefault="000648E2" w:rsidP="000648E2">
      <w:pPr>
        <w:spacing w:line="240" w:lineRule="auto"/>
        <w:ind w:firstLine="360"/>
      </w:pPr>
      <w:r>
        <w:rPr>
          <w:bCs/>
          <w:szCs w:val="20"/>
        </w:rPr>
        <w:t xml:space="preserve">3.3.3.2  </w:t>
      </w:r>
      <w:hyperlink w:anchor="_asram:DespatchAdviceReferencedCIRef" w:history="1">
        <w:r w:rsidRPr="0043175A">
          <w:rPr>
            <w:rStyle w:val="Hyperlink"/>
            <w:rFonts w:cs="Arial"/>
            <w:bCs/>
            <w:szCs w:val="20"/>
            <w:lang w:val="de-DE"/>
          </w:rPr>
          <w:t>asram:DespatchAdviceReferencedCIReferencedDocument</w:t>
        </w:r>
      </w:hyperlink>
    </w:p>
    <w:p w:rsidR="000648E2" w:rsidRDefault="000648E2" w:rsidP="000648E2">
      <w:pPr>
        <w:spacing w:line="240" w:lineRule="auto"/>
        <w:ind w:firstLine="360"/>
        <w:rPr>
          <w:rFonts w:cs="Arial"/>
          <w:bCs/>
          <w:szCs w:val="20"/>
          <w:lang w:val="de-DE"/>
        </w:rPr>
      </w:pPr>
      <w:r>
        <w:rPr>
          <w:rFonts w:cs="Arial"/>
          <w:bCs/>
          <w:szCs w:val="20"/>
          <w:lang w:val="de-DE"/>
        </w:rPr>
        <w:t>3.3.3.3</w:t>
      </w:r>
      <w:r w:rsidRPr="004F16E2">
        <w:rPr>
          <w:rFonts w:cs="Arial"/>
          <w:bCs/>
          <w:szCs w:val="20"/>
          <w:lang w:val="de-DE"/>
        </w:rPr>
        <w:t xml:space="preserve"> </w:t>
      </w:r>
      <w:r>
        <w:rPr>
          <w:rFonts w:cs="Arial"/>
          <w:bCs/>
          <w:szCs w:val="20"/>
          <w:lang w:val="de-DE"/>
        </w:rPr>
        <w:t xml:space="preserve"> </w:t>
      </w:r>
      <w:hyperlink w:anchor="_asram:ConsumptionCISupplyChainSched" w:history="1">
        <w:r w:rsidRPr="0043175A">
          <w:rPr>
            <w:rStyle w:val="Hyperlink"/>
            <w:rFonts w:cs="Arial"/>
            <w:bCs/>
            <w:szCs w:val="20"/>
            <w:lang w:val="de-DE"/>
          </w:rPr>
          <w:t>asram:ConsumptionCISupplyChainSchedule</w:t>
        </w:r>
      </w:hyperlink>
    </w:p>
    <w:p w:rsidR="000648E2" w:rsidRPr="003D3D51" w:rsidRDefault="0015354A" w:rsidP="000648E2">
      <w:pPr>
        <w:spacing w:line="240" w:lineRule="auto"/>
        <w:ind w:firstLine="360"/>
        <w:rPr>
          <w:szCs w:val="20"/>
        </w:rPr>
      </w:pPr>
      <w:r>
        <w:rPr>
          <w:rFonts w:cs="Arial"/>
          <w:bCs/>
          <w:szCs w:val="20"/>
          <w:lang w:val="de-DE"/>
        </w:rPr>
        <w:t>3.3.3.4</w:t>
      </w:r>
      <w:r w:rsidR="000648E2" w:rsidRPr="004F16E2">
        <w:rPr>
          <w:rFonts w:cs="Arial"/>
          <w:bCs/>
          <w:szCs w:val="20"/>
          <w:lang w:val="de-DE"/>
        </w:rPr>
        <w:t xml:space="preserve"> </w:t>
      </w:r>
      <w:r w:rsidR="000648E2">
        <w:rPr>
          <w:rFonts w:cs="Arial"/>
          <w:bCs/>
          <w:szCs w:val="20"/>
          <w:lang w:val="de-DE"/>
        </w:rPr>
        <w:t xml:space="preserve"> </w:t>
      </w:r>
      <w:hyperlink w:anchor="_asram:ShipToCITradeParty" w:history="1">
        <w:r w:rsidR="000648E2" w:rsidRPr="0043175A">
          <w:rPr>
            <w:rStyle w:val="Hyperlink"/>
            <w:rFonts w:cs="Arial"/>
            <w:bCs/>
            <w:szCs w:val="20"/>
            <w:lang w:val="de-DE"/>
          </w:rPr>
          <w:t>asram:ShipToCITradeParty</w:t>
        </w:r>
      </w:hyperlink>
    </w:p>
    <w:p w:rsidR="00A057BA" w:rsidRDefault="00A057BA" w:rsidP="00DB62B9"/>
    <w:p w:rsidR="000648E2" w:rsidRDefault="000648E2" w:rsidP="00DB62B9"/>
    <w:p w:rsidR="00A057BA" w:rsidRDefault="007B5E39" w:rsidP="00DB62B9">
      <w:r>
        <w:rPr>
          <w:noProof/>
          <w:lang w:val="de-DE" w:eastAsia="de-DE"/>
        </w:rPr>
        <w:pict>
          <v:group id="_x0000_s11671" style="position:absolute;margin-left:-45.75pt;margin-top:4.55pt;width:561.4pt;height:225.5pt;z-index:268666880" coordorigin="503,4649" coordsize="11228,4510">
            <v:rect id="_x0000_s11193" style="position:absolute;left:9193;top:4649;width:1175;height:385" filled="f" fillcolor="#8db3e2" strokeweight="1pt">
              <v:textbox style="mso-next-textbox:#_x0000_s11193">
                <w:txbxContent>
                  <w:p w:rsidR="001E6E58" w:rsidRPr="0092092D" w:rsidRDefault="001E6E58" w:rsidP="002E6113">
                    <w:pPr>
                      <w:spacing w:line="240" w:lineRule="auto"/>
                    </w:pPr>
                    <w:proofErr w:type="gramStart"/>
                    <w:r>
                      <w:rPr>
                        <w:rFonts w:cs="Arial"/>
                        <w:bCs/>
                        <w:szCs w:val="20"/>
                      </w:rPr>
                      <w:t>attributes</w:t>
                    </w:r>
                    <w:proofErr w:type="gramEnd"/>
                  </w:p>
                  <w:p w:rsidR="001E6E58" w:rsidRDefault="001E6E58" w:rsidP="002E6113">
                    <w:pPr>
                      <w:spacing w:line="240" w:lineRule="auto"/>
                      <w:rPr>
                        <w:noProof/>
                        <w:lang w:val="de-DE" w:eastAsia="de-DE"/>
                      </w:rPr>
                    </w:pPr>
                  </w:p>
                  <w:p w:rsidR="001E6E58" w:rsidRPr="00C9342C" w:rsidRDefault="001E6E58" w:rsidP="002E6113">
                    <w:pPr>
                      <w:spacing w:line="240" w:lineRule="auto"/>
                    </w:pPr>
                  </w:p>
                </w:txbxContent>
              </v:textbox>
            </v:rect>
            <v:rect id="_x0000_s11194" style="position:absolute;left:9193;top:5020;width:1707;height:469">
              <v:textbox>
                <w:txbxContent>
                  <w:p w:rsidR="001E6E58" w:rsidRDefault="001E6E58" w:rsidP="002E6113">
                    <w:proofErr w:type="spellStart"/>
                    <w:proofErr w:type="gramStart"/>
                    <w:r>
                      <w:t>unitCode</w:t>
                    </w:r>
                    <w:proofErr w:type="spellEnd"/>
                    <w:proofErr w:type="gramEnd"/>
                  </w:p>
                </w:txbxContent>
              </v:textbox>
            </v:rect>
            <v:shape id="_x0000_s11195" type="#_x0000_t32" style="position:absolute;left:8679;top:5218;width:502;height:0" o:connectortype="straight" strokeweight="1pt"/>
            <v:rect id="_x0000_s10722" style="position:absolute;left:5987;top:8697;width:357;height:462" stroked="f">
              <v:textbox style="mso-next-textbox:#_x0000_s10722">
                <w:txbxContent>
                  <w:p w:rsidR="001E6E58" w:rsidRPr="002F612C" w:rsidRDefault="001E6E58" w:rsidP="00322D55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group id="_x0000_s10046" style="position:absolute;left:8681;top:5974;width:300;height:262" coordorigin="6283,5431" coordsize="300,262">
              <v:rect id="_x0000_s10047" style="position:absolute;left:6283;top:5431;width:300;height:262" strokeweight="2pt"/>
              <v:shape id="_x0000_s10048" type="#_x0000_t32" style="position:absolute;left:6367;top:5556;width:147;height:0" o:connectortype="straight" strokeweight="1.25pt"/>
              <v:shape id="_x0000_s10049" type="#_x0000_t32" style="position:absolute;left:6437;top:5501;width:0;height:113;flip:y" o:connectortype="straight" strokeweight="1.25pt"/>
            </v:group>
            <v:group id="_x0000_s10008" style="position:absolute;left:10242;top:7712;width:300;height:262" coordorigin="6283,5431" coordsize="300,262">
              <v:rect id="_x0000_s10009" style="position:absolute;left:6283;top:5431;width:300;height:262" strokeweight="2pt"/>
              <v:shape id="_x0000_s10010" type="#_x0000_t32" style="position:absolute;left:6367;top:5556;width:147;height:0" o:connectortype="straight" strokeweight="1.25pt"/>
              <v:shape id="_x0000_s10011" type="#_x0000_t32" style="position:absolute;left:6437;top:5501;width:0;height:113;flip:y" o:connectortype="straight" strokeweight="1.25pt"/>
            </v:group>
            <v:rect id="_x0000_s10012" style="position:absolute;left:5736;top:7072;width:789;height:462" stroked="f">
              <v:textbox style="mso-next-textbox:#_x0000_s10012">
                <w:txbxContent>
                  <w:p w:rsidR="001E6E58" w:rsidRPr="002F612C" w:rsidRDefault="001E6E58" w:rsidP="00A057BA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013" style="position:absolute;left:5712;top:5255;width:789;height:462" stroked="f">
              <v:textbox style="mso-next-textbox:#_x0000_s10013">
                <w:txbxContent>
                  <w:p w:rsidR="001E6E58" w:rsidRPr="002F612C" w:rsidRDefault="001E6E58" w:rsidP="00A057BA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015" style="position:absolute;left:5746;top:7891;width:789;height:462" stroked="f">
              <v:textbox style="mso-next-textbox:#_x0000_s10015">
                <w:txbxContent>
                  <w:p w:rsidR="001E6E58" w:rsidRPr="002F612C" w:rsidRDefault="001E6E58" w:rsidP="00A057BA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016" style="position:absolute;left:5746;top:6168;width:789;height:462" stroked="f">
              <v:textbox style="mso-next-textbox:#_x0000_s10016">
                <w:txbxContent>
                  <w:p w:rsidR="001E6E58" w:rsidRPr="002F612C" w:rsidRDefault="001E6E58" w:rsidP="00A057BA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shape id="_x0000_s10017" type="#_x0000_t32" style="position:absolute;left:5700;top:5187;width:624;height:0" o:connectortype="straight" strokeweight="2pt"/>
            <v:rect id="_x0000_s10018" style="position:absolute;left:503;top:6748;width:4587;height:543" fillcolor="#8db3e2" strokeweight="2pt">
              <v:textbox style="mso-next-textbox:#_x0000_s10018">
                <w:txbxContent>
                  <w:p w:rsidR="001E6E58" w:rsidRPr="00764750" w:rsidRDefault="001E6E58" w:rsidP="00A057BA">
                    <w:pPr>
                      <w:spacing w:line="240" w:lineRule="auto"/>
                      <w:rPr>
                        <w:rFonts w:cs="Arial"/>
                        <w:sz w:val="18"/>
                        <w:szCs w:val="18"/>
                        <w:lang w:val="de-DE"/>
                      </w:rPr>
                    </w:pPr>
                    <w:proofErr w:type="spellStart"/>
                    <w:r w:rsidRPr="00A057BA">
                      <w:rPr>
                        <w:rFonts w:cs="Arial"/>
                        <w:b/>
                        <w:bCs/>
                        <w:sz w:val="18"/>
                        <w:szCs w:val="18"/>
                        <w:lang w:val="de-DE"/>
                      </w:rPr>
                      <w:t>asram:SpecifiedCIBILSupplyChainTradeDelivery</w:t>
                    </w:r>
                    <w:proofErr w:type="spellEnd"/>
                  </w:p>
                </w:txbxContent>
              </v:textbox>
            </v:rect>
            <v:rect id="_x0000_s10019" style="position:absolute;left:5091;top:6917;width:300;height:262" strokeweight="2pt"/>
            <v:rect id="_x0000_s10020" style="position:absolute;left:6325;top:5836;width:2346;height:543" filled="f" fillcolor="#8db3e2" strokeweight="2pt">
              <v:textbox style="mso-next-textbox:#_x0000_s10020">
                <w:txbxContent>
                  <w:p w:rsidR="001E6E58" w:rsidRPr="00EC5FE8" w:rsidRDefault="001E6E58" w:rsidP="00A057BA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  <w:proofErr w:type="spellStart"/>
                    <w:r w:rsidRPr="00A057BA">
                      <w:rPr>
                        <w:rFonts w:cs="Arial"/>
                        <w:bCs/>
                        <w:sz w:val="18"/>
                        <w:szCs w:val="18"/>
                        <w:lang w:val="de-DE"/>
                      </w:rPr>
                      <w:t>asram:InformationCINote</w:t>
                    </w:r>
                    <w:proofErr w:type="spellEnd"/>
                  </w:p>
                </w:txbxContent>
              </v:textbox>
            </v:rect>
            <v:shape id="_x0000_s10021" type="#_x0000_t32" style="position:absolute;left:5081;top:7047;width:340;height:0" o:connectortype="straight" strokeweight="2pt"/>
            <v:rect id="_x0000_s10022" style="position:absolute;left:6319;top:4946;width:2352;height:543" filled="f" fillcolor="#8db3e2" strokeweight="2pt">
              <v:textbox style="mso-next-textbox:#_x0000_s10022">
                <w:txbxContent>
                  <w:p w:rsidR="001E6E58" w:rsidRPr="00A057BA" w:rsidRDefault="001E6E58" w:rsidP="00A057BA">
                    <w:pPr>
                      <w:rPr>
                        <w:szCs w:val="18"/>
                      </w:rPr>
                    </w:pPr>
                    <w:proofErr w:type="spellStart"/>
                    <w:proofErr w:type="gramStart"/>
                    <w:r w:rsidRPr="00A057BA">
                      <w:rPr>
                        <w:rFonts w:cs="Arial"/>
                        <w:bCs/>
                        <w:sz w:val="18"/>
                        <w:szCs w:val="18"/>
                      </w:rPr>
                      <w:t>asram:</w:t>
                    </w:r>
                    <w:proofErr w:type="gramEnd"/>
                    <w:r w:rsidRPr="00A057BA">
                      <w:rPr>
                        <w:rFonts w:cs="Arial"/>
                        <w:bCs/>
                        <w:sz w:val="18"/>
                        <w:szCs w:val="18"/>
                      </w:rPr>
                      <w:t>ReceivedQuantity</w:t>
                    </w:r>
                    <w:proofErr w:type="spellEnd"/>
                  </w:p>
                </w:txbxContent>
              </v:textbox>
            </v:rect>
            <v:rect id="_x0000_s10023" style="position:absolute;left:6325;top:6724;width:5106;height:543" filled="f" fillcolor="#8db3e2" strokeweight="2pt">
              <v:textbox style="mso-next-textbox:#_x0000_s10023">
                <w:txbxContent>
                  <w:p w:rsidR="001E6E58" w:rsidRPr="00EC5FE8" w:rsidRDefault="001E6E58" w:rsidP="00A057BA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  <w:proofErr w:type="spellStart"/>
                    <w:r w:rsidRPr="00A057BA">
                      <w:rPr>
                        <w:rFonts w:cs="Arial"/>
                        <w:bCs/>
                        <w:sz w:val="18"/>
                        <w:szCs w:val="18"/>
                        <w:lang w:val="de-DE"/>
                      </w:rPr>
                      <w:t>asram:DespatchAdviceReferencedCIReferencedDocument</w:t>
                    </w:r>
                    <w:proofErr w:type="spellEnd"/>
                  </w:p>
                </w:txbxContent>
              </v:textbox>
            </v:rect>
            <v:shape id="_x0000_s10024" type="#_x0000_t32" style="position:absolute;left:5700;top:5176;width:10;height:3539;flip:x" o:connectortype="straight" strokeweight="2pt"/>
            <v:shape id="_x0000_s10025" type="#_x0000_t32" style="position:absolute;left:5703;top:7038;width:624;height:0" o:connectortype="straight" strokeweight="2pt"/>
            <v:rect id="_x0000_s10026" style="position:absolute;left:6329;top:7576;width:3912;height:543" filled="f" fillcolor="#8db3e2" strokeweight="2pt">
              <v:textbox style="mso-next-textbox:#_x0000_s10026">
                <w:txbxContent>
                  <w:p w:rsidR="001E6E58" w:rsidRPr="00EC5FE8" w:rsidRDefault="001E6E58" w:rsidP="00A057BA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  <w:proofErr w:type="spellStart"/>
                    <w:r w:rsidRPr="00A057BA">
                      <w:rPr>
                        <w:rFonts w:cs="Arial"/>
                        <w:bCs/>
                        <w:sz w:val="18"/>
                        <w:szCs w:val="18"/>
                        <w:lang w:val="de-DE"/>
                      </w:rPr>
                      <w:t>asram:ConsumptionCISupplyChainSchedule</w:t>
                    </w:r>
                    <w:proofErr w:type="spellEnd"/>
                  </w:p>
                </w:txbxContent>
              </v:textbox>
            </v:rect>
            <v:rect id="_x0000_s10027" style="position:absolute;left:6315;top:8434;width:2666;height:543" filled="f" fillcolor="#8db3e2" strokeweight="2pt">
              <v:textbox style="mso-next-textbox:#_x0000_s10027">
                <w:txbxContent>
                  <w:p w:rsidR="001E6E58" w:rsidRPr="00EC5FE8" w:rsidRDefault="001E6E58" w:rsidP="0015354A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  <w:proofErr w:type="spellStart"/>
                    <w:r w:rsidRPr="00A057BA">
                      <w:rPr>
                        <w:rFonts w:cs="Arial"/>
                        <w:bCs/>
                        <w:sz w:val="18"/>
                        <w:szCs w:val="18"/>
                        <w:lang w:val="de-DE"/>
                      </w:rPr>
                      <w:t>asram:ShipToCITradeParty</w:t>
                    </w:r>
                    <w:proofErr w:type="spellEnd"/>
                  </w:p>
                  <w:p w:rsidR="001E6E58" w:rsidRPr="0015354A" w:rsidRDefault="001E6E58" w:rsidP="0015354A">
                    <w:pPr>
                      <w:rPr>
                        <w:szCs w:val="18"/>
                      </w:rPr>
                    </w:pPr>
                  </w:p>
                </w:txbxContent>
              </v:textbox>
            </v:rect>
            <v:shape id="_x0000_s10029" type="#_x0000_t32" style="position:absolute;left:5695;top:7806;width:624;height:0" o:connectortype="straight" strokeweight="2pt"/>
            <v:shape id="_x0000_s10030" type="#_x0000_t32" style="position:absolute;left:5708;top:8715;width:624;height:0" o:connectortype="straight" strokeweight="2pt"/>
            <v:shape id="_x0000_s10032" type="#_x0000_t32" style="position:absolute;left:5295;top:7047;width:400;height:0" o:connectortype="straight" strokeweight="2pt"/>
            <v:shape id="_x0000_s10033" type="#_x0000_t32" style="position:absolute;left:5702;top:6090;width:624;height:0" o:connectortype="straight" strokeweight="2pt"/>
            <v:group id="_x0000_s10038" style="position:absolute;left:8979;top:8572;width:300;height:262" coordorigin="6283,5431" coordsize="300,262">
              <v:rect id="_x0000_s10039" style="position:absolute;left:6283;top:5431;width:300;height:262" strokeweight="2pt"/>
              <v:shape id="_x0000_s10040" type="#_x0000_t32" style="position:absolute;left:6367;top:5556;width:147;height:0" o:connectortype="straight" strokeweight="1.25pt"/>
              <v:shape id="_x0000_s10041" type="#_x0000_t32" style="position:absolute;left:6437;top:5501;width:0;height:113;flip:y" o:connectortype="straight" strokeweight="1.25pt"/>
            </v:group>
            <v:group id="_x0000_s10042" style="position:absolute;left:11431;top:6858;width:300;height:262" coordorigin="6283,5431" coordsize="300,262">
              <v:rect id="_x0000_s10043" style="position:absolute;left:6283;top:5431;width:300;height:262" strokeweight="2pt"/>
              <v:shape id="_x0000_s10044" type="#_x0000_t32" style="position:absolute;left:6367;top:5556;width:147;height:0" o:connectortype="straight" strokeweight="1.25pt"/>
              <v:shape id="_x0000_s10045" type="#_x0000_t32" style="position:absolute;left:6437;top:5501;width:0;height:113;flip:y" o:connectortype="straight" strokeweight="1.25pt"/>
            </v:group>
          </v:group>
        </w:pict>
      </w:r>
    </w:p>
    <w:p w:rsidR="00A057BA" w:rsidRDefault="00A057BA" w:rsidP="00DB62B9"/>
    <w:p w:rsidR="00A057BA" w:rsidRDefault="00A057BA" w:rsidP="00DB62B9"/>
    <w:p w:rsidR="00A057BA" w:rsidRDefault="00A057BA" w:rsidP="00DB62B9"/>
    <w:p w:rsidR="00A057BA" w:rsidRDefault="00A057BA" w:rsidP="00DB62B9"/>
    <w:p w:rsidR="00A057BA" w:rsidRDefault="00A057BA" w:rsidP="00DB62B9"/>
    <w:p w:rsidR="00A057BA" w:rsidRDefault="00A057BA" w:rsidP="00DB62B9"/>
    <w:p w:rsidR="00A057BA" w:rsidRDefault="00A057BA" w:rsidP="00DB62B9"/>
    <w:p w:rsidR="00A057BA" w:rsidRDefault="00A057BA" w:rsidP="00DB62B9"/>
    <w:p w:rsidR="00A057BA" w:rsidRDefault="00A057BA" w:rsidP="00DB62B9"/>
    <w:p w:rsidR="00A057BA" w:rsidRDefault="00A057BA" w:rsidP="00DB62B9"/>
    <w:p w:rsidR="00A057BA" w:rsidRDefault="00A057BA" w:rsidP="00DB62B9"/>
    <w:p w:rsidR="00A057BA" w:rsidRDefault="00A057BA" w:rsidP="00DB62B9"/>
    <w:p w:rsidR="00A057BA" w:rsidRDefault="00A057BA" w:rsidP="00DB62B9"/>
    <w:p w:rsidR="00A057BA" w:rsidRDefault="00A057BA" w:rsidP="00DB62B9"/>
    <w:p w:rsidR="00A057BA" w:rsidRDefault="00A057BA" w:rsidP="00DB62B9"/>
    <w:p w:rsidR="00A057BA" w:rsidRDefault="00A057BA" w:rsidP="00DB62B9"/>
    <w:p w:rsidR="00A057BA" w:rsidRDefault="00A057BA" w:rsidP="00DB62B9"/>
    <w:p w:rsidR="00A057BA" w:rsidRDefault="00A057BA" w:rsidP="00DB62B9"/>
    <w:p w:rsidR="00A057BA" w:rsidRDefault="00A057BA" w:rsidP="00DB62B9"/>
    <w:p w:rsidR="00A057BA" w:rsidRDefault="00A057BA" w:rsidP="00DB62B9"/>
    <w:p w:rsidR="00A057BA" w:rsidRDefault="00A057BA" w:rsidP="00DB62B9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85"/>
        <w:gridCol w:w="1206"/>
        <w:gridCol w:w="1020"/>
        <w:gridCol w:w="1062"/>
        <w:gridCol w:w="1631"/>
        <w:gridCol w:w="1066"/>
      </w:tblGrid>
      <w:tr w:rsidR="00C77E24" w:rsidRPr="006239D4" w:rsidTr="00903355">
        <w:trPr>
          <w:trHeight w:val="330"/>
        </w:trPr>
        <w:tc>
          <w:tcPr>
            <w:tcW w:w="1873" w:type="pct"/>
            <w:shd w:val="clear" w:color="auto" w:fill="FFFFCC"/>
            <w:noWrap/>
            <w:vAlign w:val="center"/>
            <w:hideMark/>
          </w:tcPr>
          <w:p w:rsidR="00C77E24" w:rsidRPr="006239D4" w:rsidRDefault="00C77E24" w:rsidP="00903355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630" w:type="pct"/>
            <w:shd w:val="clear" w:color="auto" w:fill="FFFFCC"/>
            <w:noWrap/>
            <w:vAlign w:val="center"/>
            <w:hideMark/>
          </w:tcPr>
          <w:p w:rsidR="00C77E24" w:rsidRPr="006239D4" w:rsidRDefault="00C77E24" w:rsidP="00903355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33" w:type="pct"/>
            <w:shd w:val="clear" w:color="auto" w:fill="FFFFCC"/>
            <w:noWrap/>
            <w:vAlign w:val="center"/>
            <w:hideMark/>
          </w:tcPr>
          <w:p w:rsidR="00C77E24" w:rsidRPr="006239D4" w:rsidRDefault="00C77E24" w:rsidP="00903355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555" w:type="pct"/>
            <w:shd w:val="clear" w:color="auto" w:fill="FFFFCC"/>
            <w:noWrap/>
            <w:vAlign w:val="center"/>
            <w:hideMark/>
          </w:tcPr>
          <w:p w:rsidR="00C77E24" w:rsidRPr="006239D4" w:rsidRDefault="00C77E24" w:rsidP="00903355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852" w:type="pct"/>
            <w:shd w:val="clear" w:color="auto" w:fill="FFFFCC"/>
            <w:noWrap/>
            <w:vAlign w:val="center"/>
            <w:hideMark/>
          </w:tcPr>
          <w:p w:rsidR="00C77E24" w:rsidRPr="006239D4" w:rsidRDefault="00C77E24" w:rsidP="00903355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57" w:type="pct"/>
            <w:shd w:val="clear" w:color="auto" w:fill="FFFFCC"/>
            <w:noWrap/>
            <w:vAlign w:val="center"/>
            <w:hideMark/>
          </w:tcPr>
          <w:p w:rsidR="00C77E24" w:rsidRPr="006239D4" w:rsidRDefault="00C77E24" w:rsidP="00903355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C77E24" w:rsidRPr="006239D4" w:rsidTr="00903355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C77E24" w:rsidRPr="006239D4" w:rsidRDefault="00C77E24" w:rsidP="00903355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C77E24" w:rsidRPr="006239D4" w:rsidTr="00903355">
        <w:trPr>
          <w:trHeight w:val="315"/>
        </w:trPr>
        <w:tc>
          <w:tcPr>
            <w:tcW w:w="1873" w:type="pct"/>
            <w:shd w:val="clear" w:color="auto" w:fill="auto"/>
            <w:noWrap/>
            <w:vAlign w:val="center"/>
            <w:hideMark/>
          </w:tcPr>
          <w:p w:rsidR="00C77E24" w:rsidRDefault="00C77E24" w:rsidP="00903355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C77E24" w:rsidRDefault="00C77E24" w:rsidP="00903355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C77E2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asram:ReceivedQuantity</w:t>
            </w:r>
          </w:p>
          <w:p w:rsidR="00C77E24" w:rsidRPr="006239D4" w:rsidRDefault="00C77E24" w:rsidP="00903355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630" w:type="pct"/>
            <w:shd w:val="clear" w:color="auto" w:fill="auto"/>
            <w:vAlign w:val="center"/>
            <w:hideMark/>
          </w:tcPr>
          <w:p w:rsidR="00C77E24" w:rsidRPr="006239D4" w:rsidRDefault="00C77E24" w:rsidP="00903355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Decimal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C77E24" w:rsidRPr="006239D4" w:rsidRDefault="00C77E24" w:rsidP="00903355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15+5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C77E24" w:rsidRPr="006239D4" w:rsidRDefault="00C77E24" w:rsidP="00903355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5</w:t>
            </w:r>
          </w:p>
        </w:tc>
        <w:tc>
          <w:tcPr>
            <w:tcW w:w="852" w:type="pct"/>
            <w:shd w:val="clear" w:color="auto" w:fill="auto"/>
            <w:noWrap/>
            <w:vAlign w:val="center"/>
            <w:hideMark/>
          </w:tcPr>
          <w:p w:rsidR="00C77E24" w:rsidRPr="006239D4" w:rsidRDefault="00434FD1" w:rsidP="00903355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12</w:t>
            </w:r>
          </w:p>
        </w:tc>
        <w:tc>
          <w:tcPr>
            <w:tcW w:w="557" w:type="pct"/>
            <w:shd w:val="clear" w:color="auto" w:fill="auto"/>
            <w:noWrap/>
            <w:vAlign w:val="center"/>
            <w:hideMark/>
          </w:tcPr>
          <w:p w:rsidR="00C77E24" w:rsidRPr="006239D4" w:rsidRDefault="00C77E24" w:rsidP="00903355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2E6113" w:rsidRPr="006239D4" w:rsidTr="002E6113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2E6113" w:rsidRDefault="002E6113" w:rsidP="002E6113">
            <w:pPr>
              <w:spacing w:line="240" w:lineRule="auto"/>
              <w:rPr>
                <w:b/>
                <w:lang w:eastAsia="de-DE"/>
              </w:rPr>
            </w:pPr>
          </w:p>
          <w:p w:rsidR="002E6113" w:rsidRDefault="002E6113" w:rsidP="002E6113">
            <w:pPr>
              <w:spacing w:line="240" w:lineRule="auto"/>
              <w:rPr>
                <w:b/>
                <w:lang w:eastAsia="de-DE"/>
              </w:rPr>
            </w:pPr>
            <w:r w:rsidRPr="00C77E24">
              <w:rPr>
                <w:b/>
                <w:lang w:eastAsia="de-DE"/>
              </w:rPr>
              <w:t>DeliveryQuantity</w:t>
            </w:r>
          </w:p>
          <w:p w:rsidR="002E6113" w:rsidRDefault="002E6113" w:rsidP="00903355">
            <w:pPr>
              <w:spacing w:line="240" w:lineRule="auto"/>
              <w:jc w:val="center"/>
              <w:rPr>
                <w:rFonts w:eastAsia="Times New Roman"/>
                <w:color w:val="000000"/>
                <w:lang w:eastAsia="de-DE"/>
              </w:rPr>
            </w:pPr>
          </w:p>
        </w:tc>
      </w:tr>
      <w:tr w:rsidR="002E6113" w:rsidRPr="006239D4" w:rsidTr="00903355">
        <w:trPr>
          <w:trHeight w:val="315"/>
        </w:trPr>
        <w:tc>
          <w:tcPr>
            <w:tcW w:w="1873" w:type="pct"/>
            <w:shd w:val="clear" w:color="auto" w:fill="auto"/>
            <w:noWrap/>
            <w:vAlign w:val="center"/>
            <w:hideMark/>
          </w:tcPr>
          <w:p w:rsidR="002E6113" w:rsidRDefault="002E6113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2E6113" w:rsidRDefault="002E6113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5A1BAD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unitCode</w:t>
            </w:r>
          </w:p>
          <w:p w:rsidR="002E6113" w:rsidRPr="007A6D70" w:rsidRDefault="002E6113" w:rsidP="004B6469">
            <w:pPr>
              <w:spacing w:line="240" w:lineRule="auto"/>
              <w:jc w:val="center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</w:tc>
        <w:tc>
          <w:tcPr>
            <w:tcW w:w="630" w:type="pct"/>
            <w:shd w:val="clear" w:color="auto" w:fill="auto"/>
            <w:vAlign w:val="center"/>
            <w:hideMark/>
          </w:tcPr>
          <w:p w:rsidR="002E6113" w:rsidRPr="007A6D70" w:rsidRDefault="002E6113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6239D4"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2E6113" w:rsidRPr="007A6D70" w:rsidRDefault="002E6113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3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2E6113" w:rsidRPr="007A6D70" w:rsidRDefault="00456DD2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5</w:t>
            </w:r>
          </w:p>
        </w:tc>
        <w:tc>
          <w:tcPr>
            <w:tcW w:w="852" w:type="pct"/>
            <w:shd w:val="clear" w:color="auto" w:fill="auto"/>
            <w:noWrap/>
            <w:vAlign w:val="center"/>
            <w:hideMark/>
          </w:tcPr>
          <w:p w:rsidR="002E6113" w:rsidRPr="007A6D70" w:rsidRDefault="002E6113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PCE</w:t>
            </w:r>
          </w:p>
        </w:tc>
        <w:tc>
          <w:tcPr>
            <w:tcW w:w="557" w:type="pct"/>
            <w:shd w:val="clear" w:color="auto" w:fill="auto"/>
            <w:noWrap/>
            <w:vAlign w:val="center"/>
            <w:hideMark/>
          </w:tcPr>
          <w:p w:rsidR="002E6113" w:rsidRPr="007A6D70" w:rsidRDefault="002E6113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M</w:t>
            </w:r>
          </w:p>
        </w:tc>
      </w:tr>
      <w:tr w:rsidR="002E6113" w:rsidRPr="006239D4" w:rsidTr="00903355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2E6113" w:rsidRDefault="002E6113" w:rsidP="002E6113">
            <w:pPr>
              <w:rPr>
                <w:b/>
                <w:color w:val="000000"/>
              </w:rPr>
            </w:pPr>
          </w:p>
          <w:p w:rsidR="002E6113" w:rsidRDefault="002E6113" w:rsidP="002E6113">
            <w:pPr>
              <w:rPr>
                <w:b/>
                <w:color w:val="000000"/>
              </w:rPr>
            </w:pPr>
            <w:r w:rsidRPr="00444E13">
              <w:rPr>
                <w:b/>
                <w:color w:val="000000"/>
              </w:rPr>
              <w:t>UnitOfMeasure(UOM)</w:t>
            </w:r>
          </w:p>
          <w:p w:rsidR="002E6113" w:rsidRDefault="002E6113" w:rsidP="002E6113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A057BA" w:rsidRDefault="00A057BA" w:rsidP="00DB62B9"/>
    <w:p w:rsidR="00920500" w:rsidRDefault="00920500" w:rsidP="00DB62B9"/>
    <w:p w:rsidR="00A057BA" w:rsidRDefault="00A057BA" w:rsidP="00DB62B9"/>
    <w:p w:rsidR="00920500" w:rsidRDefault="00920500" w:rsidP="00DB62B9"/>
    <w:p w:rsidR="00AE1790" w:rsidRPr="003F3442" w:rsidRDefault="00AE1790" w:rsidP="00AE1790">
      <w:pPr>
        <w:pStyle w:val="berschrift4"/>
      </w:pPr>
      <w:bookmarkStart w:id="103" w:name="_asram:InformationCINote"/>
      <w:bookmarkStart w:id="104" w:name="_Toc349132660"/>
      <w:bookmarkEnd w:id="103"/>
      <w:r w:rsidRPr="00AE1790">
        <w:lastRenderedPageBreak/>
        <w:t>asram:InformationCINote</w:t>
      </w:r>
      <w:bookmarkEnd w:id="104"/>
    </w:p>
    <w:p w:rsidR="00A057BA" w:rsidRDefault="00A057BA" w:rsidP="00DB62B9"/>
    <w:p w:rsidR="00A057BA" w:rsidRDefault="007B5E39" w:rsidP="00DB62B9">
      <w:r>
        <w:rPr>
          <w:noProof/>
          <w:lang w:val="de-DE" w:eastAsia="de-DE"/>
        </w:rPr>
        <w:pict>
          <v:group id="_x0000_s11190" style="position:absolute;margin-left:-46pt;margin-top:8.55pt;width:315.05pt;height:105.8pt;z-index:268155904" coordorigin="498,2231" coordsize="6301,2116">
            <v:rect id="_x0000_s11188" style="position:absolute;left:4286;top:3885;width:357;height:462" stroked="f">
              <v:textbox style="mso-next-textbox:#_x0000_s11188">
                <w:txbxContent>
                  <w:p w:rsidR="001E6E58" w:rsidRPr="002F612C" w:rsidRDefault="001E6E58" w:rsidP="000E63CF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187" style="position:absolute;left:4279;top:2438;width:357;height:462" stroked="f">
              <v:textbox style="mso-next-textbox:#_x0000_s11187">
                <w:txbxContent>
                  <w:p w:rsidR="001E6E58" w:rsidRPr="002F612C" w:rsidRDefault="001E6E58" w:rsidP="000E63CF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057" style="position:absolute;left:498;top:2883;width:2905;height:543" fillcolor="#8db3e2" strokeweight="2pt">
              <v:textbox style="mso-next-textbox:#_x0000_s10057">
                <w:txbxContent>
                  <w:p w:rsidR="001E6E58" w:rsidRPr="00FF6947" w:rsidRDefault="001E6E58" w:rsidP="00AE1790">
                    <w:pPr>
                      <w:spacing w:line="240" w:lineRule="auto"/>
                      <w:rPr>
                        <w:szCs w:val="24"/>
                      </w:rPr>
                    </w:pPr>
                    <w:proofErr w:type="spellStart"/>
                    <w:proofErr w:type="gramStart"/>
                    <w:r w:rsidRPr="006451C7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6451C7">
                      <w:rPr>
                        <w:rFonts w:cs="Arial"/>
                        <w:b/>
                        <w:bCs/>
                        <w:szCs w:val="20"/>
                      </w:rPr>
                      <w:t>InformationCINote</w:t>
                    </w:r>
                    <w:proofErr w:type="spellEnd"/>
                  </w:p>
                  <w:p w:rsidR="001E6E58" w:rsidRPr="00C532BE" w:rsidRDefault="001E6E58" w:rsidP="00AE1790">
                    <w:pPr>
                      <w:spacing w:line="240" w:lineRule="auto"/>
                      <w:rPr>
                        <w:b/>
                        <w:szCs w:val="20"/>
                      </w:rPr>
                    </w:pPr>
                  </w:p>
                </w:txbxContent>
              </v:textbox>
            </v:rect>
            <v:shape id="_x0000_s10060" type="#_x0000_t32" style="position:absolute;left:4017;top:2489;width:624;height:0" o:connectortype="straight" strokeweight="2pt"/>
            <v:rect id="_x0000_s10061" style="position:absolute;left:3408;top:3052;width:300;height:262" strokeweight="2pt"/>
            <v:rect id="_x0000_s10062" style="position:absolute;left:4642;top:3597;width:2157;height:543" filled="f" fillcolor="#8db3e2" strokeweight="2pt">
              <v:textbox style="mso-next-textbox:#_x0000_s10062">
                <w:txbxContent>
                  <w:p w:rsidR="001E6E58" w:rsidRPr="00825609" w:rsidRDefault="001E6E58" w:rsidP="00AE1790">
                    <w:pPr>
                      <w:spacing w:line="240" w:lineRule="auto"/>
                    </w:pPr>
                    <w:proofErr w:type="spellStart"/>
                    <w:r w:rsidRPr="006F7530">
                      <w:rPr>
                        <w:rFonts w:cs="Arial"/>
                        <w:bCs/>
                        <w:szCs w:val="20"/>
                        <w:lang w:val="de-DE"/>
                      </w:rPr>
                      <w:t>asram:SubjectCode</w:t>
                    </w:r>
                    <w:proofErr w:type="spellEnd"/>
                  </w:p>
                </w:txbxContent>
              </v:textbox>
            </v:rect>
            <v:shape id="_x0000_s10063" type="#_x0000_t32" style="position:absolute;left:3712;top:3182;width:315;height:0" o:connectortype="straight" strokeweight="2pt"/>
            <v:shape id="_x0000_s10064" type="#_x0000_t32" style="position:absolute;left:3398;top:3182;width:340;height:0" o:connectortype="straight" strokeweight="2pt"/>
            <v:rect id="_x0000_s10065" style="position:absolute;left:4636;top:2231;width:2163;height:543" filled="f" fillcolor="#8db3e2" strokeweight="2pt">
              <v:textbox style="mso-next-textbox:#_x0000_s10065">
                <w:txbxContent>
                  <w:p w:rsidR="001E6E58" w:rsidRPr="00FF6947" w:rsidRDefault="001E6E58" w:rsidP="00AE1790">
                    <w:pPr>
                      <w:spacing w:line="240" w:lineRule="auto"/>
                      <w:rPr>
                        <w:rFonts w:cs="Arial"/>
                        <w:bCs/>
                        <w:szCs w:val="20"/>
                        <w:lang w:val="de-DE"/>
                      </w:rPr>
                    </w:pPr>
                    <w:proofErr w:type="spellStart"/>
                    <w:r w:rsidRPr="00FF6947">
                      <w:rPr>
                        <w:rFonts w:cs="Arial"/>
                        <w:bCs/>
                        <w:szCs w:val="20"/>
                        <w:lang w:val="de-DE"/>
                      </w:rPr>
                      <w:t>asram:ContentText</w:t>
                    </w:r>
                    <w:proofErr w:type="spellEnd"/>
                  </w:p>
                  <w:p w:rsidR="001E6E58" w:rsidRPr="00825609" w:rsidRDefault="001E6E58" w:rsidP="00AE1790">
                    <w:pPr>
                      <w:spacing w:line="240" w:lineRule="auto"/>
                      <w:rPr>
                        <w:szCs w:val="20"/>
                      </w:rPr>
                    </w:pPr>
                  </w:p>
                </w:txbxContent>
              </v:textbox>
            </v:rect>
            <v:shape id="_x0000_s10066" type="#_x0000_t32" style="position:absolute;left:4017;top:2489;width:10;height:1396" o:connectortype="straight" strokeweight="2pt"/>
            <v:shape id="_x0000_s10067" type="#_x0000_t32" style="position:absolute;left:4019;top:3885;width:624;height:0" o:connectortype="straight" strokeweight="2pt"/>
          </v:group>
        </w:pict>
      </w:r>
    </w:p>
    <w:p w:rsidR="00A057BA" w:rsidRDefault="00A057BA" w:rsidP="00DB62B9"/>
    <w:p w:rsidR="00A057BA" w:rsidRDefault="00A057BA" w:rsidP="00DB62B9"/>
    <w:p w:rsidR="00A057BA" w:rsidRDefault="00A057BA" w:rsidP="00DB62B9"/>
    <w:p w:rsidR="00A057BA" w:rsidRDefault="00A057BA" w:rsidP="00DB62B9"/>
    <w:p w:rsidR="00A057BA" w:rsidRDefault="00A057BA" w:rsidP="00DB62B9"/>
    <w:p w:rsidR="00A057BA" w:rsidRDefault="00A057BA" w:rsidP="00DB62B9"/>
    <w:p w:rsidR="00A057BA" w:rsidRDefault="00A057BA" w:rsidP="00DB62B9"/>
    <w:p w:rsidR="00A057BA" w:rsidRDefault="00A057BA" w:rsidP="00DB62B9"/>
    <w:p w:rsidR="00A057BA" w:rsidRDefault="00A057BA" w:rsidP="00DB62B9"/>
    <w:p w:rsidR="00A057BA" w:rsidRDefault="00A057BA" w:rsidP="00DB62B9"/>
    <w:p w:rsidR="00AE1790" w:rsidRDefault="00AE1790" w:rsidP="00DB62B9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84"/>
        <w:gridCol w:w="1207"/>
        <w:gridCol w:w="1020"/>
        <w:gridCol w:w="1062"/>
        <w:gridCol w:w="1631"/>
        <w:gridCol w:w="1066"/>
      </w:tblGrid>
      <w:tr w:rsidR="00AE1790" w:rsidRPr="006239D4" w:rsidTr="00903355">
        <w:trPr>
          <w:trHeight w:val="330"/>
        </w:trPr>
        <w:tc>
          <w:tcPr>
            <w:tcW w:w="1873" w:type="pct"/>
            <w:shd w:val="clear" w:color="auto" w:fill="FFFFCC"/>
            <w:noWrap/>
            <w:vAlign w:val="center"/>
            <w:hideMark/>
          </w:tcPr>
          <w:p w:rsidR="00AE1790" w:rsidRPr="006239D4" w:rsidRDefault="00AE1790" w:rsidP="00903355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630" w:type="pct"/>
            <w:shd w:val="clear" w:color="auto" w:fill="FFFFCC"/>
            <w:noWrap/>
            <w:vAlign w:val="center"/>
            <w:hideMark/>
          </w:tcPr>
          <w:p w:rsidR="00AE1790" w:rsidRPr="006239D4" w:rsidRDefault="00AE1790" w:rsidP="00903355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33" w:type="pct"/>
            <w:shd w:val="clear" w:color="auto" w:fill="FFFFCC"/>
            <w:noWrap/>
            <w:vAlign w:val="center"/>
            <w:hideMark/>
          </w:tcPr>
          <w:p w:rsidR="00AE1790" w:rsidRPr="006239D4" w:rsidRDefault="00AE1790" w:rsidP="00903355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555" w:type="pct"/>
            <w:shd w:val="clear" w:color="auto" w:fill="FFFFCC"/>
            <w:noWrap/>
            <w:vAlign w:val="center"/>
            <w:hideMark/>
          </w:tcPr>
          <w:p w:rsidR="00AE1790" w:rsidRPr="006239D4" w:rsidRDefault="00AE1790" w:rsidP="00903355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852" w:type="pct"/>
            <w:shd w:val="clear" w:color="auto" w:fill="FFFFCC"/>
            <w:noWrap/>
            <w:vAlign w:val="center"/>
            <w:hideMark/>
          </w:tcPr>
          <w:p w:rsidR="00AE1790" w:rsidRPr="006239D4" w:rsidRDefault="00AE1790" w:rsidP="00903355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57" w:type="pct"/>
            <w:shd w:val="clear" w:color="auto" w:fill="FFFFCC"/>
            <w:noWrap/>
            <w:vAlign w:val="center"/>
            <w:hideMark/>
          </w:tcPr>
          <w:p w:rsidR="00AE1790" w:rsidRPr="006239D4" w:rsidRDefault="00AE1790" w:rsidP="00903355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AE1790" w:rsidRPr="006239D4" w:rsidTr="00903355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AE1790" w:rsidRPr="006239D4" w:rsidRDefault="00AE1790" w:rsidP="00903355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AE1790" w:rsidRPr="006239D4" w:rsidTr="00903355">
        <w:trPr>
          <w:trHeight w:val="315"/>
        </w:trPr>
        <w:tc>
          <w:tcPr>
            <w:tcW w:w="1873" w:type="pct"/>
            <w:shd w:val="clear" w:color="auto" w:fill="auto"/>
            <w:noWrap/>
            <w:vAlign w:val="center"/>
            <w:hideMark/>
          </w:tcPr>
          <w:p w:rsidR="00AE1790" w:rsidRDefault="00AE1790" w:rsidP="00903355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AE1790" w:rsidRDefault="00AE1790" w:rsidP="00903355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AE1790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asram:ContentText</w:t>
            </w:r>
          </w:p>
          <w:p w:rsidR="00AE1790" w:rsidRPr="006239D4" w:rsidRDefault="00AE1790" w:rsidP="00903355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630" w:type="pct"/>
            <w:shd w:val="clear" w:color="auto" w:fill="auto"/>
            <w:vAlign w:val="center"/>
            <w:hideMark/>
          </w:tcPr>
          <w:p w:rsidR="00AE1790" w:rsidRPr="006239D4" w:rsidRDefault="00AE1790" w:rsidP="00903355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AE1790" w:rsidRPr="006239D4" w:rsidRDefault="00AE1790" w:rsidP="00903355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35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E1790" w:rsidRPr="006239D4" w:rsidRDefault="00AE1790" w:rsidP="00903355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6</w:t>
            </w:r>
          </w:p>
        </w:tc>
        <w:tc>
          <w:tcPr>
            <w:tcW w:w="852" w:type="pct"/>
            <w:shd w:val="clear" w:color="auto" w:fill="auto"/>
            <w:noWrap/>
            <w:vAlign w:val="center"/>
            <w:hideMark/>
          </w:tcPr>
          <w:p w:rsidR="00AE1790" w:rsidRPr="006239D4" w:rsidRDefault="00434FD1" w:rsidP="00903355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563142</w:t>
            </w:r>
          </w:p>
        </w:tc>
        <w:tc>
          <w:tcPr>
            <w:tcW w:w="557" w:type="pct"/>
            <w:shd w:val="clear" w:color="auto" w:fill="auto"/>
            <w:noWrap/>
            <w:vAlign w:val="center"/>
            <w:hideMark/>
          </w:tcPr>
          <w:p w:rsidR="00AE1790" w:rsidRPr="006239D4" w:rsidRDefault="00AE1790" w:rsidP="00903355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AE1790" w:rsidRPr="006239D4" w:rsidTr="00AE1790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4E6CD3" w:rsidRDefault="004E6CD3" w:rsidP="00AE1790">
            <w:pPr>
              <w:spacing w:line="240" w:lineRule="auto"/>
              <w:rPr>
                <w:lang w:eastAsia="de-DE"/>
              </w:rPr>
            </w:pPr>
          </w:p>
          <w:p w:rsidR="00AE1790" w:rsidRDefault="004E6CD3" w:rsidP="00AE1790">
            <w:pPr>
              <w:spacing w:line="240" w:lineRule="auto"/>
              <w:rPr>
                <w:lang w:eastAsia="de-DE"/>
              </w:rPr>
            </w:pPr>
            <w:r>
              <w:rPr>
                <w:lang w:eastAsia="de-DE"/>
              </w:rPr>
              <w:t xml:space="preserve">If </w:t>
            </w:r>
            <w:r>
              <w:rPr>
                <w:b/>
              </w:rPr>
              <w:t>“</w:t>
            </w:r>
            <w:r w:rsidRPr="00714E37">
              <w:rPr>
                <w:b/>
              </w:rPr>
              <w:t>asram:SubjectCode</w:t>
            </w:r>
            <w:r w:rsidRPr="003114A5">
              <w:rPr>
                <w:b/>
              </w:rPr>
              <w:t>”</w:t>
            </w:r>
            <w:r>
              <w:t xml:space="preserve"> </w:t>
            </w:r>
            <w:r>
              <w:rPr>
                <w:lang w:eastAsia="de-DE"/>
              </w:rPr>
              <w:t xml:space="preserve">is equal to Value </w:t>
            </w:r>
            <w:r>
              <w:rPr>
                <w:b/>
                <w:lang w:eastAsia="de-DE"/>
              </w:rPr>
              <w:t>“DN</w:t>
            </w:r>
            <w:r w:rsidRPr="00212B25">
              <w:rPr>
                <w:b/>
                <w:lang w:eastAsia="de-DE"/>
              </w:rPr>
              <w:t>”</w:t>
            </w:r>
            <w:r w:rsidRPr="00212B25">
              <w:rPr>
                <w:lang w:eastAsia="de-DE"/>
              </w:rPr>
              <w:t xml:space="preserve">, the following </w:t>
            </w:r>
            <w:r>
              <w:rPr>
                <w:lang w:eastAsia="de-DE"/>
              </w:rPr>
              <w:t>assignment</w:t>
            </w:r>
            <w:r w:rsidRPr="00212B25">
              <w:rPr>
                <w:lang w:eastAsia="de-DE"/>
              </w:rPr>
              <w:t xml:space="preserve"> is valid:</w:t>
            </w:r>
          </w:p>
          <w:p w:rsidR="004E6CD3" w:rsidRDefault="004E6CD3" w:rsidP="00AE1790">
            <w:pPr>
              <w:spacing w:line="240" w:lineRule="auto"/>
              <w:rPr>
                <w:b/>
                <w:lang w:eastAsia="de-DE"/>
              </w:rPr>
            </w:pPr>
          </w:p>
          <w:p w:rsidR="00AE1790" w:rsidRDefault="00AE1790" w:rsidP="00AE1790">
            <w:pPr>
              <w:spacing w:line="240" w:lineRule="auto"/>
              <w:rPr>
                <w:b/>
                <w:lang w:eastAsia="de-DE"/>
              </w:rPr>
            </w:pPr>
            <w:r w:rsidRPr="00AE1790">
              <w:rPr>
                <w:b/>
                <w:lang w:eastAsia="de-DE"/>
              </w:rPr>
              <w:t>DeliveryNote</w:t>
            </w:r>
          </w:p>
          <w:p w:rsidR="00AE1790" w:rsidRDefault="00AE1790" w:rsidP="00903355">
            <w:pPr>
              <w:spacing w:line="240" w:lineRule="auto"/>
              <w:jc w:val="center"/>
              <w:rPr>
                <w:rFonts w:eastAsia="Times New Roman"/>
                <w:color w:val="000000"/>
                <w:lang w:eastAsia="de-DE"/>
              </w:rPr>
            </w:pPr>
          </w:p>
        </w:tc>
      </w:tr>
      <w:tr w:rsidR="00AE1790" w:rsidRPr="006239D4" w:rsidTr="00903355">
        <w:trPr>
          <w:trHeight w:val="315"/>
        </w:trPr>
        <w:tc>
          <w:tcPr>
            <w:tcW w:w="1873" w:type="pct"/>
            <w:shd w:val="clear" w:color="auto" w:fill="auto"/>
            <w:noWrap/>
            <w:vAlign w:val="center"/>
            <w:hideMark/>
          </w:tcPr>
          <w:p w:rsidR="00AE1790" w:rsidRDefault="00AE1790" w:rsidP="00903355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AE1790" w:rsidRDefault="00AE1790" w:rsidP="00903355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AE1790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asram:ContentText</w:t>
            </w:r>
          </w:p>
          <w:p w:rsidR="00AE1790" w:rsidRPr="006239D4" w:rsidRDefault="00AE1790" w:rsidP="00903355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630" w:type="pct"/>
            <w:shd w:val="clear" w:color="auto" w:fill="auto"/>
            <w:vAlign w:val="center"/>
            <w:hideMark/>
          </w:tcPr>
          <w:p w:rsidR="00AE1790" w:rsidRPr="006239D4" w:rsidRDefault="00AE1790" w:rsidP="00903355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AE1790" w:rsidRPr="006239D4" w:rsidRDefault="00AE1790" w:rsidP="00903355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4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E1790" w:rsidRPr="006239D4" w:rsidRDefault="00AE1790" w:rsidP="00903355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6</w:t>
            </w:r>
          </w:p>
        </w:tc>
        <w:tc>
          <w:tcPr>
            <w:tcW w:w="852" w:type="pct"/>
            <w:shd w:val="clear" w:color="auto" w:fill="auto"/>
            <w:noWrap/>
            <w:vAlign w:val="center"/>
            <w:hideMark/>
          </w:tcPr>
          <w:p w:rsidR="00AE1790" w:rsidRPr="006239D4" w:rsidRDefault="00434FD1" w:rsidP="00903355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 w:rsidRPr="007B34A1">
              <w:rPr>
                <w:rFonts w:eastAsia="Times New Roman" w:cs="Arial"/>
                <w:color w:val="000000"/>
                <w:szCs w:val="20"/>
                <w:lang w:eastAsia="de-DE"/>
              </w:rPr>
              <w:t>SG05</w:t>
            </w:r>
          </w:p>
        </w:tc>
        <w:tc>
          <w:tcPr>
            <w:tcW w:w="557" w:type="pct"/>
            <w:shd w:val="clear" w:color="auto" w:fill="auto"/>
            <w:noWrap/>
            <w:vAlign w:val="center"/>
            <w:hideMark/>
          </w:tcPr>
          <w:p w:rsidR="00AE1790" w:rsidRPr="006239D4" w:rsidRDefault="00AE1790" w:rsidP="00903355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AE1790" w:rsidRPr="006239D4" w:rsidTr="00903355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4E6CD3" w:rsidRDefault="004E6CD3" w:rsidP="00903355">
            <w:pPr>
              <w:spacing w:line="240" w:lineRule="auto"/>
              <w:rPr>
                <w:lang w:eastAsia="de-DE"/>
              </w:rPr>
            </w:pPr>
          </w:p>
          <w:p w:rsidR="00AE1790" w:rsidRDefault="004E6CD3" w:rsidP="00903355">
            <w:pPr>
              <w:spacing w:line="240" w:lineRule="auto"/>
              <w:rPr>
                <w:b/>
                <w:lang w:eastAsia="de-DE"/>
              </w:rPr>
            </w:pPr>
            <w:r>
              <w:rPr>
                <w:lang w:eastAsia="de-DE"/>
              </w:rPr>
              <w:t xml:space="preserve">If </w:t>
            </w:r>
            <w:r>
              <w:rPr>
                <w:b/>
              </w:rPr>
              <w:t>“</w:t>
            </w:r>
            <w:r w:rsidRPr="00714E37">
              <w:rPr>
                <w:b/>
              </w:rPr>
              <w:t>asram:SubjectCode</w:t>
            </w:r>
            <w:r w:rsidRPr="003114A5">
              <w:rPr>
                <w:b/>
              </w:rPr>
              <w:t>”</w:t>
            </w:r>
            <w:r>
              <w:t xml:space="preserve"> </w:t>
            </w:r>
            <w:r>
              <w:rPr>
                <w:lang w:eastAsia="de-DE"/>
              </w:rPr>
              <w:t xml:space="preserve">is equal to Value </w:t>
            </w:r>
            <w:r>
              <w:rPr>
                <w:b/>
                <w:lang w:eastAsia="de-DE"/>
              </w:rPr>
              <w:t>“SL</w:t>
            </w:r>
            <w:r w:rsidRPr="00212B25">
              <w:rPr>
                <w:b/>
                <w:lang w:eastAsia="de-DE"/>
              </w:rPr>
              <w:t>”</w:t>
            </w:r>
            <w:r w:rsidRPr="00212B25">
              <w:rPr>
                <w:lang w:eastAsia="de-DE"/>
              </w:rPr>
              <w:t xml:space="preserve">, the following </w:t>
            </w:r>
            <w:r>
              <w:rPr>
                <w:lang w:eastAsia="de-DE"/>
              </w:rPr>
              <w:t>assignment</w:t>
            </w:r>
            <w:r w:rsidRPr="00212B25">
              <w:rPr>
                <w:lang w:eastAsia="de-DE"/>
              </w:rPr>
              <w:t xml:space="preserve"> is valid:</w:t>
            </w:r>
          </w:p>
          <w:p w:rsidR="004E6CD3" w:rsidRPr="00AE1790" w:rsidRDefault="004E6CD3" w:rsidP="00903355">
            <w:pPr>
              <w:spacing w:line="240" w:lineRule="auto"/>
              <w:rPr>
                <w:b/>
                <w:lang w:eastAsia="de-DE"/>
              </w:rPr>
            </w:pPr>
          </w:p>
          <w:p w:rsidR="00AE1790" w:rsidRDefault="00AE1790" w:rsidP="00AE1790">
            <w:pPr>
              <w:spacing w:line="240" w:lineRule="auto"/>
              <w:rPr>
                <w:rFonts w:eastAsia="Times New Roman"/>
                <w:b/>
                <w:color w:val="000000"/>
                <w:lang w:eastAsia="de-DE"/>
              </w:rPr>
            </w:pPr>
            <w:r w:rsidRPr="00AE1790">
              <w:rPr>
                <w:rFonts w:eastAsia="Times New Roman"/>
                <w:b/>
                <w:color w:val="000000"/>
                <w:lang w:eastAsia="de-DE"/>
              </w:rPr>
              <w:t>StorageLocation</w:t>
            </w:r>
            <w:r>
              <w:rPr>
                <w:rFonts w:eastAsia="Times New Roman"/>
                <w:b/>
                <w:color w:val="000000"/>
                <w:lang w:eastAsia="de-DE"/>
              </w:rPr>
              <w:t>:</w:t>
            </w:r>
          </w:p>
          <w:p w:rsidR="00AE1790" w:rsidRPr="00AE1790" w:rsidRDefault="00AE1790" w:rsidP="00AE1790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  <w:r w:rsidRPr="00AE1790">
              <w:rPr>
                <w:rFonts w:eastAsia="Times New Roman"/>
                <w:color w:val="000000"/>
                <w:lang w:eastAsia="de-DE"/>
              </w:rPr>
              <w:t>Customer ERP storage location.</w:t>
            </w:r>
          </w:p>
          <w:p w:rsidR="00AE1790" w:rsidRDefault="00AE1790" w:rsidP="00AE1790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AE1790" w:rsidRDefault="00AE1790" w:rsidP="00DB62B9"/>
    <w:p w:rsidR="00903355" w:rsidRDefault="00903355" w:rsidP="00DB62B9"/>
    <w:p w:rsidR="00903355" w:rsidRPr="003F3442" w:rsidRDefault="00856B24" w:rsidP="00903355">
      <w:pPr>
        <w:pStyle w:val="berschrift4"/>
      </w:pPr>
      <w:bookmarkStart w:id="105" w:name="_asram:DespatchAdviceReferencedCIRef"/>
      <w:bookmarkStart w:id="106" w:name="_Toc349132661"/>
      <w:bookmarkEnd w:id="105"/>
      <w:r w:rsidRPr="00856B24">
        <w:t>asram:DespatchAdviceReferencedCIReferencedDocument</w:t>
      </w:r>
      <w:bookmarkEnd w:id="106"/>
    </w:p>
    <w:p w:rsidR="00903355" w:rsidRDefault="00903355" w:rsidP="00DB62B9"/>
    <w:p w:rsidR="00903355" w:rsidRDefault="00903355" w:rsidP="00DB62B9"/>
    <w:p w:rsidR="00903355" w:rsidRDefault="007B5E39" w:rsidP="00DB62B9">
      <w:r>
        <w:rPr>
          <w:noProof/>
          <w:lang w:val="de-DE" w:eastAsia="de-DE"/>
        </w:rPr>
        <w:pict>
          <v:group id="_x0000_s10078" style="position:absolute;margin-left:-45.95pt;margin-top:9.35pt;width:523.4pt;height:41.25pt;z-index:266690560" coordorigin="499,7920" coordsize="10468,825">
            <v:rect id="_x0000_s10069" style="position:absolute;left:499;top:7920;width:5395;height:543" fillcolor="#8db3e2" strokeweight="2pt">
              <v:textbox style="mso-next-textbox:#_x0000_s10069">
                <w:txbxContent>
                  <w:p w:rsidR="001E6E58" w:rsidRPr="0066633D" w:rsidRDefault="001E6E58" w:rsidP="0066633D">
                    <w:pPr>
                      <w:rPr>
                        <w:sz w:val="18"/>
                        <w:szCs w:val="18"/>
                      </w:rPr>
                    </w:pPr>
                    <w:proofErr w:type="spellStart"/>
                    <w:proofErr w:type="gramStart"/>
                    <w:r w:rsidRPr="0066633D">
                      <w:rPr>
                        <w:rFonts w:cs="Arial"/>
                        <w:b/>
                        <w:bCs/>
                        <w:sz w:val="18"/>
                        <w:szCs w:val="18"/>
                      </w:rPr>
                      <w:t>asram:</w:t>
                    </w:r>
                    <w:proofErr w:type="gramEnd"/>
                    <w:r w:rsidRPr="0066633D">
                      <w:rPr>
                        <w:rFonts w:cs="Arial"/>
                        <w:b/>
                        <w:bCs/>
                        <w:sz w:val="18"/>
                        <w:szCs w:val="18"/>
                      </w:rPr>
                      <w:t>DespatchAdviceReferencedCIReferencedDocument</w:t>
                    </w:r>
                    <w:proofErr w:type="spellEnd"/>
                  </w:p>
                </w:txbxContent>
              </v:textbox>
            </v:rect>
            <v:shape id="_x0000_s10070" type="#_x0000_t32" style="position:absolute;left:6210;top:8219;width:907;height:0" o:connectortype="straight" strokeweight="2pt"/>
            <v:rect id="_x0000_s10071" style="position:absolute;left:6518;top:8283;width:789;height:462" stroked="f">
              <v:textbox style="mso-next-textbox:#_x0000_s10071">
                <w:txbxContent>
                  <w:p w:rsidR="001E6E58" w:rsidRPr="002F612C" w:rsidRDefault="001E6E58" w:rsidP="0066633D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072" style="position:absolute;left:7117;top:7920;width:3850;height:543" filled="f" fillcolor="#8db3e2" strokeweight="2pt">
              <v:textbox style="mso-next-textbox:#_x0000_s10072">
                <w:txbxContent>
                  <w:p w:rsidR="001E6E58" w:rsidRPr="0066633D" w:rsidRDefault="001E6E58" w:rsidP="0066633D">
                    <w:pPr>
                      <w:rPr>
                        <w:sz w:val="18"/>
                        <w:szCs w:val="18"/>
                      </w:rPr>
                    </w:pPr>
                    <w:proofErr w:type="spellStart"/>
                    <w:proofErr w:type="gramStart"/>
                    <w:r w:rsidRPr="0066633D">
                      <w:rPr>
                        <w:rFonts w:cs="Arial"/>
                        <w:bCs/>
                        <w:sz w:val="18"/>
                        <w:szCs w:val="18"/>
                      </w:rPr>
                      <w:t>asram:</w:t>
                    </w:r>
                    <w:proofErr w:type="gramEnd"/>
                    <w:r w:rsidRPr="0066633D">
                      <w:rPr>
                        <w:rFonts w:cs="Arial"/>
                        <w:bCs/>
                        <w:sz w:val="18"/>
                        <w:szCs w:val="18"/>
                      </w:rPr>
                      <w:t>IssuerAssignedIdentificationIdentifier</w:t>
                    </w:r>
                    <w:proofErr w:type="spellEnd"/>
                  </w:p>
                </w:txbxContent>
              </v:textbox>
            </v:rect>
            <v:rect id="_x0000_s10073" style="position:absolute;left:5906;top:8089;width:300;height:262" strokeweight="2pt"/>
            <v:shape id="_x0000_s10074" type="#_x0000_t32" style="position:absolute;left:5896;top:8219;width:340;height:0" o:connectortype="straight" strokeweight="2pt"/>
          </v:group>
        </w:pict>
      </w:r>
    </w:p>
    <w:p w:rsidR="00903355" w:rsidRDefault="00903355" w:rsidP="00DB62B9"/>
    <w:p w:rsidR="00903355" w:rsidRDefault="00903355" w:rsidP="00DB62B9"/>
    <w:p w:rsidR="00903355" w:rsidRDefault="00903355" w:rsidP="00DB62B9"/>
    <w:p w:rsidR="00903355" w:rsidRDefault="00903355" w:rsidP="00DB62B9"/>
    <w:p w:rsidR="00903355" w:rsidRDefault="00903355" w:rsidP="00DB62B9"/>
    <w:p w:rsidR="00903355" w:rsidRDefault="00903355" w:rsidP="00DB62B9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1"/>
        <w:gridCol w:w="1206"/>
        <w:gridCol w:w="883"/>
        <w:gridCol w:w="765"/>
        <w:gridCol w:w="1415"/>
        <w:gridCol w:w="850"/>
      </w:tblGrid>
      <w:tr w:rsidR="003C706C" w:rsidRPr="006239D4" w:rsidTr="00776118">
        <w:trPr>
          <w:trHeight w:val="330"/>
        </w:trPr>
        <w:tc>
          <w:tcPr>
            <w:tcW w:w="1873" w:type="pct"/>
            <w:shd w:val="clear" w:color="auto" w:fill="FFFFCC"/>
            <w:noWrap/>
            <w:vAlign w:val="center"/>
            <w:hideMark/>
          </w:tcPr>
          <w:p w:rsidR="003C706C" w:rsidRPr="006239D4" w:rsidRDefault="003C706C" w:rsidP="00776118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630" w:type="pct"/>
            <w:shd w:val="clear" w:color="auto" w:fill="FFFFCC"/>
            <w:noWrap/>
            <w:vAlign w:val="center"/>
            <w:hideMark/>
          </w:tcPr>
          <w:p w:rsidR="003C706C" w:rsidRPr="006239D4" w:rsidRDefault="003C706C" w:rsidP="00776118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33" w:type="pct"/>
            <w:shd w:val="clear" w:color="auto" w:fill="FFFFCC"/>
            <w:noWrap/>
            <w:vAlign w:val="center"/>
            <w:hideMark/>
          </w:tcPr>
          <w:p w:rsidR="003C706C" w:rsidRPr="006239D4" w:rsidRDefault="003C706C" w:rsidP="00776118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555" w:type="pct"/>
            <w:shd w:val="clear" w:color="auto" w:fill="FFFFCC"/>
            <w:noWrap/>
            <w:vAlign w:val="center"/>
            <w:hideMark/>
          </w:tcPr>
          <w:p w:rsidR="003C706C" w:rsidRPr="006239D4" w:rsidRDefault="003C706C" w:rsidP="00776118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852" w:type="pct"/>
            <w:shd w:val="clear" w:color="auto" w:fill="FFFFCC"/>
            <w:noWrap/>
            <w:vAlign w:val="center"/>
            <w:hideMark/>
          </w:tcPr>
          <w:p w:rsidR="003C706C" w:rsidRPr="006239D4" w:rsidRDefault="003C706C" w:rsidP="00776118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57" w:type="pct"/>
            <w:shd w:val="clear" w:color="auto" w:fill="FFFFCC"/>
            <w:noWrap/>
            <w:vAlign w:val="center"/>
            <w:hideMark/>
          </w:tcPr>
          <w:p w:rsidR="003C706C" w:rsidRPr="006239D4" w:rsidRDefault="003C706C" w:rsidP="00776118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3C706C" w:rsidRPr="006239D4" w:rsidTr="00776118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3C706C" w:rsidRPr="006239D4" w:rsidRDefault="003C706C" w:rsidP="00776118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3C706C" w:rsidRPr="006239D4" w:rsidTr="00776118">
        <w:trPr>
          <w:trHeight w:val="315"/>
        </w:trPr>
        <w:tc>
          <w:tcPr>
            <w:tcW w:w="1873" w:type="pct"/>
            <w:shd w:val="clear" w:color="auto" w:fill="auto"/>
            <w:noWrap/>
            <w:vAlign w:val="center"/>
            <w:hideMark/>
          </w:tcPr>
          <w:p w:rsidR="003C706C" w:rsidRDefault="003C706C" w:rsidP="00776118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3C706C" w:rsidRDefault="003C706C" w:rsidP="00776118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3C706C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asram:IssuerAssignedIdentificationIdentifier</w:t>
            </w:r>
          </w:p>
          <w:p w:rsidR="003C706C" w:rsidRPr="006239D4" w:rsidRDefault="003C706C" w:rsidP="0077611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630" w:type="pct"/>
            <w:shd w:val="clear" w:color="auto" w:fill="auto"/>
            <w:vAlign w:val="center"/>
            <w:hideMark/>
          </w:tcPr>
          <w:p w:rsidR="003C706C" w:rsidRPr="006239D4" w:rsidRDefault="003C706C" w:rsidP="0077611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3C706C" w:rsidRPr="006239D4" w:rsidRDefault="003C706C" w:rsidP="0077611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35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3C706C" w:rsidRPr="006239D4" w:rsidRDefault="003C706C" w:rsidP="0077611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6</w:t>
            </w:r>
          </w:p>
        </w:tc>
        <w:tc>
          <w:tcPr>
            <w:tcW w:w="852" w:type="pct"/>
            <w:shd w:val="clear" w:color="auto" w:fill="auto"/>
            <w:noWrap/>
            <w:vAlign w:val="center"/>
            <w:hideMark/>
          </w:tcPr>
          <w:p w:rsidR="003C706C" w:rsidRPr="006239D4" w:rsidRDefault="00F4217A" w:rsidP="0077611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8610</w:t>
            </w:r>
          </w:p>
        </w:tc>
        <w:tc>
          <w:tcPr>
            <w:tcW w:w="557" w:type="pct"/>
            <w:shd w:val="clear" w:color="auto" w:fill="auto"/>
            <w:noWrap/>
            <w:vAlign w:val="center"/>
            <w:hideMark/>
          </w:tcPr>
          <w:p w:rsidR="003C706C" w:rsidRPr="006239D4" w:rsidRDefault="003C706C" w:rsidP="00776118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3C706C" w:rsidRPr="006239D4" w:rsidTr="00776118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3C706C" w:rsidRDefault="003C706C" w:rsidP="00776118">
            <w:pPr>
              <w:spacing w:line="240" w:lineRule="auto"/>
              <w:rPr>
                <w:b/>
                <w:lang w:eastAsia="de-DE"/>
              </w:rPr>
            </w:pPr>
          </w:p>
          <w:p w:rsidR="003C706C" w:rsidRDefault="003C706C" w:rsidP="00776118">
            <w:pPr>
              <w:spacing w:line="240" w:lineRule="auto"/>
              <w:rPr>
                <w:b/>
                <w:lang w:eastAsia="de-DE"/>
              </w:rPr>
            </w:pPr>
            <w:r w:rsidRPr="003C706C">
              <w:rPr>
                <w:b/>
                <w:lang w:eastAsia="de-DE"/>
              </w:rPr>
              <w:t>DeliveryNumber</w:t>
            </w:r>
          </w:p>
          <w:p w:rsidR="003C706C" w:rsidRDefault="003C706C" w:rsidP="00776118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E473B9" w:rsidRPr="003F3442" w:rsidRDefault="00E473B9" w:rsidP="00E473B9">
      <w:pPr>
        <w:pStyle w:val="berschrift4"/>
      </w:pPr>
      <w:bookmarkStart w:id="107" w:name="_asram:ConsumptionCISupplyChainSched"/>
      <w:bookmarkStart w:id="108" w:name="_Toc349132662"/>
      <w:bookmarkEnd w:id="107"/>
      <w:r w:rsidRPr="00E473B9">
        <w:lastRenderedPageBreak/>
        <w:t>asram:ConsumptionCISupplyChainSchedule</w:t>
      </w:r>
      <w:bookmarkEnd w:id="108"/>
    </w:p>
    <w:p w:rsidR="00903355" w:rsidRDefault="00903355" w:rsidP="00DB62B9"/>
    <w:p w:rsidR="00903355" w:rsidRDefault="00903355" w:rsidP="00DB62B9"/>
    <w:p w:rsidR="00E473B9" w:rsidRDefault="007B5E39" w:rsidP="00DB62B9">
      <w:r>
        <w:rPr>
          <w:noProof/>
          <w:lang w:val="de-DE" w:eastAsia="de-DE"/>
        </w:rPr>
        <w:pict>
          <v:group id="_x0000_s10101" style="position:absolute;margin-left:-45.9pt;margin-top:9.15pt;width:479.65pt;height:108.05pt;z-index:266798080" coordorigin="500,2507" coordsize="9593,2161">
            <v:group id="_x0000_s10096" style="position:absolute;left:9793;top:4017;width:300;height:262" coordorigin="6283,5431" coordsize="300,262">
              <v:rect id="_x0000_s10097" style="position:absolute;left:6283;top:5431;width:300;height:262" strokeweight="2pt"/>
              <v:shape id="_x0000_s10098" type="#_x0000_t32" style="position:absolute;left:6367;top:5556;width:147;height:0" o:connectortype="straight" strokeweight="1.25pt"/>
              <v:shape id="_x0000_s10099" type="#_x0000_t32" style="position:absolute;left:6437;top:5501;width:0;height:113;flip:y" o:connectortype="straight" strokeweight="1.25pt"/>
            </v:group>
            <v:rect id="_x0000_s10080" style="position:absolute;left:500;top:3159;width:4590;height:543" fillcolor="#8db3e2" strokeweight="2pt">
              <v:textbox style="mso-next-textbox:#_x0000_s10080">
                <w:txbxContent>
                  <w:p w:rsidR="001E6E58" w:rsidRPr="00C532BE" w:rsidRDefault="001E6E58" w:rsidP="00E473B9">
                    <w:pPr>
                      <w:spacing w:line="240" w:lineRule="auto"/>
                      <w:rPr>
                        <w:b/>
                        <w:szCs w:val="20"/>
                      </w:rPr>
                    </w:pPr>
                    <w:proofErr w:type="spellStart"/>
                    <w:proofErr w:type="gramStart"/>
                    <w:r w:rsidRPr="00E473B9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E473B9">
                      <w:rPr>
                        <w:rFonts w:cs="Arial"/>
                        <w:b/>
                        <w:bCs/>
                        <w:szCs w:val="20"/>
                      </w:rPr>
                      <w:t>ConsumptionCISupplyChainSchedule</w:t>
                    </w:r>
                    <w:proofErr w:type="spellEnd"/>
                  </w:p>
                </w:txbxContent>
              </v:textbox>
            </v:rect>
            <v:rect id="_x0000_s10081" style="position:absolute;left:5729;top:4206;width:789;height:462" stroked="f">
              <v:textbox style="mso-next-textbox:#_x0000_s10081">
                <w:txbxContent>
                  <w:p w:rsidR="001E6E58" w:rsidRPr="002F612C" w:rsidRDefault="001E6E58" w:rsidP="00E473B9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082" style="position:absolute;left:5729;top:2833;width:789;height:462" stroked="f">
              <v:textbox style="mso-next-textbox:#_x0000_s10082">
                <w:txbxContent>
                  <w:p w:rsidR="001E6E58" w:rsidRPr="002F612C" w:rsidRDefault="001E6E58" w:rsidP="00E473B9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shape id="_x0000_s10083" type="#_x0000_t32" style="position:absolute;left:5702;top:2765;width:624;height:0" o:connectortype="straight" strokeweight="2pt"/>
            <v:rect id="_x0000_s10084" style="position:absolute;left:5093;top:3328;width:300;height:262" strokeweight="2pt"/>
            <v:rect id="_x0000_s10085" style="position:absolute;left:6327;top:3873;width:3460;height:543" filled="f" fillcolor="#8db3e2" strokeweight="2pt">
              <v:textbox style="mso-next-textbox:#_x0000_s10085">
                <w:txbxContent>
                  <w:p w:rsidR="001E6E58" w:rsidRPr="00E473B9" w:rsidRDefault="001E6E58" w:rsidP="00E473B9">
                    <w:proofErr w:type="spellStart"/>
                    <w:r w:rsidRPr="00E473B9">
                      <w:rPr>
                        <w:rFonts w:cs="Arial"/>
                        <w:bCs/>
                        <w:szCs w:val="20"/>
                        <w:lang w:val="de-DE"/>
                      </w:rPr>
                      <w:t>asram:ActualCISupplyChainEvent</w:t>
                    </w:r>
                    <w:proofErr w:type="spellEnd"/>
                  </w:p>
                </w:txbxContent>
              </v:textbox>
            </v:rect>
            <v:shape id="_x0000_s10086" type="#_x0000_t32" style="position:absolute;left:5397;top:3458;width:315;height:0" o:connectortype="straight" strokeweight="2pt"/>
            <v:shape id="_x0000_s10087" type="#_x0000_t32" style="position:absolute;left:5083;top:3458;width:340;height:0" o:connectortype="straight" strokeweight="2pt"/>
            <v:rect id="_x0000_s10088" style="position:absolute;left:6321;top:2507;width:2847;height:543" filled="f" fillcolor="#8db3e2" strokeweight="2pt">
              <v:textbox style="mso-next-textbox:#_x0000_s10088">
                <w:txbxContent>
                  <w:p w:rsidR="001E6E58" w:rsidRPr="00825609" w:rsidRDefault="001E6E58" w:rsidP="00E473B9">
                    <w:pPr>
                      <w:spacing w:line="240" w:lineRule="auto"/>
                      <w:rPr>
                        <w:szCs w:val="20"/>
                      </w:rPr>
                    </w:pPr>
                    <w:proofErr w:type="spellStart"/>
                    <w:r w:rsidRPr="00E473B9">
                      <w:rPr>
                        <w:rFonts w:cs="Arial"/>
                        <w:bCs/>
                        <w:szCs w:val="20"/>
                        <w:lang w:val="de-DE"/>
                      </w:rPr>
                      <w:t>asram:OccurrenceDateTime</w:t>
                    </w:r>
                    <w:proofErr w:type="spellEnd"/>
                  </w:p>
                </w:txbxContent>
              </v:textbox>
            </v:rect>
            <v:shape id="_x0000_s10089" type="#_x0000_t32" style="position:absolute;left:5702;top:2765;width:10;height:1396" o:connectortype="straight" strokeweight="2pt"/>
            <v:shape id="_x0000_s10090" type="#_x0000_t32" style="position:absolute;left:5704;top:4161;width:624;height:0" o:connectortype="straight" strokeweight="2pt"/>
          </v:group>
        </w:pict>
      </w:r>
    </w:p>
    <w:p w:rsidR="00E473B9" w:rsidRDefault="00E473B9" w:rsidP="00DB62B9"/>
    <w:p w:rsidR="00E473B9" w:rsidRDefault="00E473B9" w:rsidP="00DB62B9"/>
    <w:p w:rsidR="00E473B9" w:rsidRDefault="00E473B9" w:rsidP="00DB62B9"/>
    <w:p w:rsidR="00E473B9" w:rsidRDefault="00E473B9" w:rsidP="00DB62B9"/>
    <w:p w:rsidR="00E473B9" w:rsidRDefault="00E473B9" w:rsidP="00DB62B9"/>
    <w:p w:rsidR="00E473B9" w:rsidRDefault="00E473B9" w:rsidP="00DB62B9"/>
    <w:p w:rsidR="00E473B9" w:rsidRDefault="00E473B9" w:rsidP="00DB62B9"/>
    <w:p w:rsidR="00E473B9" w:rsidRDefault="00E473B9" w:rsidP="00DB62B9"/>
    <w:p w:rsidR="00E473B9" w:rsidRDefault="00E473B9" w:rsidP="00DB62B9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85"/>
        <w:gridCol w:w="1206"/>
        <w:gridCol w:w="1020"/>
        <w:gridCol w:w="1062"/>
        <w:gridCol w:w="1631"/>
        <w:gridCol w:w="1066"/>
      </w:tblGrid>
      <w:tr w:rsidR="008C1DD3" w:rsidRPr="006239D4" w:rsidTr="00776118">
        <w:trPr>
          <w:trHeight w:val="330"/>
        </w:trPr>
        <w:tc>
          <w:tcPr>
            <w:tcW w:w="1873" w:type="pct"/>
            <w:shd w:val="clear" w:color="auto" w:fill="FFFFCC"/>
            <w:noWrap/>
            <w:vAlign w:val="center"/>
            <w:hideMark/>
          </w:tcPr>
          <w:p w:rsidR="008C1DD3" w:rsidRPr="006239D4" w:rsidRDefault="008C1DD3" w:rsidP="00776118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630" w:type="pct"/>
            <w:shd w:val="clear" w:color="auto" w:fill="FFFFCC"/>
            <w:noWrap/>
            <w:vAlign w:val="center"/>
            <w:hideMark/>
          </w:tcPr>
          <w:p w:rsidR="008C1DD3" w:rsidRPr="006239D4" w:rsidRDefault="008C1DD3" w:rsidP="00776118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33" w:type="pct"/>
            <w:shd w:val="clear" w:color="auto" w:fill="FFFFCC"/>
            <w:noWrap/>
            <w:vAlign w:val="center"/>
            <w:hideMark/>
          </w:tcPr>
          <w:p w:rsidR="008C1DD3" w:rsidRPr="006239D4" w:rsidRDefault="008C1DD3" w:rsidP="00776118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555" w:type="pct"/>
            <w:shd w:val="clear" w:color="auto" w:fill="FFFFCC"/>
            <w:noWrap/>
            <w:vAlign w:val="center"/>
            <w:hideMark/>
          </w:tcPr>
          <w:p w:rsidR="008C1DD3" w:rsidRPr="006239D4" w:rsidRDefault="008C1DD3" w:rsidP="00776118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852" w:type="pct"/>
            <w:shd w:val="clear" w:color="auto" w:fill="FFFFCC"/>
            <w:noWrap/>
            <w:vAlign w:val="center"/>
            <w:hideMark/>
          </w:tcPr>
          <w:p w:rsidR="008C1DD3" w:rsidRPr="006239D4" w:rsidRDefault="008C1DD3" w:rsidP="00776118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57" w:type="pct"/>
            <w:shd w:val="clear" w:color="auto" w:fill="FFFFCC"/>
            <w:noWrap/>
            <w:vAlign w:val="center"/>
            <w:hideMark/>
          </w:tcPr>
          <w:p w:rsidR="008C1DD3" w:rsidRPr="006239D4" w:rsidRDefault="008C1DD3" w:rsidP="00776118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8C1DD3" w:rsidRPr="006239D4" w:rsidTr="00776118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8C1DD3" w:rsidRPr="006239D4" w:rsidRDefault="008C1DD3" w:rsidP="00776118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8C1DD3" w:rsidRPr="006239D4" w:rsidTr="00776118">
        <w:trPr>
          <w:trHeight w:val="315"/>
        </w:trPr>
        <w:tc>
          <w:tcPr>
            <w:tcW w:w="1873" w:type="pct"/>
            <w:shd w:val="clear" w:color="auto" w:fill="auto"/>
            <w:noWrap/>
            <w:vAlign w:val="center"/>
            <w:hideMark/>
          </w:tcPr>
          <w:p w:rsidR="008C1DD3" w:rsidRDefault="008C1DD3" w:rsidP="00776118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8C1DD3" w:rsidRDefault="008C1DD3" w:rsidP="00776118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8C1DD3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asram:OccurrenceDateTime</w:t>
            </w:r>
          </w:p>
          <w:p w:rsidR="008C1DD3" w:rsidRPr="006239D4" w:rsidRDefault="008C1DD3" w:rsidP="0077611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630" w:type="pct"/>
            <w:shd w:val="clear" w:color="auto" w:fill="auto"/>
            <w:vAlign w:val="center"/>
            <w:hideMark/>
          </w:tcPr>
          <w:p w:rsidR="008C1DD3" w:rsidRPr="006239D4" w:rsidRDefault="008C1DD3" w:rsidP="0077611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Date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8C1DD3" w:rsidRPr="006239D4" w:rsidRDefault="008C1DD3" w:rsidP="0077611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8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8C1DD3" w:rsidRPr="006239D4" w:rsidRDefault="008C1DD3" w:rsidP="0077611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6</w:t>
            </w:r>
          </w:p>
        </w:tc>
        <w:tc>
          <w:tcPr>
            <w:tcW w:w="852" w:type="pct"/>
            <w:shd w:val="clear" w:color="auto" w:fill="auto"/>
            <w:noWrap/>
            <w:vAlign w:val="center"/>
            <w:hideMark/>
          </w:tcPr>
          <w:p w:rsidR="008C1DD3" w:rsidRPr="006239D4" w:rsidRDefault="00FF312E" w:rsidP="0077611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 w:rsidRPr="00F86228">
              <w:rPr>
                <w:rFonts w:cs="Arial"/>
                <w:szCs w:val="20"/>
              </w:rPr>
              <w:t>2011-04-01</w:t>
            </w:r>
          </w:p>
        </w:tc>
        <w:tc>
          <w:tcPr>
            <w:tcW w:w="557" w:type="pct"/>
            <w:shd w:val="clear" w:color="auto" w:fill="auto"/>
            <w:noWrap/>
            <w:vAlign w:val="center"/>
            <w:hideMark/>
          </w:tcPr>
          <w:p w:rsidR="008C1DD3" w:rsidRPr="006239D4" w:rsidRDefault="008C1DD3" w:rsidP="00776118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8C1DD3" w:rsidRPr="006239D4" w:rsidTr="00776118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8C1DD3" w:rsidRDefault="008C1DD3" w:rsidP="00776118">
            <w:pPr>
              <w:spacing w:line="240" w:lineRule="auto"/>
              <w:rPr>
                <w:b/>
                <w:lang w:eastAsia="de-DE"/>
              </w:rPr>
            </w:pPr>
          </w:p>
          <w:p w:rsidR="008C1DD3" w:rsidRDefault="008C1DD3" w:rsidP="00776118">
            <w:pPr>
              <w:spacing w:line="240" w:lineRule="auto"/>
              <w:rPr>
                <w:b/>
                <w:lang w:eastAsia="de-DE"/>
              </w:rPr>
            </w:pPr>
            <w:r w:rsidRPr="008C1DD3">
              <w:rPr>
                <w:b/>
                <w:lang w:eastAsia="de-DE"/>
              </w:rPr>
              <w:t>GoodsMovementDate</w:t>
            </w:r>
          </w:p>
          <w:p w:rsidR="008C1DD3" w:rsidRDefault="008C1DD3" w:rsidP="00776118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E473B9" w:rsidRDefault="00E473B9" w:rsidP="00DB62B9"/>
    <w:p w:rsidR="00E473B9" w:rsidRDefault="00E473B9" w:rsidP="00DB62B9"/>
    <w:p w:rsidR="00E473B9" w:rsidRDefault="00E473B9" w:rsidP="00DB62B9"/>
    <w:p w:rsidR="00776118" w:rsidRPr="003F3442" w:rsidRDefault="00776118" w:rsidP="00776118">
      <w:pPr>
        <w:pStyle w:val="berschrift5"/>
      </w:pPr>
      <w:bookmarkStart w:id="109" w:name="_Toc349132663"/>
      <w:r w:rsidRPr="00776118">
        <w:t>asram:ActualCISupplyChainEvent</w:t>
      </w:r>
      <w:bookmarkEnd w:id="109"/>
    </w:p>
    <w:p w:rsidR="00E473B9" w:rsidRDefault="007B5E39" w:rsidP="00DB62B9">
      <w:r>
        <w:rPr>
          <w:noProof/>
          <w:lang w:val="de-DE" w:eastAsia="de-DE"/>
        </w:rPr>
        <w:pict>
          <v:group id="_x0000_s11202" style="position:absolute;margin-left:-45.85pt;margin-top:9.9pt;width:452.95pt;height:56.1pt;z-index:268247040" coordorigin="501,8615" coordsize="9059,1122">
            <v:rect id="_x0000_s11198" style="position:absolute;left:7853;top:8615;width:1175;height:385" filled="f" fillcolor="#8db3e2" strokeweight="1pt">
              <v:textbox style="mso-next-textbox:#_x0000_s11198">
                <w:txbxContent>
                  <w:p w:rsidR="001E6E58" w:rsidRPr="0092092D" w:rsidRDefault="001E6E58" w:rsidP="00456DD2">
                    <w:pPr>
                      <w:spacing w:line="240" w:lineRule="auto"/>
                    </w:pPr>
                    <w:proofErr w:type="gramStart"/>
                    <w:r>
                      <w:rPr>
                        <w:rFonts w:cs="Arial"/>
                        <w:bCs/>
                        <w:szCs w:val="20"/>
                      </w:rPr>
                      <w:t>attributes</w:t>
                    </w:r>
                    <w:proofErr w:type="gramEnd"/>
                  </w:p>
                  <w:p w:rsidR="001E6E58" w:rsidRDefault="001E6E58" w:rsidP="00456DD2">
                    <w:pPr>
                      <w:spacing w:line="240" w:lineRule="auto"/>
                      <w:rPr>
                        <w:noProof/>
                        <w:lang w:val="de-DE" w:eastAsia="de-DE"/>
                      </w:rPr>
                    </w:pPr>
                  </w:p>
                  <w:p w:rsidR="001E6E58" w:rsidRPr="00C9342C" w:rsidRDefault="001E6E58" w:rsidP="00456DD2">
                    <w:pPr>
                      <w:spacing w:line="240" w:lineRule="auto"/>
                    </w:pPr>
                  </w:p>
                </w:txbxContent>
              </v:textbox>
            </v:rect>
            <v:rect id="_x0000_s11199" style="position:absolute;left:7853;top:8986;width:1707;height:469">
              <v:textbox>
                <w:txbxContent>
                  <w:p w:rsidR="001E6E58" w:rsidRDefault="001E6E58" w:rsidP="00456DD2">
                    <w:proofErr w:type="spellStart"/>
                    <w:proofErr w:type="gramStart"/>
                    <w:r>
                      <w:t>unitCode</w:t>
                    </w:r>
                    <w:proofErr w:type="spellEnd"/>
                    <w:proofErr w:type="gramEnd"/>
                  </w:p>
                </w:txbxContent>
              </v:textbox>
            </v:rect>
            <v:shape id="_x0000_s11200" type="#_x0000_t32" style="position:absolute;left:7339;top:9184;width:502;height:0" o:connectortype="straight" strokeweight="1pt"/>
            <v:rect id="_x0000_s10103" style="position:absolute;left:501;top:8912;width:3585;height:543" fillcolor="#8db3e2" strokeweight="2pt">
              <v:textbox style="mso-next-textbox:#_x0000_s10103">
                <w:txbxContent>
                  <w:p w:rsidR="001E6E58" w:rsidRPr="00776118" w:rsidRDefault="001E6E58" w:rsidP="00776118">
                    <w:pPr>
                      <w:rPr>
                        <w:b/>
                      </w:rPr>
                    </w:pPr>
                    <w:proofErr w:type="spellStart"/>
                    <w:r w:rsidRPr="00776118">
                      <w:rPr>
                        <w:rFonts w:cs="Arial"/>
                        <w:b/>
                        <w:bCs/>
                        <w:szCs w:val="20"/>
                        <w:lang w:val="de-DE"/>
                      </w:rPr>
                      <w:t>asram:ActualCISupplyChainEvent</w:t>
                    </w:r>
                    <w:proofErr w:type="spellEnd"/>
                  </w:p>
                  <w:p w:rsidR="001E6E58" w:rsidRPr="00776118" w:rsidRDefault="001E6E58" w:rsidP="00776118">
                    <w:pPr>
                      <w:rPr>
                        <w:b/>
                        <w:szCs w:val="24"/>
                      </w:rPr>
                    </w:pPr>
                  </w:p>
                </w:txbxContent>
              </v:textbox>
            </v:rect>
            <v:shape id="_x0000_s10104" type="#_x0000_t32" style="position:absolute;left:4393;top:9211;width:907;height:0" o:connectortype="straight" strokeweight="2pt"/>
            <v:rect id="_x0000_s10105" style="position:absolute;left:4701;top:9275;width:789;height:462" stroked="f">
              <v:textbox style="mso-next-textbox:#_x0000_s10105">
                <w:txbxContent>
                  <w:p w:rsidR="001E6E58" w:rsidRPr="002F612C" w:rsidRDefault="001E6E58" w:rsidP="00776118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106" style="position:absolute;left:5300;top:8912;width:2049;height:543" filled="f" fillcolor="#8db3e2" strokeweight="2pt">
              <v:textbox style="mso-next-textbox:#_x0000_s10106">
                <w:txbxContent>
                  <w:p w:rsidR="001E6E58" w:rsidRPr="00776118" w:rsidRDefault="001E6E58" w:rsidP="00776118">
                    <w:pPr>
                      <w:rPr>
                        <w:szCs w:val="20"/>
                      </w:rPr>
                    </w:pPr>
                    <w:proofErr w:type="spellStart"/>
                    <w:proofErr w:type="gramStart"/>
                    <w:r w:rsidRPr="00776118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776118">
                      <w:rPr>
                        <w:rFonts w:cs="Arial"/>
                        <w:bCs/>
                        <w:szCs w:val="20"/>
                      </w:rPr>
                      <w:t>UnitQuantity</w:t>
                    </w:r>
                    <w:proofErr w:type="spellEnd"/>
                  </w:p>
                </w:txbxContent>
              </v:textbox>
            </v:rect>
            <v:rect id="_x0000_s10107" style="position:absolute;left:4089;top:9081;width:300;height:262" strokeweight="2pt"/>
            <v:shape id="_x0000_s10108" type="#_x0000_t32" style="position:absolute;left:4079;top:9211;width:340;height:0" o:connectortype="straight" strokeweight="2pt"/>
          </v:group>
        </w:pict>
      </w:r>
    </w:p>
    <w:p w:rsidR="00E473B9" w:rsidRDefault="00E473B9" w:rsidP="00DB62B9"/>
    <w:p w:rsidR="00E473B9" w:rsidRDefault="00E473B9" w:rsidP="00DB62B9"/>
    <w:p w:rsidR="00E473B9" w:rsidRDefault="00E473B9" w:rsidP="00DB62B9"/>
    <w:p w:rsidR="00E473B9" w:rsidRDefault="00E473B9" w:rsidP="00DB62B9"/>
    <w:p w:rsidR="00E473B9" w:rsidRDefault="00E473B9" w:rsidP="00DB62B9"/>
    <w:p w:rsidR="00E473B9" w:rsidRDefault="00E473B9" w:rsidP="00DB62B9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85"/>
        <w:gridCol w:w="1206"/>
        <w:gridCol w:w="1020"/>
        <w:gridCol w:w="1062"/>
        <w:gridCol w:w="1631"/>
        <w:gridCol w:w="1066"/>
      </w:tblGrid>
      <w:tr w:rsidR="00FD6C51" w:rsidRPr="006239D4" w:rsidTr="000920C7">
        <w:trPr>
          <w:trHeight w:val="330"/>
        </w:trPr>
        <w:tc>
          <w:tcPr>
            <w:tcW w:w="1873" w:type="pct"/>
            <w:shd w:val="clear" w:color="auto" w:fill="FFFFCC"/>
            <w:noWrap/>
            <w:vAlign w:val="center"/>
            <w:hideMark/>
          </w:tcPr>
          <w:p w:rsidR="00FD6C51" w:rsidRPr="006239D4" w:rsidRDefault="00FD6C51" w:rsidP="000920C7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630" w:type="pct"/>
            <w:shd w:val="clear" w:color="auto" w:fill="FFFFCC"/>
            <w:noWrap/>
            <w:vAlign w:val="center"/>
            <w:hideMark/>
          </w:tcPr>
          <w:p w:rsidR="00FD6C51" w:rsidRPr="006239D4" w:rsidRDefault="00FD6C51" w:rsidP="000920C7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33" w:type="pct"/>
            <w:shd w:val="clear" w:color="auto" w:fill="FFFFCC"/>
            <w:noWrap/>
            <w:vAlign w:val="center"/>
            <w:hideMark/>
          </w:tcPr>
          <w:p w:rsidR="00FD6C51" w:rsidRPr="006239D4" w:rsidRDefault="00FD6C51" w:rsidP="000920C7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555" w:type="pct"/>
            <w:shd w:val="clear" w:color="auto" w:fill="FFFFCC"/>
            <w:noWrap/>
            <w:vAlign w:val="center"/>
            <w:hideMark/>
          </w:tcPr>
          <w:p w:rsidR="00FD6C51" w:rsidRPr="006239D4" w:rsidRDefault="00FD6C51" w:rsidP="000920C7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852" w:type="pct"/>
            <w:shd w:val="clear" w:color="auto" w:fill="FFFFCC"/>
            <w:noWrap/>
            <w:vAlign w:val="center"/>
            <w:hideMark/>
          </w:tcPr>
          <w:p w:rsidR="00FD6C51" w:rsidRPr="006239D4" w:rsidRDefault="00FD6C51" w:rsidP="000920C7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57" w:type="pct"/>
            <w:shd w:val="clear" w:color="auto" w:fill="FFFFCC"/>
            <w:noWrap/>
            <w:vAlign w:val="center"/>
            <w:hideMark/>
          </w:tcPr>
          <w:p w:rsidR="00FD6C51" w:rsidRPr="006239D4" w:rsidRDefault="00FD6C51" w:rsidP="000920C7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FD6C51" w:rsidRPr="006239D4" w:rsidTr="000920C7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FD6C51" w:rsidRPr="006239D4" w:rsidRDefault="00FD6C51" w:rsidP="000920C7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FD6C51" w:rsidRPr="006239D4" w:rsidTr="000920C7">
        <w:trPr>
          <w:trHeight w:val="315"/>
        </w:trPr>
        <w:tc>
          <w:tcPr>
            <w:tcW w:w="1873" w:type="pct"/>
            <w:shd w:val="clear" w:color="auto" w:fill="auto"/>
            <w:noWrap/>
            <w:vAlign w:val="center"/>
            <w:hideMark/>
          </w:tcPr>
          <w:p w:rsidR="00FD6C51" w:rsidRDefault="00FD6C51" w:rsidP="000920C7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FD6C51" w:rsidRDefault="00FD6C51" w:rsidP="000920C7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FD6C51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asram:UnitQuantity</w:t>
            </w:r>
          </w:p>
          <w:p w:rsidR="00FD6C51" w:rsidRPr="006239D4" w:rsidRDefault="00FD6C51" w:rsidP="000920C7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630" w:type="pct"/>
            <w:shd w:val="clear" w:color="auto" w:fill="auto"/>
            <w:vAlign w:val="center"/>
            <w:hideMark/>
          </w:tcPr>
          <w:p w:rsidR="00FD6C51" w:rsidRPr="006239D4" w:rsidRDefault="00FD6C51" w:rsidP="000920C7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Decimal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FD6C51" w:rsidRPr="006239D4" w:rsidRDefault="00FD6C51" w:rsidP="000920C7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15+5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FD6C51" w:rsidRPr="006239D4" w:rsidRDefault="00FD6C51" w:rsidP="000920C7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7</w:t>
            </w:r>
          </w:p>
        </w:tc>
        <w:tc>
          <w:tcPr>
            <w:tcW w:w="852" w:type="pct"/>
            <w:shd w:val="clear" w:color="auto" w:fill="auto"/>
            <w:noWrap/>
            <w:vAlign w:val="center"/>
            <w:hideMark/>
          </w:tcPr>
          <w:p w:rsidR="00FD6C51" w:rsidRPr="006239D4" w:rsidRDefault="00F4217A" w:rsidP="000920C7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1234</w:t>
            </w:r>
          </w:p>
        </w:tc>
        <w:tc>
          <w:tcPr>
            <w:tcW w:w="557" w:type="pct"/>
            <w:shd w:val="clear" w:color="auto" w:fill="auto"/>
            <w:noWrap/>
            <w:vAlign w:val="center"/>
            <w:hideMark/>
          </w:tcPr>
          <w:p w:rsidR="00FD6C51" w:rsidRPr="006239D4" w:rsidRDefault="00FD6C51" w:rsidP="000920C7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456DD2" w:rsidRPr="006239D4" w:rsidTr="00456DD2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456DD2" w:rsidRDefault="00456DD2" w:rsidP="00456DD2">
            <w:pPr>
              <w:spacing w:line="240" w:lineRule="auto"/>
              <w:rPr>
                <w:b/>
                <w:lang w:eastAsia="de-DE"/>
              </w:rPr>
            </w:pPr>
          </w:p>
          <w:p w:rsidR="00456DD2" w:rsidRDefault="00456DD2" w:rsidP="00456DD2">
            <w:pPr>
              <w:spacing w:line="240" w:lineRule="auto"/>
              <w:rPr>
                <w:b/>
                <w:lang w:eastAsia="de-DE"/>
              </w:rPr>
            </w:pPr>
            <w:r w:rsidRPr="00FD6C51">
              <w:rPr>
                <w:b/>
                <w:lang w:eastAsia="de-DE"/>
              </w:rPr>
              <w:t>GoodsMovementQuantity</w:t>
            </w:r>
          </w:p>
          <w:p w:rsidR="00456DD2" w:rsidRDefault="00456DD2" w:rsidP="000920C7">
            <w:pPr>
              <w:spacing w:line="240" w:lineRule="auto"/>
              <w:jc w:val="center"/>
              <w:rPr>
                <w:rFonts w:eastAsia="Times New Roman"/>
                <w:color w:val="000000"/>
                <w:lang w:eastAsia="de-DE"/>
              </w:rPr>
            </w:pPr>
          </w:p>
        </w:tc>
      </w:tr>
      <w:tr w:rsidR="00456DD2" w:rsidRPr="006239D4" w:rsidTr="000920C7">
        <w:trPr>
          <w:trHeight w:val="315"/>
        </w:trPr>
        <w:tc>
          <w:tcPr>
            <w:tcW w:w="1873" w:type="pct"/>
            <w:shd w:val="clear" w:color="auto" w:fill="auto"/>
            <w:noWrap/>
            <w:vAlign w:val="center"/>
            <w:hideMark/>
          </w:tcPr>
          <w:p w:rsidR="00456DD2" w:rsidRDefault="00456DD2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456DD2" w:rsidRDefault="00456DD2" w:rsidP="004B646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5A1BAD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unitCode</w:t>
            </w:r>
          </w:p>
          <w:p w:rsidR="00456DD2" w:rsidRPr="007A6D70" w:rsidRDefault="00456DD2" w:rsidP="004B6469">
            <w:pPr>
              <w:spacing w:line="240" w:lineRule="auto"/>
              <w:jc w:val="center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</w:tc>
        <w:tc>
          <w:tcPr>
            <w:tcW w:w="630" w:type="pct"/>
            <w:shd w:val="clear" w:color="auto" w:fill="auto"/>
            <w:vAlign w:val="center"/>
            <w:hideMark/>
          </w:tcPr>
          <w:p w:rsidR="00456DD2" w:rsidRPr="007A6D70" w:rsidRDefault="00456DD2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6239D4"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456DD2" w:rsidRPr="007A6D70" w:rsidRDefault="00456DD2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3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456DD2" w:rsidRPr="007A6D70" w:rsidRDefault="00456DD2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7</w:t>
            </w:r>
          </w:p>
        </w:tc>
        <w:tc>
          <w:tcPr>
            <w:tcW w:w="852" w:type="pct"/>
            <w:shd w:val="clear" w:color="auto" w:fill="auto"/>
            <w:noWrap/>
            <w:vAlign w:val="center"/>
            <w:hideMark/>
          </w:tcPr>
          <w:p w:rsidR="00456DD2" w:rsidRPr="007A6D70" w:rsidRDefault="00456DD2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PCE</w:t>
            </w:r>
          </w:p>
        </w:tc>
        <w:tc>
          <w:tcPr>
            <w:tcW w:w="557" w:type="pct"/>
            <w:shd w:val="clear" w:color="auto" w:fill="auto"/>
            <w:noWrap/>
            <w:vAlign w:val="center"/>
            <w:hideMark/>
          </w:tcPr>
          <w:p w:rsidR="00456DD2" w:rsidRPr="007A6D70" w:rsidRDefault="00456DD2" w:rsidP="004B646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M</w:t>
            </w:r>
          </w:p>
        </w:tc>
      </w:tr>
      <w:tr w:rsidR="00456DD2" w:rsidRPr="006239D4" w:rsidTr="000920C7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456DD2" w:rsidRDefault="00456DD2" w:rsidP="00456DD2">
            <w:pPr>
              <w:rPr>
                <w:b/>
                <w:color w:val="000000"/>
              </w:rPr>
            </w:pPr>
          </w:p>
          <w:p w:rsidR="00456DD2" w:rsidRDefault="00456DD2" w:rsidP="00456DD2">
            <w:pPr>
              <w:rPr>
                <w:b/>
                <w:color w:val="000000"/>
              </w:rPr>
            </w:pPr>
            <w:r w:rsidRPr="00444E13">
              <w:rPr>
                <w:b/>
                <w:color w:val="000000"/>
              </w:rPr>
              <w:t>UnitOfMeasure(UOM)</w:t>
            </w:r>
          </w:p>
          <w:p w:rsidR="00456DD2" w:rsidRDefault="00456DD2" w:rsidP="00456DD2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E473B9" w:rsidRDefault="00E473B9" w:rsidP="00DB62B9"/>
    <w:p w:rsidR="00E473B9" w:rsidRDefault="00E473B9" w:rsidP="00DB62B9"/>
    <w:p w:rsidR="00E473B9" w:rsidRDefault="00E473B9" w:rsidP="00DB62B9"/>
    <w:p w:rsidR="00DE1591" w:rsidRDefault="00DE1591" w:rsidP="00DB62B9"/>
    <w:p w:rsidR="00DE1591" w:rsidRDefault="00DE1591" w:rsidP="00DB62B9"/>
    <w:p w:rsidR="00DE1591" w:rsidRDefault="00DE1591" w:rsidP="00DB62B9"/>
    <w:p w:rsidR="00DE1591" w:rsidRDefault="00DE1591" w:rsidP="00DB62B9"/>
    <w:p w:rsidR="00465618" w:rsidRPr="003F3442" w:rsidRDefault="00465618" w:rsidP="00465618">
      <w:pPr>
        <w:pStyle w:val="berschrift4"/>
      </w:pPr>
      <w:bookmarkStart w:id="110" w:name="_asram:LogisticsServiceProviderCITra"/>
      <w:bookmarkStart w:id="111" w:name="_asram:ShipToCITradeParty"/>
      <w:bookmarkStart w:id="112" w:name="_Toc349132664"/>
      <w:bookmarkEnd w:id="110"/>
      <w:bookmarkEnd w:id="111"/>
      <w:r w:rsidRPr="00465618">
        <w:lastRenderedPageBreak/>
        <w:t>asram:ShipToCITradeParty</w:t>
      </w:r>
      <w:bookmarkEnd w:id="112"/>
    </w:p>
    <w:p w:rsidR="00465618" w:rsidRDefault="00465618" w:rsidP="00465618"/>
    <w:p w:rsidR="00465618" w:rsidRDefault="00465618" w:rsidP="00465618"/>
    <w:p w:rsidR="00465618" w:rsidRDefault="00465618" w:rsidP="00465618"/>
    <w:p w:rsidR="00465618" w:rsidRDefault="007B5E39" w:rsidP="00465618">
      <w:r>
        <w:rPr>
          <w:noProof/>
          <w:lang w:val="de-DE" w:eastAsia="de-DE"/>
        </w:rPr>
        <w:pict>
          <v:group id="_x0000_s11682" style="position:absolute;margin-left:-45.85pt;margin-top:9.9pt;width:360.35pt;height:38.05pt;z-index:268705792" coordorigin="501,5961" coordsize="7207,761">
            <v:rect id="_x0000_s11680" style="position:absolute;left:4377;top:6260;width:357;height:462" stroked="f">
              <v:textbox style="mso-next-textbox:#_x0000_s11680">
                <w:txbxContent>
                  <w:p w:rsidR="001E6E58" w:rsidRPr="002F612C" w:rsidRDefault="001E6E58" w:rsidP="00861C66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1673" style="position:absolute;left:501;top:5961;width:3022;height:543" fillcolor="#8db3e2" strokeweight="2pt">
              <v:textbox style="mso-next-textbox:#_x0000_s11673">
                <w:txbxContent>
                  <w:p w:rsidR="001E6E58" w:rsidRPr="00BF179C" w:rsidRDefault="001E6E58" w:rsidP="00861C66">
                    <w:pPr>
                      <w:spacing w:line="240" w:lineRule="auto"/>
                      <w:rPr>
                        <w:b/>
                        <w:szCs w:val="24"/>
                      </w:rPr>
                    </w:pPr>
                    <w:proofErr w:type="spellStart"/>
                    <w:proofErr w:type="gramStart"/>
                    <w:r w:rsidRPr="00861C66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861C66">
                      <w:rPr>
                        <w:rFonts w:cs="Arial"/>
                        <w:b/>
                        <w:bCs/>
                        <w:szCs w:val="20"/>
                      </w:rPr>
                      <w:t>ShipToCITradeParty</w:t>
                    </w:r>
                    <w:proofErr w:type="spellEnd"/>
                  </w:p>
                </w:txbxContent>
              </v:textbox>
            </v:rect>
            <v:shape id="_x0000_s11674" type="#_x0000_t32" style="position:absolute;left:3837;top:6260;width:907;height:0" o:connectortype="straight" strokeweight="2pt"/>
            <v:rect id="_x0000_s11676" style="position:absolute;left:4744;top:5961;width:2964;height:543" filled="f" fillcolor="#8db3e2" strokeweight="2pt">
              <v:textbox style="mso-next-textbox:#_x0000_s11676">
                <w:txbxContent>
                  <w:p w:rsidR="001E6E58" w:rsidRPr="00861C66" w:rsidRDefault="001E6E58" w:rsidP="00861C66">
                    <w:proofErr w:type="spellStart"/>
                    <w:proofErr w:type="gramStart"/>
                    <w:r w:rsidRPr="00861C66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861C66">
                      <w:rPr>
                        <w:rFonts w:cs="Arial"/>
                        <w:bCs/>
                        <w:szCs w:val="20"/>
                      </w:rPr>
                      <w:t>IdentificationIdentifier</w:t>
                    </w:r>
                    <w:proofErr w:type="spellEnd"/>
                  </w:p>
                </w:txbxContent>
              </v:textbox>
            </v:rect>
            <v:rect id="_x0000_s11677" style="position:absolute;left:3533;top:6130;width:300;height:262" strokeweight="2pt"/>
            <v:shape id="_x0000_s11678" type="#_x0000_t32" style="position:absolute;left:3523;top:6260;width:340;height:0" o:connectortype="straight" strokeweight="2pt"/>
          </v:group>
        </w:pict>
      </w:r>
    </w:p>
    <w:p w:rsidR="00465618" w:rsidRDefault="00465618" w:rsidP="00465618"/>
    <w:p w:rsidR="00465618" w:rsidRDefault="00465618" w:rsidP="00465618"/>
    <w:p w:rsidR="00861C66" w:rsidRDefault="00861C66" w:rsidP="00465618"/>
    <w:p w:rsidR="00465618" w:rsidRDefault="00465618" w:rsidP="00465618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5"/>
        <w:gridCol w:w="1518"/>
        <w:gridCol w:w="1183"/>
        <w:gridCol w:w="1020"/>
        <w:gridCol w:w="1529"/>
        <w:gridCol w:w="1125"/>
      </w:tblGrid>
      <w:tr w:rsidR="00465618" w:rsidRPr="006239D4" w:rsidTr="00861C66">
        <w:trPr>
          <w:trHeight w:val="330"/>
        </w:trPr>
        <w:tc>
          <w:tcPr>
            <w:tcW w:w="1669" w:type="pct"/>
            <w:shd w:val="clear" w:color="auto" w:fill="FFFFCC"/>
            <w:noWrap/>
            <w:vAlign w:val="center"/>
            <w:hideMark/>
          </w:tcPr>
          <w:p w:rsidR="00465618" w:rsidRPr="006239D4" w:rsidRDefault="00465618" w:rsidP="00FF052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793" w:type="pct"/>
            <w:shd w:val="clear" w:color="auto" w:fill="FFFFCC"/>
            <w:noWrap/>
            <w:vAlign w:val="center"/>
            <w:hideMark/>
          </w:tcPr>
          <w:p w:rsidR="00465618" w:rsidRPr="006239D4" w:rsidRDefault="00465618" w:rsidP="00FF052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618" w:type="pct"/>
            <w:shd w:val="clear" w:color="auto" w:fill="FFFFCC"/>
            <w:noWrap/>
            <w:vAlign w:val="center"/>
            <w:hideMark/>
          </w:tcPr>
          <w:p w:rsidR="00465618" w:rsidRPr="006239D4" w:rsidRDefault="00465618" w:rsidP="00FF052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533" w:type="pct"/>
            <w:shd w:val="clear" w:color="auto" w:fill="FFFFCC"/>
            <w:noWrap/>
            <w:vAlign w:val="center"/>
            <w:hideMark/>
          </w:tcPr>
          <w:p w:rsidR="00465618" w:rsidRPr="006239D4" w:rsidRDefault="00465618" w:rsidP="00FF052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799" w:type="pct"/>
            <w:shd w:val="clear" w:color="auto" w:fill="FFFFCC"/>
            <w:noWrap/>
            <w:vAlign w:val="center"/>
            <w:hideMark/>
          </w:tcPr>
          <w:p w:rsidR="00465618" w:rsidRPr="006239D4" w:rsidRDefault="00465618" w:rsidP="00FF052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88" w:type="pct"/>
            <w:shd w:val="clear" w:color="auto" w:fill="FFFFCC"/>
            <w:noWrap/>
            <w:vAlign w:val="center"/>
            <w:hideMark/>
          </w:tcPr>
          <w:p w:rsidR="00465618" w:rsidRPr="006239D4" w:rsidRDefault="00465618" w:rsidP="00FF052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465618" w:rsidRPr="006239D4" w:rsidTr="00FF0523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465618" w:rsidRPr="006239D4" w:rsidRDefault="00465618" w:rsidP="00FF0523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FF0523" w:rsidRPr="006239D4" w:rsidTr="00861C66">
        <w:trPr>
          <w:trHeight w:val="315"/>
        </w:trPr>
        <w:tc>
          <w:tcPr>
            <w:tcW w:w="1669" w:type="pct"/>
            <w:shd w:val="clear" w:color="auto" w:fill="auto"/>
            <w:noWrap/>
            <w:vAlign w:val="center"/>
            <w:hideMark/>
          </w:tcPr>
          <w:p w:rsidR="00767F0B" w:rsidRDefault="00767F0B" w:rsidP="00FF0523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FF0523" w:rsidRDefault="00767F0B" w:rsidP="00FF0523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767F0B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asram:IdentificationIdentifier</w:t>
            </w:r>
          </w:p>
          <w:p w:rsidR="00767F0B" w:rsidRDefault="00767F0B" w:rsidP="00FF0523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</w:tc>
        <w:tc>
          <w:tcPr>
            <w:tcW w:w="793" w:type="pct"/>
            <w:shd w:val="clear" w:color="auto" w:fill="auto"/>
            <w:vAlign w:val="center"/>
            <w:hideMark/>
          </w:tcPr>
          <w:p w:rsidR="00FF0523" w:rsidRDefault="00767F0B" w:rsidP="00FF052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618" w:type="pct"/>
            <w:shd w:val="clear" w:color="auto" w:fill="auto"/>
            <w:noWrap/>
            <w:vAlign w:val="center"/>
            <w:hideMark/>
          </w:tcPr>
          <w:p w:rsidR="00FF0523" w:rsidRDefault="00767F0B" w:rsidP="00FF052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20</w:t>
            </w:r>
          </w:p>
        </w:tc>
        <w:tc>
          <w:tcPr>
            <w:tcW w:w="533" w:type="pct"/>
            <w:shd w:val="clear" w:color="auto" w:fill="auto"/>
            <w:noWrap/>
            <w:vAlign w:val="center"/>
            <w:hideMark/>
          </w:tcPr>
          <w:p w:rsidR="00FF0523" w:rsidRDefault="00767F0B" w:rsidP="00FF052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799" w:type="pct"/>
            <w:shd w:val="clear" w:color="auto" w:fill="auto"/>
            <w:noWrap/>
            <w:vAlign w:val="center"/>
            <w:hideMark/>
          </w:tcPr>
          <w:p w:rsidR="00FF0523" w:rsidRPr="007A6D70" w:rsidRDefault="00707D0A" w:rsidP="00FF052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0C0396">
              <w:rPr>
                <w:rFonts w:eastAsia="Times New Roman" w:cs="Arial"/>
                <w:color w:val="000000"/>
                <w:szCs w:val="20"/>
                <w:lang w:val="de-DE" w:eastAsia="de-DE"/>
              </w:rPr>
              <w:t>TOF</w:t>
            </w:r>
          </w:p>
        </w:tc>
        <w:tc>
          <w:tcPr>
            <w:tcW w:w="588" w:type="pct"/>
            <w:shd w:val="clear" w:color="auto" w:fill="auto"/>
            <w:noWrap/>
            <w:vAlign w:val="center"/>
            <w:hideMark/>
          </w:tcPr>
          <w:p w:rsidR="00FF0523" w:rsidRDefault="00767F0B" w:rsidP="00FF0523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M</w:t>
            </w:r>
          </w:p>
        </w:tc>
      </w:tr>
      <w:tr w:rsidR="00465618" w:rsidRPr="006239D4" w:rsidTr="00FF0523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767F0B" w:rsidRDefault="00767F0B" w:rsidP="00FF0523">
            <w:pPr>
              <w:spacing w:line="240" w:lineRule="auto"/>
              <w:rPr>
                <w:rFonts w:eastAsia="Times New Roman"/>
                <w:b/>
                <w:color w:val="000000"/>
                <w:szCs w:val="20"/>
                <w:lang w:val="de-DE" w:eastAsia="de-DE"/>
              </w:rPr>
            </w:pPr>
          </w:p>
          <w:p w:rsidR="00465618" w:rsidRDefault="00767F0B" w:rsidP="00FF0523">
            <w:pPr>
              <w:spacing w:line="240" w:lineRule="auto"/>
              <w:rPr>
                <w:rFonts w:eastAsia="Times New Roman"/>
                <w:b/>
                <w:color w:val="000000"/>
                <w:szCs w:val="20"/>
                <w:lang w:val="de-DE" w:eastAsia="de-DE"/>
              </w:rPr>
            </w:pPr>
            <w:r w:rsidRPr="00767F0B">
              <w:rPr>
                <w:rFonts w:eastAsia="Times New Roman"/>
                <w:b/>
                <w:color w:val="000000"/>
                <w:szCs w:val="20"/>
                <w:lang w:val="de-DE" w:eastAsia="de-DE"/>
              </w:rPr>
              <w:t>CustomerPlantCode</w:t>
            </w:r>
            <w:r>
              <w:rPr>
                <w:rFonts w:eastAsia="Times New Roman"/>
                <w:b/>
                <w:color w:val="000000"/>
                <w:szCs w:val="20"/>
                <w:lang w:val="de-DE" w:eastAsia="de-DE"/>
              </w:rPr>
              <w:t>:</w:t>
            </w:r>
          </w:p>
          <w:p w:rsidR="00767F0B" w:rsidRPr="004A17ED" w:rsidRDefault="00767F0B" w:rsidP="00FF0523">
            <w:pPr>
              <w:spacing w:line="240" w:lineRule="auto"/>
              <w:rPr>
                <w:rFonts w:eastAsia="Times New Roman"/>
                <w:color w:val="000000"/>
                <w:szCs w:val="20"/>
                <w:lang w:eastAsia="de-DE"/>
              </w:rPr>
            </w:pPr>
            <w:r w:rsidRPr="004A17ED">
              <w:rPr>
                <w:rFonts w:eastAsia="Times New Roman"/>
                <w:color w:val="000000"/>
                <w:szCs w:val="20"/>
                <w:lang w:eastAsia="de-DE"/>
              </w:rPr>
              <w:t>Defines the plant code of the customer.</w:t>
            </w:r>
          </w:p>
          <w:p w:rsidR="00465618" w:rsidRPr="004A17ED" w:rsidRDefault="00465618" w:rsidP="00FF0523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465618" w:rsidRDefault="00465618" w:rsidP="00465618"/>
    <w:p w:rsidR="00465618" w:rsidRDefault="00465618" w:rsidP="00465618"/>
    <w:p w:rsidR="00465618" w:rsidRDefault="00465618" w:rsidP="00465618"/>
    <w:p w:rsidR="00465618" w:rsidRDefault="00465618" w:rsidP="00465618"/>
    <w:p w:rsidR="00465618" w:rsidRDefault="00465618" w:rsidP="00465618"/>
    <w:p w:rsidR="00861C66" w:rsidRDefault="00861C66" w:rsidP="00465618"/>
    <w:p w:rsidR="00861C66" w:rsidRDefault="00861C66" w:rsidP="00465618"/>
    <w:p w:rsidR="00861C66" w:rsidRDefault="00861C66" w:rsidP="00465618"/>
    <w:p w:rsidR="00861C66" w:rsidRDefault="00861C66" w:rsidP="00465618"/>
    <w:p w:rsidR="00861C66" w:rsidRDefault="00861C66" w:rsidP="00465618"/>
    <w:p w:rsidR="00861C66" w:rsidRDefault="00861C66" w:rsidP="00465618"/>
    <w:p w:rsidR="00861C66" w:rsidRDefault="00861C66" w:rsidP="00465618"/>
    <w:p w:rsidR="00861C66" w:rsidRDefault="00861C66" w:rsidP="00465618"/>
    <w:p w:rsidR="00861C66" w:rsidRDefault="00861C66" w:rsidP="00465618"/>
    <w:p w:rsidR="00861C66" w:rsidRDefault="00861C66" w:rsidP="00465618"/>
    <w:p w:rsidR="00861C66" w:rsidRDefault="00861C66" w:rsidP="00465618"/>
    <w:p w:rsidR="00861C66" w:rsidRDefault="00861C66" w:rsidP="00465618"/>
    <w:p w:rsidR="00861C66" w:rsidRDefault="00861C66" w:rsidP="00465618"/>
    <w:p w:rsidR="00861C66" w:rsidRDefault="00861C66" w:rsidP="00465618"/>
    <w:p w:rsidR="00861C66" w:rsidRDefault="00861C66" w:rsidP="00465618"/>
    <w:p w:rsidR="00861C66" w:rsidRDefault="00861C66" w:rsidP="00465618"/>
    <w:p w:rsidR="00861C66" w:rsidRDefault="00861C66" w:rsidP="00465618"/>
    <w:p w:rsidR="00861C66" w:rsidRDefault="00861C66" w:rsidP="00465618"/>
    <w:p w:rsidR="00861C66" w:rsidRDefault="00861C66" w:rsidP="00465618"/>
    <w:p w:rsidR="00861C66" w:rsidRDefault="00861C66" w:rsidP="00465618"/>
    <w:p w:rsidR="00861C66" w:rsidRDefault="00861C66" w:rsidP="00465618"/>
    <w:p w:rsidR="00861C66" w:rsidRDefault="00861C66" w:rsidP="00465618"/>
    <w:p w:rsidR="00861C66" w:rsidRDefault="00861C66" w:rsidP="00465618"/>
    <w:p w:rsidR="00861C66" w:rsidRDefault="00861C66" w:rsidP="00465618"/>
    <w:p w:rsidR="00861C66" w:rsidRDefault="00861C66" w:rsidP="00465618"/>
    <w:p w:rsidR="00861C66" w:rsidRDefault="00861C66" w:rsidP="00465618"/>
    <w:p w:rsidR="00861C66" w:rsidRDefault="00861C66" w:rsidP="00465618"/>
    <w:p w:rsidR="00861C66" w:rsidRDefault="00861C66" w:rsidP="00465618"/>
    <w:p w:rsidR="00DB62B9" w:rsidRDefault="00DB62B9" w:rsidP="00DB62B9">
      <w:pPr>
        <w:pStyle w:val="berschrift3"/>
        <w:rPr>
          <w:sz w:val="24"/>
          <w:szCs w:val="24"/>
        </w:rPr>
      </w:pPr>
      <w:bookmarkStart w:id="113" w:name="_asram:SpecifiedCIBILSupplyChainTrad_2"/>
      <w:bookmarkStart w:id="114" w:name="_Toc349132665"/>
      <w:bookmarkEnd w:id="113"/>
      <w:r w:rsidRPr="00DB62B9">
        <w:rPr>
          <w:sz w:val="24"/>
          <w:szCs w:val="24"/>
        </w:rPr>
        <w:lastRenderedPageBreak/>
        <w:t>asram:SpecifiedCIBILSupplyChainTradeSettlement</w:t>
      </w:r>
      <w:bookmarkEnd w:id="114"/>
    </w:p>
    <w:p w:rsidR="00A057BA" w:rsidRPr="00A057BA" w:rsidRDefault="00A057BA" w:rsidP="00A057BA"/>
    <w:p w:rsidR="00F92676" w:rsidRDefault="007B5E39" w:rsidP="00A46A31">
      <w:r>
        <w:rPr>
          <w:noProof/>
          <w:lang w:val="de-DE" w:eastAsia="de-DE"/>
        </w:rPr>
        <w:pict>
          <v:group id="_x0000_s10494" style="position:absolute;margin-left:-45.75pt;margin-top:4pt;width:557.35pt;height:127.75pt;z-index:267076608" coordorigin="503,2657" coordsize="11147,2555">
            <v:rect id="_x0000_s10465" style="position:absolute;left:503;top:3547;width:4788;height:543" fillcolor="#8db3e2" strokeweight="2pt">
              <v:textbox style="mso-next-textbox:#_x0000_s10465">
                <w:txbxContent>
                  <w:p w:rsidR="001E6E58" w:rsidRPr="00F92676" w:rsidRDefault="001E6E58" w:rsidP="00F92676">
                    <w:pPr>
                      <w:rPr>
                        <w:sz w:val="18"/>
                        <w:szCs w:val="18"/>
                      </w:rPr>
                    </w:pPr>
                    <w:proofErr w:type="spellStart"/>
                    <w:proofErr w:type="gramStart"/>
                    <w:r w:rsidRPr="00F92676">
                      <w:rPr>
                        <w:rFonts w:cs="Arial"/>
                        <w:b/>
                        <w:bCs/>
                        <w:sz w:val="18"/>
                        <w:szCs w:val="18"/>
                      </w:rPr>
                      <w:t>asram:</w:t>
                    </w:r>
                    <w:proofErr w:type="gramEnd"/>
                    <w:r w:rsidRPr="00F92676">
                      <w:rPr>
                        <w:rFonts w:cs="Arial"/>
                        <w:b/>
                        <w:bCs/>
                        <w:sz w:val="18"/>
                        <w:szCs w:val="18"/>
                      </w:rPr>
                      <w:t>SpecifiedCIBILSupplyChainTradeSettlement</w:t>
                    </w:r>
                    <w:proofErr w:type="spellEnd"/>
                  </w:p>
                </w:txbxContent>
              </v:textbox>
            </v:rect>
            <v:group id="_x0000_s10486" style="position:absolute;left:11350;top:2794;width:300;height:262" coordorigin="6283,5431" coordsize="300,262">
              <v:rect id="_x0000_s10487" style="position:absolute;left:6283;top:5431;width:300;height:262" strokeweight="2pt"/>
              <v:shape id="_x0000_s10488" type="#_x0000_t32" style="position:absolute;left:6367;top:5556;width:147;height:0" o:connectortype="straight" strokeweight="1.25pt"/>
              <v:shape id="_x0000_s10489" type="#_x0000_t32" style="position:absolute;left:6437;top:5501;width:0;height:113;flip:y" o:connectortype="straight" strokeweight="1.25pt"/>
            </v:group>
            <v:rect id="_x0000_s10466" style="position:absolute;left:5919;top:4750;width:789;height:462" stroked="f">
              <v:textbox style="mso-next-textbox:#_x0000_s10466">
                <w:txbxContent>
                  <w:p w:rsidR="001E6E58" w:rsidRPr="002F612C" w:rsidRDefault="001E6E58" w:rsidP="00F92676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467" style="position:absolute;left:5912;top:3846;width:789;height:462" stroked="f">
              <v:textbox style="mso-next-textbox:#_x0000_s10467">
                <w:txbxContent>
                  <w:p w:rsidR="001E6E58" w:rsidRPr="002F612C" w:rsidRDefault="001E6E58" w:rsidP="00F92676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468" style="position:absolute;left:5912;top:2887;width:789;height:462" stroked="f">
              <v:textbox style="mso-next-textbox:#_x0000_s10468">
                <w:txbxContent>
                  <w:p w:rsidR="001E6E58" w:rsidRPr="002F612C" w:rsidRDefault="001E6E58" w:rsidP="00F92676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shape id="_x0000_s10469" type="#_x0000_t32" style="position:absolute;left:5902;top:2898;width:624;height:0" o:connectortype="straight" strokeweight="2pt"/>
            <v:rect id="_x0000_s10470" style="position:absolute;left:5293;top:3716;width:300;height:262" strokeweight="2pt"/>
            <v:rect id="_x0000_s10471" style="position:absolute;left:6527;top:3547;width:3794;height:543" filled="f" fillcolor="#8db3e2" strokeweight="2pt">
              <v:textbox style="mso-next-textbox:#_x0000_s10471">
                <w:txbxContent>
                  <w:p w:rsidR="001E6E58" w:rsidRPr="00F92676" w:rsidRDefault="001E6E58" w:rsidP="00F92676">
                    <w:pPr>
                      <w:rPr>
                        <w:sz w:val="18"/>
                        <w:szCs w:val="18"/>
                      </w:rPr>
                    </w:pPr>
                    <w:proofErr w:type="spellStart"/>
                    <w:proofErr w:type="gramStart"/>
                    <w:r w:rsidRPr="00F92676">
                      <w:rPr>
                        <w:rFonts w:cs="Arial"/>
                        <w:bCs/>
                        <w:sz w:val="18"/>
                        <w:szCs w:val="18"/>
                      </w:rPr>
                      <w:t>asram:</w:t>
                    </w:r>
                    <w:proofErr w:type="gramEnd"/>
                    <w:r w:rsidRPr="00F92676">
                      <w:rPr>
                        <w:rFonts w:cs="Arial"/>
                        <w:bCs/>
                        <w:sz w:val="18"/>
                        <w:szCs w:val="18"/>
                      </w:rPr>
                      <w:t>SpecifiedCITradeAllowanceCharge</w:t>
                    </w:r>
                    <w:proofErr w:type="spellEnd"/>
                  </w:p>
                </w:txbxContent>
              </v:textbox>
            </v:rect>
            <v:shape id="_x0000_s10472" type="#_x0000_t32" style="position:absolute;left:5597;top:3846;width:907;height:0" o:connectortype="straight" strokeweight="2pt"/>
            <v:shape id="_x0000_s10473" type="#_x0000_t32" style="position:absolute;left:5283;top:3846;width:340;height:0" o:connectortype="straight" strokeweight="2pt"/>
            <v:rect id="_x0000_s10474" style="position:absolute;left:6521;top:2657;width:4821;height:543" filled="f" fillcolor="#8db3e2" strokeweight="2pt">
              <v:textbox style="mso-next-textbox:#_x0000_s10474">
                <w:txbxContent>
                  <w:p w:rsidR="001E6E58" w:rsidRPr="00F92676" w:rsidRDefault="001E6E58" w:rsidP="00F92676">
                    <w:pPr>
                      <w:rPr>
                        <w:sz w:val="18"/>
                        <w:szCs w:val="18"/>
                      </w:rPr>
                    </w:pPr>
                    <w:proofErr w:type="spellStart"/>
                    <w:proofErr w:type="gramStart"/>
                    <w:r w:rsidRPr="00F92676">
                      <w:rPr>
                        <w:rFonts w:cs="Arial"/>
                        <w:bCs/>
                        <w:sz w:val="18"/>
                        <w:szCs w:val="18"/>
                      </w:rPr>
                      <w:t>asram:</w:t>
                    </w:r>
                    <w:proofErr w:type="gramEnd"/>
                    <w:r w:rsidRPr="00F92676">
                      <w:rPr>
                        <w:rFonts w:cs="Arial"/>
                        <w:bCs/>
                        <w:sz w:val="18"/>
                        <w:szCs w:val="18"/>
                      </w:rPr>
                      <w:t>SpecifiedCITradeSettlementMonetarySummation</w:t>
                    </w:r>
                    <w:proofErr w:type="spellEnd"/>
                  </w:p>
                </w:txbxContent>
              </v:textbox>
            </v:rect>
            <v:rect id="_x0000_s10475" style="position:absolute;left:6527;top:4435;width:2688;height:543" filled="f" fillcolor="#8db3e2" strokeweight="2pt">
              <v:textbox style="mso-next-textbox:#_x0000_s10475">
                <w:txbxContent>
                  <w:p w:rsidR="001E6E58" w:rsidRPr="00F92676" w:rsidRDefault="001E6E58" w:rsidP="00F92676">
                    <w:pPr>
                      <w:rPr>
                        <w:sz w:val="18"/>
                        <w:szCs w:val="18"/>
                      </w:rPr>
                    </w:pPr>
                    <w:proofErr w:type="spellStart"/>
                    <w:r w:rsidRPr="00F92676">
                      <w:rPr>
                        <w:rFonts w:cs="Arial"/>
                        <w:bCs/>
                        <w:sz w:val="18"/>
                        <w:szCs w:val="18"/>
                        <w:lang w:val="de-DE"/>
                      </w:rPr>
                      <w:t>asram:ApplicableCITradeTax</w:t>
                    </w:r>
                    <w:proofErr w:type="spellEnd"/>
                  </w:p>
                </w:txbxContent>
              </v:textbox>
            </v:rect>
            <v:shape id="_x0000_s10476" type="#_x0000_t32" style="position:absolute;left:5912;top:2887;width:0;height:1887" o:connectortype="straight" strokeweight="2pt"/>
            <v:shape id="_x0000_s10477" type="#_x0000_t32" style="position:absolute;left:5905;top:4749;width:624;height:0" o:connectortype="straight" strokeweight="2pt"/>
            <v:group id="_x0000_s10478" style="position:absolute;left:10332;top:3685;width:300;height:262" coordorigin="6283,5431" coordsize="300,262">
              <v:rect id="_x0000_s10479" style="position:absolute;left:6283;top:5431;width:300;height:262" strokeweight="2pt"/>
              <v:shape id="_x0000_s10480" type="#_x0000_t32" style="position:absolute;left:6367;top:5556;width:147;height:0" o:connectortype="straight" strokeweight="1.25pt"/>
              <v:shape id="_x0000_s10481" type="#_x0000_t32" style="position:absolute;left:6437;top:5501;width:0;height:113;flip:y" o:connectortype="straight" strokeweight="1.25pt"/>
            </v:group>
            <v:group id="_x0000_s10482" style="position:absolute;left:9217;top:4578;width:300;height:262" coordorigin="6283,5431" coordsize="300,262">
              <v:rect id="_x0000_s10483" style="position:absolute;left:6283;top:5431;width:300;height:262" strokeweight="2pt"/>
              <v:shape id="_x0000_s10484" type="#_x0000_t32" style="position:absolute;left:6367;top:5556;width:147;height:0" o:connectortype="straight" strokeweight="1.25pt"/>
              <v:shape id="_x0000_s10485" type="#_x0000_t32" style="position:absolute;left:6437;top:5501;width:0;height:113;flip:y" o:connectortype="straight" strokeweight="1.25pt"/>
            </v:group>
          </v:group>
        </w:pict>
      </w:r>
    </w:p>
    <w:p w:rsidR="00F92676" w:rsidRDefault="00F92676" w:rsidP="00A46A31"/>
    <w:p w:rsidR="00DB62B9" w:rsidRDefault="00DB62B9" w:rsidP="00A46A31"/>
    <w:p w:rsidR="00F92676" w:rsidRDefault="00F92676" w:rsidP="00A46A31"/>
    <w:p w:rsidR="00F92676" w:rsidRDefault="00F92676" w:rsidP="00A46A31"/>
    <w:p w:rsidR="00F92676" w:rsidRDefault="00F92676" w:rsidP="00A46A31"/>
    <w:p w:rsidR="00F92676" w:rsidRDefault="00F92676" w:rsidP="00A46A31"/>
    <w:p w:rsidR="00F92676" w:rsidRDefault="00F92676" w:rsidP="00A46A31"/>
    <w:p w:rsidR="00F92676" w:rsidRDefault="00F92676" w:rsidP="00A46A31"/>
    <w:p w:rsidR="00F92676" w:rsidRDefault="00F92676" w:rsidP="00A46A31"/>
    <w:p w:rsidR="00F92676" w:rsidRDefault="00F92676" w:rsidP="00A46A31"/>
    <w:p w:rsidR="00CD3B54" w:rsidRDefault="00CD3B54" w:rsidP="00CD3B54">
      <w:pPr>
        <w:pStyle w:val="berschrift4"/>
      </w:pPr>
      <w:bookmarkStart w:id="115" w:name="_Toc349132666"/>
      <w:r w:rsidRPr="00CD3B54">
        <w:t>asram:SpecifiedCITradeSettlementMonetarySummation</w:t>
      </w:r>
      <w:bookmarkEnd w:id="115"/>
    </w:p>
    <w:p w:rsidR="00CD3B54" w:rsidRDefault="00CD3B54" w:rsidP="00A46A31"/>
    <w:p w:rsidR="005C2D3B" w:rsidRDefault="007B5E39" w:rsidP="00A46A31">
      <w:r>
        <w:rPr>
          <w:noProof/>
          <w:lang w:val="de-DE" w:eastAsia="de-DE"/>
        </w:rPr>
        <w:pict>
          <v:group id="_x0000_s11693" style="position:absolute;margin-left:-46.6pt;margin-top:0;width:550.9pt;height:120.85pt;z-index:268767232" coordorigin="486,5911" coordsize="11018,2417">
            <v:rect id="_x0000_s11685" style="position:absolute;left:9653;top:5911;width:1175;height:385" filled="f" fillcolor="#8db3e2" strokeweight="1pt">
              <v:textbox style="mso-next-textbox:#_x0000_s11685">
                <w:txbxContent>
                  <w:p w:rsidR="001E6E58" w:rsidRPr="008B618A" w:rsidRDefault="001E6E58" w:rsidP="008B618A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  <w:proofErr w:type="gramStart"/>
                    <w:r w:rsidRPr="008B618A">
                      <w:rPr>
                        <w:rFonts w:cs="Arial"/>
                        <w:bCs/>
                        <w:sz w:val="18"/>
                        <w:szCs w:val="18"/>
                      </w:rPr>
                      <w:t>attributes</w:t>
                    </w:r>
                    <w:proofErr w:type="gramEnd"/>
                  </w:p>
                  <w:p w:rsidR="001E6E58" w:rsidRPr="008B618A" w:rsidRDefault="001E6E58" w:rsidP="008B618A">
                    <w:pPr>
                      <w:spacing w:line="240" w:lineRule="auto"/>
                      <w:rPr>
                        <w:noProof/>
                        <w:sz w:val="18"/>
                        <w:szCs w:val="18"/>
                        <w:lang w:val="de-DE" w:eastAsia="de-DE"/>
                      </w:rPr>
                    </w:pPr>
                  </w:p>
                  <w:p w:rsidR="001E6E58" w:rsidRPr="008B618A" w:rsidRDefault="001E6E58" w:rsidP="008B618A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1686" style="position:absolute;left:9653;top:6282;width:1399;height:469">
              <v:textbox style="mso-next-textbox:#_x0000_s11686">
                <w:txbxContent>
                  <w:p w:rsidR="001E6E58" w:rsidRPr="008B618A" w:rsidRDefault="001E6E58" w:rsidP="008B618A">
                    <w:pPr>
                      <w:rPr>
                        <w:sz w:val="18"/>
                        <w:szCs w:val="18"/>
                        <w:lang w:val="de-DE"/>
                      </w:rPr>
                    </w:pPr>
                    <w:proofErr w:type="spellStart"/>
                    <w:r w:rsidRPr="008B618A">
                      <w:rPr>
                        <w:sz w:val="18"/>
                        <w:szCs w:val="18"/>
                        <w:lang w:val="de-DE"/>
                      </w:rPr>
                      <w:t>currencyID</w:t>
                    </w:r>
                    <w:proofErr w:type="spellEnd"/>
                  </w:p>
                </w:txbxContent>
              </v:textbox>
            </v:rect>
            <v:shape id="_x0000_s11687" type="#_x0000_t32" style="position:absolute;left:9139;top:6480;width:502;height:0" o:connectortype="straight" strokeweight="1pt"/>
            <v:rect id="_x0000_s11688" style="position:absolute;left:10105;top:7263;width:1175;height:385" filled="f" fillcolor="#8db3e2" strokeweight="1pt">
              <v:textbox style="mso-next-textbox:#_x0000_s11688">
                <w:txbxContent>
                  <w:p w:rsidR="001E6E58" w:rsidRPr="008B618A" w:rsidRDefault="001E6E58" w:rsidP="008B618A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  <w:proofErr w:type="gramStart"/>
                    <w:r w:rsidRPr="008B618A">
                      <w:rPr>
                        <w:rFonts w:cs="Arial"/>
                        <w:bCs/>
                        <w:sz w:val="18"/>
                        <w:szCs w:val="18"/>
                      </w:rPr>
                      <w:t>attributes</w:t>
                    </w:r>
                    <w:proofErr w:type="gramEnd"/>
                  </w:p>
                  <w:p w:rsidR="001E6E58" w:rsidRPr="008B618A" w:rsidRDefault="001E6E58" w:rsidP="008B618A">
                    <w:pPr>
                      <w:spacing w:line="240" w:lineRule="auto"/>
                      <w:rPr>
                        <w:noProof/>
                        <w:sz w:val="18"/>
                        <w:szCs w:val="18"/>
                        <w:lang w:val="de-DE" w:eastAsia="de-DE"/>
                      </w:rPr>
                    </w:pPr>
                  </w:p>
                  <w:p w:rsidR="001E6E58" w:rsidRPr="008B618A" w:rsidRDefault="001E6E58" w:rsidP="008B618A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1689" style="position:absolute;left:10105;top:7634;width:1399;height:469">
              <v:textbox style="mso-next-textbox:#_x0000_s11689">
                <w:txbxContent>
                  <w:p w:rsidR="001E6E58" w:rsidRPr="008B618A" w:rsidRDefault="001E6E58" w:rsidP="008B618A">
                    <w:pPr>
                      <w:rPr>
                        <w:sz w:val="18"/>
                        <w:szCs w:val="18"/>
                        <w:lang w:val="de-DE"/>
                      </w:rPr>
                    </w:pPr>
                    <w:proofErr w:type="spellStart"/>
                    <w:r w:rsidRPr="008B618A">
                      <w:rPr>
                        <w:sz w:val="18"/>
                        <w:szCs w:val="18"/>
                        <w:lang w:val="de-DE"/>
                      </w:rPr>
                      <w:t>currencyID</w:t>
                    </w:r>
                    <w:proofErr w:type="spellEnd"/>
                  </w:p>
                </w:txbxContent>
              </v:textbox>
            </v:rect>
            <v:shape id="_x0000_s11690" type="#_x0000_t32" style="position:absolute;left:9591;top:7832;width:502;height:0" o:connectortype="straight" strokeweight="1pt"/>
            <v:rect id="_x0000_s10496" style="position:absolute;left:486;top:6860;width:5137;height:543" fillcolor="#8db3e2" strokeweight="2pt">
              <v:textbox style="mso-next-textbox:#_x0000_s10496">
                <w:txbxContent>
                  <w:p w:rsidR="001E6E58" w:rsidRPr="008B618A" w:rsidRDefault="001E6E58" w:rsidP="00B111D9">
                    <w:pPr>
                      <w:rPr>
                        <w:sz w:val="18"/>
                        <w:szCs w:val="18"/>
                      </w:rPr>
                    </w:pPr>
                    <w:proofErr w:type="spellStart"/>
                    <w:proofErr w:type="gramStart"/>
                    <w:r w:rsidRPr="008B618A">
                      <w:rPr>
                        <w:rFonts w:cs="Arial"/>
                        <w:b/>
                        <w:bCs/>
                        <w:sz w:val="18"/>
                        <w:szCs w:val="18"/>
                      </w:rPr>
                      <w:t>asram:</w:t>
                    </w:r>
                    <w:proofErr w:type="gramEnd"/>
                    <w:r w:rsidRPr="008B618A">
                      <w:rPr>
                        <w:rFonts w:cs="Arial"/>
                        <w:b/>
                        <w:bCs/>
                        <w:sz w:val="18"/>
                        <w:szCs w:val="18"/>
                      </w:rPr>
                      <w:t>SpecifiedCITradeSettlementMonetarySummation</w:t>
                    </w:r>
                    <w:proofErr w:type="spellEnd"/>
                  </w:p>
                </w:txbxContent>
              </v:textbox>
            </v:rect>
            <v:rect id="_x0000_s10497" style="position:absolute;left:6263;top:6466;width:789;height:462" stroked="f">
              <v:textbox style="mso-next-textbox:#_x0000_s10497">
                <w:txbxContent>
                  <w:p w:rsidR="001E6E58" w:rsidRPr="002F612C" w:rsidRDefault="001E6E58" w:rsidP="005C2D3B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498" style="position:absolute;left:6263;top:7866;width:789;height:462" stroked="f">
              <v:textbox style="mso-next-textbox:#_x0000_s10498">
                <w:txbxContent>
                  <w:p w:rsidR="001E6E58" w:rsidRPr="002F612C" w:rsidRDefault="001E6E58" w:rsidP="005C2D3B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shape id="_x0000_s10499" type="#_x0000_t32" style="position:absolute;left:6234;top:6466;width:624;height:0" o:connectortype="straight" strokeweight="2pt"/>
            <v:rect id="_x0000_s10500" style="position:absolute;left:5625;top:7029;width:300;height:262" strokeweight="2pt"/>
            <v:rect id="_x0000_s10501" style="position:absolute;left:6859;top:7574;width:2701;height:543" filled="f" fillcolor="#8db3e2" strokeweight="2pt">
              <v:textbox style="mso-next-textbox:#_x0000_s10501">
                <w:txbxContent>
                  <w:p w:rsidR="001E6E58" w:rsidRPr="008B618A" w:rsidRDefault="001E6E58" w:rsidP="00B111D9">
                    <w:pPr>
                      <w:rPr>
                        <w:sz w:val="18"/>
                        <w:szCs w:val="18"/>
                      </w:rPr>
                    </w:pPr>
                    <w:proofErr w:type="spellStart"/>
                    <w:r w:rsidRPr="008B618A">
                      <w:rPr>
                        <w:rFonts w:cs="Arial"/>
                        <w:bCs/>
                        <w:sz w:val="18"/>
                        <w:szCs w:val="18"/>
                        <w:lang w:val="de-DE"/>
                      </w:rPr>
                      <w:t>asram:TaxBasisTotalAmount</w:t>
                    </w:r>
                    <w:proofErr w:type="spellEnd"/>
                  </w:p>
                </w:txbxContent>
              </v:textbox>
            </v:rect>
            <v:shape id="_x0000_s10502" type="#_x0000_t32" style="position:absolute;left:5929;top:7159;width:315;height:0" o:connectortype="straight" strokeweight="2pt"/>
            <v:shape id="_x0000_s10503" type="#_x0000_t32" style="position:absolute;left:5615;top:7159;width:340;height:0" o:connectortype="straight" strokeweight="2pt"/>
            <v:rect id="_x0000_s10504" style="position:absolute;left:6853;top:6208;width:2264;height:543" filled="f" fillcolor="#8db3e2" strokeweight="2pt">
              <v:textbox style="mso-next-textbox:#_x0000_s10504">
                <w:txbxContent>
                  <w:p w:rsidR="001E6E58" w:rsidRPr="008B618A" w:rsidRDefault="001E6E58" w:rsidP="00B111D9">
                    <w:pPr>
                      <w:rPr>
                        <w:sz w:val="18"/>
                        <w:szCs w:val="18"/>
                        <w:lang w:val="de-DE"/>
                      </w:rPr>
                    </w:pPr>
                    <w:proofErr w:type="spellStart"/>
                    <w:proofErr w:type="gramStart"/>
                    <w:r w:rsidRPr="008B618A">
                      <w:rPr>
                        <w:rFonts w:cs="Arial"/>
                        <w:bCs/>
                        <w:sz w:val="18"/>
                        <w:szCs w:val="18"/>
                      </w:rPr>
                      <w:t>asram:</w:t>
                    </w:r>
                    <w:proofErr w:type="gramEnd"/>
                    <w:r w:rsidRPr="008B618A">
                      <w:rPr>
                        <w:rFonts w:cs="Arial"/>
                        <w:bCs/>
                        <w:sz w:val="18"/>
                        <w:szCs w:val="18"/>
                      </w:rPr>
                      <w:t>LineTotalAmount</w:t>
                    </w:r>
                    <w:proofErr w:type="spellEnd"/>
                  </w:p>
                </w:txbxContent>
              </v:textbox>
            </v:rect>
            <v:shape id="_x0000_s10505" type="#_x0000_t32" style="position:absolute;left:6234;top:6466;width:10;height:1396" o:connectortype="straight" strokeweight="2pt"/>
            <v:shape id="_x0000_s10506" type="#_x0000_t32" style="position:absolute;left:6236;top:7862;width:624;height:0" o:connectortype="straight" strokeweight="2pt"/>
          </v:group>
        </w:pict>
      </w:r>
    </w:p>
    <w:p w:rsidR="005C2D3B" w:rsidRDefault="005C2D3B" w:rsidP="00A46A31"/>
    <w:p w:rsidR="005C2D3B" w:rsidRDefault="005C2D3B" w:rsidP="00A46A31"/>
    <w:p w:rsidR="005C2D3B" w:rsidRDefault="005C2D3B" w:rsidP="00A46A31"/>
    <w:p w:rsidR="005C2D3B" w:rsidRDefault="005C2D3B" w:rsidP="00A46A31"/>
    <w:p w:rsidR="005C2D3B" w:rsidRDefault="005C2D3B" w:rsidP="00A46A31"/>
    <w:p w:rsidR="005C2D3B" w:rsidRDefault="005C2D3B" w:rsidP="00A46A31"/>
    <w:p w:rsidR="005C2D3B" w:rsidRDefault="005C2D3B" w:rsidP="00A46A31"/>
    <w:p w:rsidR="005C2D3B" w:rsidRDefault="005C2D3B" w:rsidP="00A46A31"/>
    <w:p w:rsidR="005C2D3B" w:rsidRDefault="005C2D3B" w:rsidP="00A46A31"/>
    <w:p w:rsidR="005C2D3B" w:rsidRDefault="005C2D3B" w:rsidP="00A46A31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1502"/>
        <w:gridCol w:w="1101"/>
        <w:gridCol w:w="907"/>
        <w:gridCol w:w="1518"/>
        <w:gridCol w:w="1032"/>
      </w:tblGrid>
      <w:tr w:rsidR="00B111D9" w:rsidRPr="006239D4" w:rsidTr="00C55109">
        <w:trPr>
          <w:trHeight w:val="330"/>
        </w:trPr>
        <w:tc>
          <w:tcPr>
            <w:tcW w:w="1834" w:type="pct"/>
            <w:shd w:val="clear" w:color="auto" w:fill="FFFFCC"/>
            <w:noWrap/>
            <w:vAlign w:val="center"/>
            <w:hideMark/>
          </w:tcPr>
          <w:p w:rsidR="00B111D9" w:rsidRPr="006239D4" w:rsidRDefault="00B111D9" w:rsidP="00C5510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785" w:type="pct"/>
            <w:shd w:val="clear" w:color="auto" w:fill="FFFFCC"/>
            <w:noWrap/>
            <w:vAlign w:val="center"/>
            <w:hideMark/>
          </w:tcPr>
          <w:p w:rsidR="00B111D9" w:rsidRPr="006239D4" w:rsidRDefault="00B111D9" w:rsidP="00C5510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75" w:type="pct"/>
            <w:shd w:val="clear" w:color="auto" w:fill="FFFFCC"/>
            <w:noWrap/>
            <w:vAlign w:val="center"/>
            <w:hideMark/>
          </w:tcPr>
          <w:p w:rsidR="00B111D9" w:rsidRPr="006239D4" w:rsidRDefault="00B111D9" w:rsidP="00C5510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474" w:type="pct"/>
            <w:shd w:val="clear" w:color="auto" w:fill="FFFFCC"/>
            <w:noWrap/>
            <w:vAlign w:val="center"/>
            <w:hideMark/>
          </w:tcPr>
          <w:p w:rsidR="00B111D9" w:rsidRPr="006239D4" w:rsidRDefault="00B111D9" w:rsidP="00C5510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793" w:type="pct"/>
            <w:shd w:val="clear" w:color="auto" w:fill="FFFFCC"/>
            <w:noWrap/>
            <w:vAlign w:val="center"/>
            <w:hideMark/>
          </w:tcPr>
          <w:p w:rsidR="00B111D9" w:rsidRPr="006239D4" w:rsidRDefault="00B111D9" w:rsidP="00C5510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39" w:type="pct"/>
            <w:shd w:val="clear" w:color="auto" w:fill="FFFFCC"/>
            <w:noWrap/>
            <w:vAlign w:val="center"/>
            <w:hideMark/>
          </w:tcPr>
          <w:p w:rsidR="00B111D9" w:rsidRPr="006239D4" w:rsidRDefault="00B111D9" w:rsidP="00C5510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B111D9" w:rsidRPr="006239D4" w:rsidTr="00C55109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B111D9" w:rsidRPr="006239D4" w:rsidRDefault="00B111D9" w:rsidP="00C5510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B111D9" w:rsidRPr="006239D4" w:rsidTr="00C55109">
        <w:trPr>
          <w:trHeight w:val="315"/>
        </w:trPr>
        <w:tc>
          <w:tcPr>
            <w:tcW w:w="1834" w:type="pct"/>
            <w:shd w:val="clear" w:color="auto" w:fill="auto"/>
            <w:noWrap/>
            <w:vAlign w:val="center"/>
            <w:hideMark/>
          </w:tcPr>
          <w:p w:rsidR="00B111D9" w:rsidRDefault="00B111D9" w:rsidP="00C5510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B111D9" w:rsidRDefault="00B111D9" w:rsidP="00C5510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B111D9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asram:LineTotalAmount</w:t>
            </w:r>
          </w:p>
          <w:p w:rsidR="00B111D9" w:rsidRPr="006239D4" w:rsidRDefault="00B111D9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:rsidR="00B111D9" w:rsidRPr="006239D4" w:rsidRDefault="00B111D9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Decimal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B111D9" w:rsidRPr="007A6D70" w:rsidRDefault="00B111D9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15+5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B111D9" w:rsidRPr="007A6D70" w:rsidRDefault="00B111D9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B111D9" w:rsidRPr="007A6D70" w:rsidRDefault="002A1C8A" w:rsidP="00B111D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1493.10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:rsidR="00B111D9" w:rsidRPr="007A6D70" w:rsidRDefault="00B111D9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B111D9" w:rsidRPr="006239D4" w:rsidTr="00B111D9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B111D9" w:rsidRDefault="00B111D9" w:rsidP="00B111D9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  <w:p w:rsidR="00B111D9" w:rsidRDefault="00B111D9" w:rsidP="00B111D9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  <w:r w:rsidRPr="00B111D9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TotalNetAmount</w:t>
            </w:r>
          </w:p>
          <w:p w:rsidR="00B111D9" w:rsidRPr="00B111D9" w:rsidRDefault="00B111D9" w:rsidP="00B111D9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</w:tc>
      </w:tr>
      <w:tr w:rsidR="00B111D9" w:rsidRPr="006239D4" w:rsidTr="00C55109">
        <w:trPr>
          <w:trHeight w:val="315"/>
        </w:trPr>
        <w:tc>
          <w:tcPr>
            <w:tcW w:w="1834" w:type="pct"/>
            <w:shd w:val="clear" w:color="auto" w:fill="auto"/>
            <w:noWrap/>
            <w:vAlign w:val="center"/>
            <w:hideMark/>
          </w:tcPr>
          <w:p w:rsidR="00B111D9" w:rsidRDefault="00B111D9" w:rsidP="00C5510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B111D9" w:rsidRDefault="00B111D9" w:rsidP="00B111D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B111D9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asram:TaxBasisTotalAmount</w:t>
            </w:r>
          </w:p>
          <w:p w:rsidR="00B111D9" w:rsidRDefault="00B111D9" w:rsidP="00C5510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:rsidR="00B111D9" w:rsidRDefault="00B111D9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Decimal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B111D9" w:rsidRDefault="00B111D9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15+5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B111D9" w:rsidRDefault="00B111D9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B111D9" w:rsidRPr="007A6D70" w:rsidRDefault="00707D0A" w:rsidP="00B111D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1200.00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:rsidR="00B111D9" w:rsidRDefault="00B111D9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B111D9" w:rsidRPr="006239D4" w:rsidTr="00C55109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B111D9" w:rsidRDefault="00B111D9" w:rsidP="00C55109">
            <w:pPr>
              <w:spacing w:line="240" w:lineRule="auto"/>
              <w:rPr>
                <w:rFonts w:eastAsia="Times New Roman"/>
                <w:b/>
                <w:color w:val="000000"/>
                <w:szCs w:val="20"/>
                <w:lang w:val="de-DE" w:eastAsia="de-DE"/>
              </w:rPr>
            </w:pPr>
          </w:p>
          <w:p w:rsidR="00B111D9" w:rsidRPr="00B111D9" w:rsidRDefault="00B111D9" w:rsidP="00C55109">
            <w:pPr>
              <w:spacing w:line="240" w:lineRule="auto"/>
              <w:rPr>
                <w:rFonts w:eastAsia="Times New Roman"/>
                <w:b/>
                <w:color w:val="000000"/>
                <w:szCs w:val="20"/>
                <w:lang w:val="de-DE" w:eastAsia="de-DE"/>
              </w:rPr>
            </w:pPr>
            <w:r w:rsidRPr="00B111D9">
              <w:rPr>
                <w:rFonts w:eastAsia="Times New Roman"/>
                <w:b/>
                <w:color w:val="000000"/>
                <w:szCs w:val="20"/>
                <w:lang w:val="de-DE" w:eastAsia="de-DE"/>
              </w:rPr>
              <w:t>NetAmount</w:t>
            </w:r>
          </w:p>
          <w:p w:rsidR="00B111D9" w:rsidRPr="00201ECD" w:rsidRDefault="00B111D9" w:rsidP="00B111D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</w:tbl>
    <w:p w:rsidR="005C2D3B" w:rsidRDefault="005C2D3B" w:rsidP="00A46A31"/>
    <w:p w:rsidR="005C2D3B" w:rsidRDefault="005C2D3B" w:rsidP="00A46A31"/>
    <w:p w:rsidR="005C2D3B" w:rsidRDefault="005C2D3B" w:rsidP="00A46A31"/>
    <w:p w:rsidR="005C2D3B" w:rsidRDefault="005C2D3B" w:rsidP="00A46A31"/>
    <w:p w:rsidR="005C2D3B" w:rsidRDefault="005C2D3B" w:rsidP="00A46A31"/>
    <w:p w:rsidR="005C2D3B" w:rsidRDefault="005C2D3B" w:rsidP="00A46A31"/>
    <w:p w:rsidR="005C2D3B" w:rsidRDefault="005C2D3B" w:rsidP="00A46A31"/>
    <w:p w:rsidR="005C2D3B" w:rsidRDefault="005C2D3B" w:rsidP="00A46A31"/>
    <w:p w:rsidR="005C2D3B" w:rsidRDefault="005C2D3B" w:rsidP="00A46A31"/>
    <w:p w:rsidR="005C2D3B" w:rsidRDefault="005C2D3B" w:rsidP="00A46A31"/>
    <w:p w:rsidR="005C2D3B" w:rsidRDefault="005C2D3B" w:rsidP="00A46A31"/>
    <w:p w:rsidR="005C2D3B" w:rsidRDefault="005C2D3B" w:rsidP="00A46A31"/>
    <w:p w:rsidR="00CD3B54" w:rsidRDefault="00CD3B54" w:rsidP="00CD3B54">
      <w:pPr>
        <w:pStyle w:val="berschrift4"/>
      </w:pPr>
      <w:bookmarkStart w:id="116" w:name="_Toc349132667"/>
      <w:r w:rsidRPr="00CD3B54">
        <w:lastRenderedPageBreak/>
        <w:t>asram:SpecifiedCITradeAllowanceCharge</w:t>
      </w:r>
      <w:bookmarkEnd w:id="116"/>
    </w:p>
    <w:p w:rsidR="00CD3B54" w:rsidRDefault="00CD3B54" w:rsidP="00A46A31"/>
    <w:p w:rsidR="00CD3B54" w:rsidRDefault="007B5E39" w:rsidP="00A46A31">
      <w:r>
        <w:rPr>
          <w:noProof/>
          <w:lang w:val="de-DE" w:eastAsia="de-DE"/>
        </w:rPr>
        <w:pict>
          <v:group id="_x0000_s11699" style="position:absolute;margin-left:-46.25pt;margin-top:6.2pt;width:491.3pt;height:56.1pt;z-index:268794880" coordorigin="493,2184" coordsize="9826,1122">
            <v:rect id="_x0000_s11694" style="position:absolute;left:8920;top:2184;width:1175;height:385" filled="f" fillcolor="#8db3e2" strokeweight="1pt">
              <v:textbox style="mso-next-textbox:#_x0000_s11694">
                <w:txbxContent>
                  <w:p w:rsidR="001E6E58" w:rsidRPr="0092092D" w:rsidRDefault="001E6E58" w:rsidP="001E6E58">
                    <w:pPr>
                      <w:spacing w:line="240" w:lineRule="auto"/>
                    </w:pPr>
                    <w:proofErr w:type="gramStart"/>
                    <w:r>
                      <w:rPr>
                        <w:rFonts w:cs="Arial"/>
                        <w:bCs/>
                        <w:szCs w:val="20"/>
                      </w:rPr>
                      <w:t>attributes</w:t>
                    </w:r>
                    <w:proofErr w:type="gramEnd"/>
                  </w:p>
                  <w:p w:rsidR="001E6E58" w:rsidRDefault="001E6E58" w:rsidP="001E6E58">
                    <w:pPr>
                      <w:spacing w:line="240" w:lineRule="auto"/>
                      <w:rPr>
                        <w:noProof/>
                        <w:lang w:val="de-DE" w:eastAsia="de-DE"/>
                      </w:rPr>
                    </w:pPr>
                  </w:p>
                  <w:p w:rsidR="001E6E58" w:rsidRPr="00C9342C" w:rsidRDefault="001E6E58" w:rsidP="001E6E58">
                    <w:pPr>
                      <w:spacing w:line="240" w:lineRule="auto"/>
                    </w:pPr>
                  </w:p>
                </w:txbxContent>
              </v:textbox>
            </v:rect>
            <v:rect id="_x0000_s11695" style="position:absolute;left:8920;top:2555;width:1399;height:469">
              <v:textbox style="mso-next-textbox:#_x0000_s11695">
                <w:txbxContent>
                  <w:p w:rsidR="001E6E58" w:rsidRPr="003D52DF" w:rsidRDefault="001E6E58" w:rsidP="001E6E58">
                    <w:pPr>
                      <w:rPr>
                        <w:lang w:val="de-DE"/>
                      </w:rPr>
                    </w:pPr>
                    <w:proofErr w:type="spellStart"/>
                    <w:r>
                      <w:rPr>
                        <w:lang w:val="de-DE"/>
                      </w:rPr>
                      <w:t>currencyID</w:t>
                    </w:r>
                    <w:proofErr w:type="spellEnd"/>
                  </w:p>
                </w:txbxContent>
              </v:textbox>
            </v:rect>
            <v:shape id="_x0000_s11696" type="#_x0000_t32" style="position:absolute;left:8406;top:2753;width:502;height:0" o:connectortype="straight" strokeweight="1pt"/>
            <v:rect id="_x0000_s10511" style="position:absolute;left:493;top:2481;width:4431;height:543" fillcolor="#8db3e2" strokeweight="2pt">
              <v:textbox style="mso-next-textbox:#_x0000_s10511">
                <w:txbxContent>
                  <w:p w:rsidR="001E6E58" w:rsidRPr="00281B66" w:rsidRDefault="001E6E58" w:rsidP="00281B66">
                    <w:pPr>
                      <w:rPr>
                        <w:szCs w:val="24"/>
                      </w:rPr>
                    </w:pPr>
                    <w:proofErr w:type="spellStart"/>
                    <w:proofErr w:type="gramStart"/>
                    <w:r w:rsidRPr="00281B66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281B66">
                      <w:rPr>
                        <w:rFonts w:cs="Arial"/>
                        <w:b/>
                        <w:bCs/>
                        <w:szCs w:val="20"/>
                      </w:rPr>
                      <w:t>SpecifiedCITradeAllowanceCharge</w:t>
                    </w:r>
                    <w:proofErr w:type="spellEnd"/>
                  </w:p>
                </w:txbxContent>
              </v:textbox>
            </v:rect>
            <v:shape id="_x0000_s10512" type="#_x0000_t32" style="position:absolute;left:5235;top:2780;width:907;height:0" o:connectortype="straight" strokeweight="2pt"/>
            <v:rect id="_x0000_s10513" style="position:absolute;left:5543;top:2844;width:789;height:462" stroked="f">
              <v:textbox style="mso-next-textbox:#_x0000_s10513">
                <w:txbxContent>
                  <w:p w:rsidR="001E6E58" w:rsidRPr="002F612C" w:rsidRDefault="001E6E58" w:rsidP="00281B66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514" style="position:absolute;left:6142;top:2481;width:2259;height:543" filled="f" fillcolor="#8db3e2" strokeweight="2pt">
              <v:textbox style="mso-next-textbox:#_x0000_s10514">
                <w:txbxContent>
                  <w:p w:rsidR="001E6E58" w:rsidRPr="00281B66" w:rsidRDefault="001E6E58" w:rsidP="00281B66">
                    <w:proofErr w:type="spellStart"/>
                    <w:proofErr w:type="gramStart"/>
                    <w:r w:rsidRPr="00281B66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281B66">
                      <w:rPr>
                        <w:rFonts w:cs="Arial"/>
                        <w:bCs/>
                        <w:szCs w:val="20"/>
                      </w:rPr>
                      <w:t>ActualAmount</w:t>
                    </w:r>
                    <w:proofErr w:type="spellEnd"/>
                  </w:p>
                </w:txbxContent>
              </v:textbox>
            </v:rect>
            <v:rect id="_x0000_s10515" style="position:absolute;left:4931;top:2650;width:300;height:262" strokeweight="2pt"/>
            <v:shape id="_x0000_s10516" type="#_x0000_t32" style="position:absolute;left:4921;top:2780;width:340;height:0" o:connectortype="straight" strokeweight="2pt"/>
          </v:group>
        </w:pict>
      </w:r>
    </w:p>
    <w:p w:rsidR="00281B66" w:rsidRDefault="00281B66" w:rsidP="00A46A31"/>
    <w:p w:rsidR="00281B66" w:rsidRDefault="00281B66" w:rsidP="00A46A31"/>
    <w:p w:rsidR="00281B66" w:rsidRDefault="00281B66" w:rsidP="00A46A31"/>
    <w:p w:rsidR="00281B66" w:rsidRDefault="00281B66" w:rsidP="00A46A31"/>
    <w:p w:rsidR="00281B66" w:rsidRDefault="00281B66" w:rsidP="00A46A31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1502"/>
        <w:gridCol w:w="1101"/>
        <w:gridCol w:w="907"/>
        <w:gridCol w:w="1518"/>
        <w:gridCol w:w="1032"/>
      </w:tblGrid>
      <w:tr w:rsidR="0061736D" w:rsidRPr="006239D4" w:rsidTr="00C55109">
        <w:trPr>
          <w:trHeight w:val="330"/>
        </w:trPr>
        <w:tc>
          <w:tcPr>
            <w:tcW w:w="1834" w:type="pct"/>
            <w:shd w:val="clear" w:color="auto" w:fill="FFFFCC"/>
            <w:noWrap/>
            <w:vAlign w:val="center"/>
            <w:hideMark/>
          </w:tcPr>
          <w:p w:rsidR="0061736D" w:rsidRPr="006239D4" w:rsidRDefault="0061736D" w:rsidP="00C5510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785" w:type="pct"/>
            <w:shd w:val="clear" w:color="auto" w:fill="FFFFCC"/>
            <w:noWrap/>
            <w:vAlign w:val="center"/>
            <w:hideMark/>
          </w:tcPr>
          <w:p w:rsidR="0061736D" w:rsidRPr="006239D4" w:rsidRDefault="0061736D" w:rsidP="00C5510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75" w:type="pct"/>
            <w:shd w:val="clear" w:color="auto" w:fill="FFFFCC"/>
            <w:noWrap/>
            <w:vAlign w:val="center"/>
            <w:hideMark/>
          </w:tcPr>
          <w:p w:rsidR="0061736D" w:rsidRPr="006239D4" w:rsidRDefault="0061736D" w:rsidP="00C5510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474" w:type="pct"/>
            <w:shd w:val="clear" w:color="auto" w:fill="FFFFCC"/>
            <w:noWrap/>
            <w:vAlign w:val="center"/>
            <w:hideMark/>
          </w:tcPr>
          <w:p w:rsidR="0061736D" w:rsidRPr="006239D4" w:rsidRDefault="0061736D" w:rsidP="00C5510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793" w:type="pct"/>
            <w:shd w:val="clear" w:color="auto" w:fill="FFFFCC"/>
            <w:noWrap/>
            <w:vAlign w:val="center"/>
            <w:hideMark/>
          </w:tcPr>
          <w:p w:rsidR="0061736D" w:rsidRPr="006239D4" w:rsidRDefault="0061736D" w:rsidP="00C5510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539" w:type="pct"/>
            <w:shd w:val="clear" w:color="auto" w:fill="FFFFCC"/>
            <w:noWrap/>
            <w:vAlign w:val="center"/>
            <w:hideMark/>
          </w:tcPr>
          <w:p w:rsidR="0061736D" w:rsidRPr="006239D4" w:rsidRDefault="0061736D" w:rsidP="00C5510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61736D" w:rsidRPr="006239D4" w:rsidTr="00C55109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61736D" w:rsidRPr="006239D4" w:rsidRDefault="0061736D" w:rsidP="00C5510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61736D" w:rsidRPr="006239D4" w:rsidTr="00C55109">
        <w:trPr>
          <w:trHeight w:val="315"/>
        </w:trPr>
        <w:tc>
          <w:tcPr>
            <w:tcW w:w="1834" w:type="pct"/>
            <w:shd w:val="clear" w:color="auto" w:fill="auto"/>
            <w:noWrap/>
            <w:vAlign w:val="center"/>
            <w:hideMark/>
          </w:tcPr>
          <w:p w:rsidR="0061736D" w:rsidRDefault="0061736D" w:rsidP="00C5510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61736D" w:rsidRDefault="0061736D" w:rsidP="00C5510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61736D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asram:ActualAmount</w:t>
            </w:r>
          </w:p>
          <w:p w:rsidR="0061736D" w:rsidRPr="006239D4" w:rsidRDefault="0061736D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:rsidR="0061736D" w:rsidRPr="006239D4" w:rsidRDefault="00EA4610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61736D" w:rsidRPr="007A6D70" w:rsidRDefault="00EA4610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35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61736D" w:rsidRPr="007A6D70" w:rsidRDefault="0061736D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1736D" w:rsidRPr="007A6D70" w:rsidRDefault="002A1C8A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5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:rsidR="0061736D" w:rsidRPr="007A6D70" w:rsidRDefault="0061736D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1E6E58" w:rsidRPr="006239D4" w:rsidTr="001E6E58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1E6E58" w:rsidRDefault="001E6E58" w:rsidP="001E6E58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  <w:p w:rsidR="001E6E58" w:rsidRDefault="001E6E58" w:rsidP="001E6E58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  <w:r w:rsidRPr="00EA4610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SurchargesAndRebates</w:t>
            </w: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:</w:t>
            </w:r>
          </w:p>
          <w:p w:rsidR="001E6E58" w:rsidRDefault="001E6E58" w:rsidP="001E6E58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EA4610">
              <w:rPr>
                <w:rFonts w:eastAsia="Times New Roman" w:cs="Arial"/>
                <w:color w:val="000000"/>
                <w:szCs w:val="20"/>
                <w:lang w:eastAsia="de-DE"/>
              </w:rPr>
              <w:t>Contains values, which increase or decrease the amount of paid money.</w:t>
            </w:r>
          </w:p>
          <w:p w:rsidR="001E6E58" w:rsidRDefault="001E6E58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1E6E58" w:rsidRPr="006239D4" w:rsidTr="00C55109">
        <w:trPr>
          <w:trHeight w:val="315"/>
        </w:trPr>
        <w:tc>
          <w:tcPr>
            <w:tcW w:w="1834" w:type="pct"/>
            <w:shd w:val="clear" w:color="auto" w:fill="auto"/>
            <w:noWrap/>
            <w:vAlign w:val="center"/>
            <w:hideMark/>
          </w:tcPr>
          <w:p w:rsidR="001E6E58" w:rsidRDefault="001E6E58" w:rsidP="001E6E58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1E6E58" w:rsidRDefault="001E6E58" w:rsidP="001E6E58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currencyID</w:t>
            </w:r>
          </w:p>
          <w:p w:rsidR="001E6E58" w:rsidRDefault="001E6E58" w:rsidP="001E6E58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</w:tc>
        <w:tc>
          <w:tcPr>
            <w:tcW w:w="785" w:type="pct"/>
            <w:shd w:val="clear" w:color="auto" w:fill="auto"/>
            <w:vAlign w:val="center"/>
            <w:hideMark/>
          </w:tcPr>
          <w:p w:rsidR="001E6E58" w:rsidRDefault="001E6E58" w:rsidP="001E6E5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1E6E58" w:rsidRDefault="001E6E58" w:rsidP="001E6E5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12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:rsidR="001E6E58" w:rsidRDefault="001E6E58" w:rsidP="001E6E5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6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1E6E58" w:rsidRPr="006239D4" w:rsidRDefault="001E6E58" w:rsidP="001E6E58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EUR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:rsidR="001E6E58" w:rsidRDefault="001E6E58" w:rsidP="001E6E58">
            <w:pPr>
              <w:spacing w:line="240" w:lineRule="auto"/>
              <w:jc w:val="center"/>
              <w:rPr>
                <w:rFonts w:eastAsia="Times New Roman"/>
                <w:color w:val="000000"/>
                <w:lang w:eastAsia="de-DE"/>
              </w:rPr>
            </w:pPr>
            <w:r>
              <w:rPr>
                <w:rFonts w:eastAsia="Times New Roman"/>
                <w:color w:val="000000"/>
                <w:lang w:eastAsia="de-DE"/>
              </w:rPr>
              <w:t>C</w:t>
            </w:r>
          </w:p>
        </w:tc>
      </w:tr>
      <w:tr w:rsidR="001E6E58" w:rsidRPr="006239D4" w:rsidTr="00C55109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1E6E58" w:rsidRDefault="001E6E58" w:rsidP="00C55109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  <w:p w:rsidR="001E6E58" w:rsidRDefault="001E6E58" w:rsidP="00C55109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Currency</w:t>
            </w:r>
          </w:p>
          <w:p w:rsidR="001E6E58" w:rsidRPr="00EA4610" w:rsidRDefault="001E6E58" w:rsidP="001E6E58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</w:tbl>
    <w:p w:rsidR="00281B66" w:rsidRDefault="00281B66" w:rsidP="00A46A31"/>
    <w:p w:rsidR="00281B66" w:rsidRDefault="00281B66" w:rsidP="00A46A31"/>
    <w:p w:rsidR="00CD3B54" w:rsidRDefault="00CD3B54" w:rsidP="00CD3B54">
      <w:pPr>
        <w:pStyle w:val="berschrift4"/>
      </w:pPr>
      <w:bookmarkStart w:id="117" w:name="_Toc349132668"/>
      <w:r w:rsidRPr="00CD3B54">
        <w:t>asram:ApplicableCITradeTax</w:t>
      </w:r>
      <w:bookmarkEnd w:id="117"/>
    </w:p>
    <w:p w:rsidR="00CD3B54" w:rsidRDefault="007B5E39" w:rsidP="00A46A31">
      <w:r>
        <w:rPr>
          <w:noProof/>
          <w:lang w:val="de-DE" w:eastAsia="de-DE"/>
        </w:rPr>
        <w:pict>
          <v:group id="_x0000_s11718" style="position:absolute;margin-left:-45.5pt;margin-top:7.35pt;width:447.85pt;height:187.8pt;z-index:269032448" coordorigin="508,8660" coordsize="8957,3756">
            <v:rect id="_x0000_s11715" style="position:absolute;left:8066;top:8660;width:1175;height:385" filled="f" fillcolor="#8db3e2" strokeweight="1pt">
              <v:textbox style="mso-next-textbox:#_x0000_s11715">
                <w:txbxContent>
                  <w:p w:rsidR="001E6E58" w:rsidRPr="0092092D" w:rsidRDefault="001E6E58" w:rsidP="001E6E58">
                    <w:pPr>
                      <w:spacing w:line="240" w:lineRule="auto"/>
                    </w:pPr>
                    <w:proofErr w:type="gramStart"/>
                    <w:r>
                      <w:rPr>
                        <w:rFonts w:cs="Arial"/>
                        <w:bCs/>
                        <w:szCs w:val="20"/>
                      </w:rPr>
                      <w:t>attributes</w:t>
                    </w:r>
                    <w:proofErr w:type="gramEnd"/>
                  </w:p>
                  <w:p w:rsidR="001E6E58" w:rsidRDefault="001E6E58" w:rsidP="001E6E58">
                    <w:pPr>
                      <w:spacing w:line="240" w:lineRule="auto"/>
                      <w:rPr>
                        <w:noProof/>
                        <w:lang w:val="de-DE" w:eastAsia="de-DE"/>
                      </w:rPr>
                    </w:pPr>
                  </w:p>
                  <w:p w:rsidR="001E6E58" w:rsidRPr="00C9342C" w:rsidRDefault="001E6E58" w:rsidP="001E6E58">
                    <w:pPr>
                      <w:spacing w:line="240" w:lineRule="auto"/>
                    </w:pPr>
                  </w:p>
                </w:txbxContent>
              </v:textbox>
            </v:rect>
            <v:rect id="_x0000_s11716" style="position:absolute;left:8066;top:9031;width:1399;height:469">
              <v:textbox style="mso-next-textbox:#_x0000_s11716">
                <w:txbxContent>
                  <w:p w:rsidR="001E6E58" w:rsidRPr="003D52DF" w:rsidRDefault="001E6E58" w:rsidP="001E6E58">
                    <w:pPr>
                      <w:rPr>
                        <w:lang w:val="de-DE"/>
                      </w:rPr>
                    </w:pPr>
                    <w:proofErr w:type="spellStart"/>
                    <w:r>
                      <w:rPr>
                        <w:lang w:val="de-DE"/>
                      </w:rPr>
                      <w:t>currencyID</w:t>
                    </w:r>
                    <w:proofErr w:type="spellEnd"/>
                  </w:p>
                </w:txbxContent>
              </v:textbox>
            </v:rect>
            <v:shape id="_x0000_s11717" type="#_x0000_t32" style="position:absolute;left:7552;top:9229;width:502;height:0" o:connectortype="straight" strokeweight="1pt"/>
            <v:rect id="_x0000_s10599" style="position:absolute;left:4351;top:10102;width:789;height:462" stroked="f">
              <v:textbox style="mso-next-textbox:#_x0000_s10599">
                <w:txbxContent>
                  <w:p w:rsidR="001E6E58" w:rsidRPr="002F612C" w:rsidRDefault="001E6E58" w:rsidP="001F7144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shape id="_x0000_s10574" type="#_x0000_t32" style="position:absolute;left:4329;top:11050;width:624;height:0" o:connectortype="straight" strokeweight="2pt"/>
            <v:shape id="_x0000_s10575" type="#_x0000_t32" style="position:absolute;left:4323;top:9232;width:624;height:0" o:connectortype="straight" strokeweight="2pt"/>
            <v:rect id="_x0000_s10576" style="position:absolute;left:4334;top:9250;width:789;height:462" stroked="f">
              <v:textbox style="mso-next-textbox:#_x0000_s10576">
                <w:txbxContent>
                  <w:p w:rsidR="001E6E58" w:rsidRPr="002F612C" w:rsidRDefault="001E6E58" w:rsidP="001F7144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578" style="position:absolute;left:4928;top:8957;width:2610;height:543" filled="f" fillcolor="#8db3e2" strokeweight="2pt">
              <v:textbox style="mso-next-textbox:#_x0000_s10578">
                <w:txbxContent>
                  <w:p w:rsidR="001E6E58" w:rsidRPr="001F7144" w:rsidRDefault="001E6E58" w:rsidP="001F7144">
                    <w:pPr>
                      <w:rPr>
                        <w:szCs w:val="20"/>
                      </w:rPr>
                    </w:pPr>
                    <w:proofErr w:type="spellStart"/>
                    <w:proofErr w:type="gramStart"/>
                    <w:r w:rsidRPr="001F7144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1F7144">
                      <w:rPr>
                        <w:rFonts w:cs="Arial"/>
                        <w:bCs/>
                        <w:szCs w:val="20"/>
                      </w:rPr>
                      <w:t>CalculatedAmount</w:t>
                    </w:r>
                    <w:proofErr w:type="spellEnd"/>
                  </w:p>
                </w:txbxContent>
              </v:textbox>
            </v:rect>
            <v:rect id="_x0000_s10579" style="position:absolute;left:508;top:10343;width:3199;height:543" fillcolor="#8db3e2" strokeweight="2pt">
              <v:textbox style="mso-next-textbox:#_x0000_s10579">
                <w:txbxContent>
                  <w:p w:rsidR="001E6E58" w:rsidRPr="001F7144" w:rsidRDefault="001E6E58" w:rsidP="001F7144">
                    <w:pPr>
                      <w:rPr>
                        <w:szCs w:val="20"/>
                        <w:lang w:val="de-DE"/>
                      </w:rPr>
                    </w:pPr>
                    <w:proofErr w:type="spellStart"/>
                    <w:proofErr w:type="gramStart"/>
                    <w:r w:rsidRPr="001F7144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1F7144">
                      <w:rPr>
                        <w:rFonts w:cs="Arial"/>
                        <w:b/>
                        <w:bCs/>
                        <w:szCs w:val="20"/>
                      </w:rPr>
                      <w:t>ApplicableCITradeTax</w:t>
                    </w:r>
                    <w:proofErr w:type="spellEnd"/>
                  </w:p>
                </w:txbxContent>
              </v:textbox>
            </v:rect>
            <v:rect id="_x0000_s10580" style="position:absolute;left:4343;top:11954;width:789;height:462" stroked="f">
              <v:textbox style="mso-next-textbox:#_x0000_s10580">
                <w:txbxContent>
                  <w:p w:rsidR="001E6E58" w:rsidRPr="002F612C" w:rsidRDefault="001E6E58" w:rsidP="001F7144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581" style="position:absolute;left:4336;top:11067;width:789;height:462" stroked="f">
              <v:textbox style="mso-next-textbox:#_x0000_s10581">
                <w:txbxContent>
                  <w:p w:rsidR="001E6E58" w:rsidRPr="002F612C" w:rsidRDefault="001E6E58" w:rsidP="001F7144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shape id="_x0000_s10582" type="#_x0000_t32" style="position:absolute;left:4326;top:10102;width:624;height:0" o:connectortype="straight" strokeweight="2pt"/>
            <v:rect id="_x0000_s10583" style="position:absolute;left:3717;top:10512;width:300;height:262" strokeweight="2pt"/>
            <v:rect id="_x0000_s10584" style="position:absolute;left:4951;top:10751;width:2704;height:543" filled="f" fillcolor="#8db3e2" strokeweight="2pt">
              <v:textbox style="mso-next-textbox:#_x0000_s10584">
                <w:txbxContent>
                  <w:p w:rsidR="001E6E58" w:rsidRPr="001F7144" w:rsidRDefault="001E6E58" w:rsidP="001F7144">
                    <w:proofErr w:type="spellStart"/>
                    <w:proofErr w:type="gramStart"/>
                    <w:r w:rsidRPr="001F7144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1F7144">
                      <w:rPr>
                        <w:rFonts w:cs="Arial"/>
                        <w:bCs/>
                        <w:szCs w:val="20"/>
                      </w:rPr>
                      <w:t>CategoryNameText</w:t>
                    </w:r>
                    <w:proofErr w:type="spellEnd"/>
                  </w:p>
                </w:txbxContent>
              </v:textbox>
            </v:rect>
            <v:shape id="_x0000_s10585" type="#_x0000_t32" style="position:absolute;left:4021;top:10642;width:302;height:0" o:connectortype="straight" strokeweight="2pt"/>
            <v:shape id="_x0000_s10586" type="#_x0000_t32" style="position:absolute;left:3707;top:10642;width:340;height:0" o:connectortype="straight" strokeweight="2pt"/>
            <v:rect id="_x0000_s10587" style="position:absolute;left:4945;top:9861;width:2291;height:543" filled="f" fillcolor="#8db3e2" strokeweight="2pt">
              <v:textbox style="mso-next-textbox:#_x0000_s10587">
                <w:txbxContent>
                  <w:p w:rsidR="001E6E58" w:rsidRPr="001F7144" w:rsidRDefault="001E6E58" w:rsidP="001F7144">
                    <w:pPr>
                      <w:rPr>
                        <w:szCs w:val="20"/>
                      </w:rPr>
                    </w:pPr>
                    <w:proofErr w:type="spellStart"/>
                    <w:proofErr w:type="gramStart"/>
                    <w:r w:rsidRPr="001F7144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1F7144">
                      <w:rPr>
                        <w:rFonts w:cs="Arial"/>
                        <w:bCs/>
                        <w:szCs w:val="20"/>
                      </w:rPr>
                      <w:t>CategoryCode</w:t>
                    </w:r>
                    <w:proofErr w:type="spellEnd"/>
                  </w:p>
                </w:txbxContent>
              </v:textbox>
            </v:rect>
            <v:rect id="_x0000_s10588" style="position:absolute;left:4951;top:11639;width:3149;height:543" filled="f" fillcolor="#8db3e2" strokeweight="2pt">
              <v:textbox style="mso-next-textbox:#_x0000_s10588">
                <w:txbxContent>
                  <w:p w:rsidR="001E6E58" w:rsidRPr="001F7144" w:rsidRDefault="001E6E58" w:rsidP="001F7144">
                    <w:proofErr w:type="spellStart"/>
                    <w:r w:rsidRPr="001F7144">
                      <w:rPr>
                        <w:rFonts w:cs="Arial"/>
                        <w:bCs/>
                        <w:szCs w:val="20"/>
                        <w:lang w:val="de-DE"/>
                      </w:rPr>
                      <w:t>asram:RateApplicablePercent</w:t>
                    </w:r>
                    <w:proofErr w:type="spellEnd"/>
                  </w:p>
                </w:txbxContent>
              </v:textbox>
            </v:rect>
            <v:shape id="_x0000_s10589" type="#_x0000_t32" style="position:absolute;left:4337;top:9233;width:6;height:2745;flip:x" o:connectortype="straight" strokeweight="2pt"/>
            <v:shape id="_x0000_s10590" type="#_x0000_t32" style="position:absolute;left:4329;top:11953;width:624;height:0" o:connectortype="straight" strokeweight="2pt"/>
          </v:group>
        </w:pict>
      </w:r>
    </w:p>
    <w:p w:rsidR="001F7144" w:rsidRDefault="001F7144" w:rsidP="00A46A31"/>
    <w:p w:rsidR="001F7144" w:rsidRDefault="001F7144" w:rsidP="00A46A31"/>
    <w:p w:rsidR="001F7144" w:rsidRDefault="001F7144" w:rsidP="00A46A31"/>
    <w:p w:rsidR="001F7144" w:rsidRDefault="001F7144" w:rsidP="00A46A31"/>
    <w:p w:rsidR="001F7144" w:rsidRDefault="001F7144" w:rsidP="00A46A31"/>
    <w:p w:rsidR="001F7144" w:rsidRDefault="001F7144" w:rsidP="00A46A31"/>
    <w:p w:rsidR="001F7144" w:rsidRDefault="001F7144" w:rsidP="00A46A31"/>
    <w:p w:rsidR="001F7144" w:rsidRDefault="001F7144" w:rsidP="00A46A31"/>
    <w:p w:rsidR="001F7144" w:rsidRDefault="001F7144" w:rsidP="00A46A31"/>
    <w:p w:rsidR="001F7144" w:rsidRDefault="001F7144" w:rsidP="00A46A31"/>
    <w:p w:rsidR="001F7144" w:rsidRDefault="001F7144" w:rsidP="00A46A31"/>
    <w:p w:rsidR="001F7144" w:rsidRDefault="001F7144" w:rsidP="00A46A31"/>
    <w:p w:rsidR="001F7144" w:rsidRDefault="001F7144" w:rsidP="00A46A31"/>
    <w:p w:rsidR="001F7144" w:rsidRDefault="001F7144" w:rsidP="00A46A31"/>
    <w:p w:rsidR="001F7144" w:rsidRDefault="001F7144" w:rsidP="00A46A31"/>
    <w:p w:rsidR="00AC37D8" w:rsidRDefault="00AC37D8" w:rsidP="00A46A31"/>
    <w:p w:rsidR="00AC37D8" w:rsidRDefault="00AC37D8" w:rsidP="00A46A31"/>
    <w:p w:rsidR="00AC37D8" w:rsidRDefault="00AC37D8" w:rsidP="00A46A31"/>
    <w:p w:rsidR="00AC37D8" w:rsidRDefault="00AC37D8" w:rsidP="00A46A31"/>
    <w:p w:rsidR="00AC37D8" w:rsidRDefault="00AC37D8" w:rsidP="00A46A31"/>
    <w:p w:rsidR="00AC37D8" w:rsidRDefault="00AC37D8" w:rsidP="00A46A31"/>
    <w:p w:rsidR="00AC37D8" w:rsidRDefault="00AC37D8" w:rsidP="00A46A31"/>
    <w:p w:rsidR="00AC37D8" w:rsidRDefault="00AC37D8" w:rsidP="00A46A31"/>
    <w:p w:rsidR="00AC37D8" w:rsidRDefault="00AC37D8" w:rsidP="00A46A31"/>
    <w:p w:rsidR="00AC37D8" w:rsidRDefault="00AC37D8" w:rsidP="00A46A31"/>
    <w:p w:rsidR="00AC37D8" w:rsidRDefault="00AC37D8" w:rsidP="00A46A31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71"/>
        <w:gridCol w:w="1367"/>
        <w:gridCol w:w="965"/>
        <w:gridCol w:w="771"/>
        <w:gridCol w:w="2196"/>
        <w:gridCol w:w="900"/>
      </w:tblGrid>
      <w:tr w:rsidR="001F7144" w:rsidRPr="006239D4" w:rsidTr="001E6E58">
        <w:trPr>
          <w:trHeight w:val="330"/>
        </w:trPr>
        <w:tc>
          <w:tcPr>
            <w:tcW w:w="1762" w:type="pct"/>
            <w:shd w:val="clear" w:color="auto" w:fill="FFFFCC"/>
            <w:noWrap/>
            <w:vAlign w:val="center"/>
            <w:hideMark/>
          </w:tcPr>
          <w:p w:rsidR="001F7144" w:rsidRPr="006239D4" w:rsidRDefault="001F7144" w:rsidP="00C5510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lastRenderedPageBreak/>
              <w:t>Field Name</w:t>
            </w:r>
          </w:p>
        </w:tc>
        <w:tc>
          <w:tcPr>
            <w:tcW w:w="714" w:type="pct"/>
            <w:shd w:val="clear" w:color="auto" w:fill="FFFFCC"/>
            <w:noWrap/>
            <w:vAlign w:val="center"/>
            <w:hideMark/>
          </w:tcPr>
          <w:p w:rsidR="001F7144" w:rsidRPr="006239D4" w:rsidRDefault="001F7144" w:rsidP="00C5510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504" w:type="pct"/>
            <w:shd w:val="clear" w:color="auto" w:fill="FFFFCC"/>
            <w:noWrap/>
            <w:vAlign w:val="center"/>
            <w:hideMark/>
          </w:tcPr>
          <w:p w:rsidR="001F7144" w:rsidRPr="006239D4" w:rsidRDefault="001F7144" w:rsidP="00C5510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403" w:type="pct"/>
            <w:shd w:val="clear" w:color="auto" w:fill="FFFFCC"/>
            <w:noWrap/>
            <w:vAlign w:val="center"/>
            <w:hideMark/>
          </w:tcPr>
          <w:p w:rsidR="001F7144" w:rsidRPr="006239D4" w:rsidRDefault="001F7144" w:rsidP="00C5510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1147" w:type="pct"/>
            <w:shd w:val="clear" w:color="auto" w:fill="FFFFCC"/>
            <w:noWrap/>
            <w:vAlign w:val="center"/>
            <w:hideMark/>
          </w:tcPr>
          <w:p w:rsidR="001F7144" w:rsidRPr="006239D4" w:rsidRDefault="001F7144" w:rsidP="00C5510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469" w:type="pct"/>
            <w:shd w:val="clear" w:color="auto" w:fill="FFFFCC"/>
            <w:noWrap/>
            <w:vAlign w:val="center"/>
            <w:hideMark/>
          </w:tcPr>
          <w:p w:rsidR="001F7144" w:rsidRPr="006239D4" w:rsidRDefault="001F7144" w:rsidP="00C5510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1F7144" w:rsidRPr="006239D4" w:rsidTr="00C55109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1F7144" w:rsidRPr="006239D4" w:rsidRDefault="001F7144" w:rsidP="00C5510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1F7144" w:rsidRPr="006239D4" w:rsidTr="001E6E58">
        <w:trPr>
          <w:trHeight w:val="315"/>
        </w:trPr>
        <w:tc>
          <w:tcPr>
            <w:tcW w:w="1762" w:type="pct"/>
            <w:shd w:val="clear" w:color="auto" w:fill="auto"/>
            <w:noWrap/>
            <w:vAlign w:val="center"/>
            <w:hideMark/>
          </w:tcPr>
          <w:p w:rsidR="001F7144" w:rsidRDefault="001F7144" w:rsidP="00C5510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1F7144" w:rsidRDefault="001F7144" w:rsidP="00C5510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1F714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asram:CalculatedAmount</w:t>
            </w:r>
          </w:p>
          <w:p w:rsidR="001F7144" w:rsidRPr="006239D4" w:rsidRDefault="001F7144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714" w:type="pct"/>
            <w:shd w:val="clear" w:color="auto" w:fill="auto"/>
            <w:vAlign w:val="center"/>
            <w:hideMark/>
          </w:tcPr>
          <w:p w:rsidR="001F7144" w:rsidRPr="006239D4" w:rsidRDefault="001F7144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1F7144" w:rsidRPr="007A6D70" w:rsidRDefault="00AC37D8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18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F7144" w:rsidRPr="007A6D70" w:rsidRDefault="001F7144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147" w:type="pct"/>
            <w:shd w:val="clear" w:color="auto" w:fill="auto"/>
            <w:noWrap/>
            <w:vAlign w:val="center"/>
            <w:hideMark/>
          </w:tcPr>
          <w:p w:rsidR="001F7144" w:rsidRPr="007A6D70" w:rsidRDefault="002A1C8A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19</w:t>
            </w:r>
          </w:p>
        </w:tc>
        <w:tc>
          <w:tcPr>
            <w:tcW w:w="469" w:type="pct"/>
            <w:shd w:val="clear" w:color="auto" w:fill="auto"/>
            <w:noWrap/>
            <w:vAlign w:val="center"/>
            <w:hideMark/>
          </w:tcPr>
          <w:p w:rsidR="001F7144" w:rsidRPr="007A6D70" w:rsidRDefault="001F7144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1F7144" w:rsidRPr="006239D4" w:rsidTr="001F7144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AC37D8" w:rsidRDefault="00AC37D8" w:rsidP="00AC37D8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  <w:p w:rsidR="001F7144" w:rsidRDefault="00AC37D8" w:rsidP="00AC37D8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  <w:r w:rsidRPr="00AC37D8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TaxValue</w:t>
            </w:r>
          </w:p>
          <w:p w:rsidR="00AC37D8" w:rsidRPr="00AC37D8" w:rsidRDefault="00AC37D8" w:rsidP="00AC37D8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</w:tc>
      </w:tr>
      <w:tr w:rsidR="001E6E58" w:rsidRPr="006239D4" w:rsidTr="001E6E58">
        <w:trPr>
          <w:trHeight w:val="315"/>
        </w:trPr>
        <w:tc>
          <w:tcPr>
            <w:tcW w:w="1762" w:type="pct"/>
            <w:shd w:val="clear" w:color="auto" w:fill="auto"/>
            <w:noWrap/>
            <w:vAlign w:val="center"/>
            <w:hideMark/>
          </w:tcPr>
          <w:p w:rsidR="001E6E58" w:rsidRDefault="001E6E58" w:rsidP="001F7144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1E6E58" w:rsidRDefault="001E6E58" w:rsidP="001F7144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currencyID</w:t>
            </w:r>
          </w:p>
          <w:p w:rsidR="001E6E58" w:rsidRDefault="001E6E58" w:rsidP="001F7144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</w:tc>
        <w:tc>
          <w:tcPr>
            <w:tcW w:w="714" w:type="pct"/>
            <w:shd w:val="clear" w:color="auto" w:fill="auto"/>
            <w:vAlign w:val="center"/>
            <w:hideMark/>
          </w:tcPr>
          <w:p w:rsidR="001E6E58" w:rsidRDefault="001E6E58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1E6E58" w:rsidRDefault="001E6E58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12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E6E58" w:rsidRDefault="001E6E58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147" w:type="pct"/>
            <w:shd w:val="clear" w:color="auto" w:fill="auto"/>
            <w:noWrap/>
            <w:vAlign w:val="center"/>
            <w:hideMark/>
          </w:tcPr>
          <w:p w:rsidR="001E6E58" w:rsidRPr="00DE0392" w:rsidRDefault="001E6E58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EUR</w:t>
            </w:r>
          </w:p>
        </w:tc>
        <w:tc>
          <w:tcPr>
            <w:tcW w:w="469" w:type="pct"/>
            <w:shd w:val="clear" w:color="auto" w:fill="auto"/>
            <w:noWrap/>
            <w:vAlign w:val="center"/>
            <w:hideMark/>
          </w:tcPr>
          <w:p w:rsidR="001E6E58" w:rsidRDefault="001E6E58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1E6E58" w:rsidRPr="006239D4" w:rsidTr="001E6E58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1E6E58" w:rsidRDefault="001E6E58" w:rsidP="001E6E58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  <w:p w:rsidR="001E6E58" w:rsidRDefault="001E6E58" w:rsidP="001E6E58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  <w:r w:rsidRPr="001E6E58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Currency</w:t>
            </w:r>
          </w:p>
          <w:p w:rsidR="001E6E58" w:rsidRPr="001E6E58" w:rsidRDefault="001E6E58" w:rsidP="001E6E58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</w:tc>
      </w:tr>
      <w:tr w:rsidR="001F7144" w:rsidRPr="006239D4" w:rsidTr="001E6E58">
        <w:trPr>
          <w:trHeight w:val="315"/>
        </w:trPr>
        <w:tc>
          <w:tcPr>
            <w:tcW w:w="1762" w:type="pct"/>
            <w:shd w:val="clear" w:color="auto" w:fill="auto"/>
            <w:noWrap/>
            <w:vAlign w:val="center"/>
            <w:hideMark/>
          </w:tcPr>
          <w:p w:rsidR="001F7144" w:rsidRDefault="001F7144" w:rsidP="001F7144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1F7144" w:rsidRDefault="001F7144" w:rsidP="001F7144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1F714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asram:CategoryCode</w:t>
            </w:r>
          </w:p>
          <w:p w:rsidR="001F7144" w:rsidRDefault="001F7144" w:rsidP="001F7144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</w:tc>
        <w:tc>
          <w:tcPr>
            <w:tcW w:w="714" w:type="pct"/>
            <w:shd w:val="clear" w:color="auto" w:fill="auto"/>
            <w:vAlign w:val="center"/>
            <w:hideMark/>
          </w:tcPr>
          <w:p w:rsidR="001F7144" w:rsidRDefault="00AC37D8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1F7144" w:rsidRDefault="00AC37D8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2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F7144" w:rsidRDefault="00AC37D8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147" w:type="pct"/>
            <w:shd w:val="clear" w:color="auto" w:fill="auto"/>
            <w:noWrap/>
            <w:vAlign w:val="center"/>
            <w:hideMark/>
          </w:tcPr>
          <w:p w:rsidR="001F7144" w:rsidRPr="007A6D70" w:rsidRDefault="00DE0392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DE0392">
              <w:rPr>
                <w:rFonts w:eastAsia="Times New Roman" w:cs="Arial"/>
                <w:color w:val="000000"/>
                <w:szCs w:val="20"/>
                <w:lang w:eastAsia="de-DE"/>
              </w:rPr>
              <w:t>V5</w:t>
            </w:r>
          </w:p>
        </w:tc>
        <w:tc>
          <w:tcPr>
            <w:tcW w:w="469" w:type="pct"/>
            <w:shd w:val="clear" w:color="auto" w:fill="auto"/>
            <w:noWrap/>
            <w:vAlign w:val="center"/>
            <w:hideMark/>
          </w:tcPr>
          <w:p w:rsidR="001F7144" w:rsidRDefault="00AC37D8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1F7144" w:rsidRPr="006239D4" w:rsidTr="001F7144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AC37D8" w:rsidRDefault="00AC37D8" w:rsidP="00AC37D8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  <w:p w:rsidR="001F7144" w:rsidRPr="00AC37D8" w:rsidRDefault="00AC37D8" w:rsidP="00AC37D8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AC37D8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VATCode</w:t>
            </w: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 xml:space="preserve">: </w:t>
            </w:r>
            <w:r w:rsidRPr="00AC37D8">
              <w:rPr>
                <w:rFonts w:eastAsia="Times New Roman" w:cs="Arial"/>
                <w:color w:val="000000"/>
                <w:szCs w:val="20"/>
                <w:lang w:eastAsia="de-DE"/>
              </w:rPr>
              <w:t>VAT registration Code</w:t>
            </w:r>
          </w:p>
          <w:p w:rsidR="00AC37D8" w:rsidRPr="00AC37D8" w:rsidRDefault="00AC37D8" w:rsidP="00AC37D8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</w:tc>
      </w:tr>
      <w:tr w:rsidR="001F7144" w:rsidRPr="006239D4" w:rsidTr="001E6E58">
        <w:trPr>
          <w:trHeight w:val="315"/>
        </w:trPr>
        <w:tc>
          <w:tcPr>
            <w:tcW w:w="1762" w:type="pct"/>
            <w:shd w:val="clear" w:color="auto" w:fill="auto"/>
            <w:noWrap/>
            <w:vAlign w:val="center"/>
            <w:hideMark/>
          </w:tcPr>
          <w:p w:rsidR="001F7144" w:rsidRDefault="001F7144" w:rsidP="00C5510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1F7144" w:rsidRDefault="001F7144" w:rsidP="001F7144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1F714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asram:CategoryNameText</w:t>
            </w:r>
          </w:p>
          <w:p w:rsidR="001F7144" w:rsidRDefault="001F7144" w:rsidP="00C5510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</w:tc>
        <w:tc>
          <w:tcPr>
            <w:tcW w:w="714" w:type="pct"/>
            <w:shd w:val="clear" w:color="auto" w:fill="auto"/>
            <w:vAlign w:val="center"/>
            <w:hideMark/>
          </w:tcPr>
          <w:p w:rsidR="001F7144" w:rsidRDefault="00AC37D8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1F7144" w:rsidRDefault="00AC37D8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50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F7144" w:rsidRDefault="00AC37D8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147" w:type="pct"/>
            <w:shd w:val="clear" w:color="auto" w:fill="auto"/>
            <w:noWrap/>
            <w:vAlign w:val="center"/>
            <w:hideMark/>
          </w:tcPr>
          <w:p w:rsidR="001F7144" w:rsidRPr="007A6D70" w:rsidRDefault="00DE0392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DE0392">
              <w:rPr>
                <w:rFonts w:eastAsia="Times New Roman" w:cs="Arial"/>
                <w:color w:val="000000"/>
                <w:szCs w:val="20"/>
                <w:lang w:eastAsia="de-DE"/>
              </w:rPr>
              <w:t>TVA déductible 19,6%</w:t>
            </w:r>
          </w:p>
        </w:tc>
        <w:tc>
          <w:tcPr>
            <w:tcW w:w="469" w:type="pct"/>
            <w:shd w:val="clear" w:color="auto" w:fill="auto"/>
            <w:noWrap/>
            <w:vAlign w:val="center"/>
            <w:hideMark/>
          </w:tcPr>
          <w:p w:rsidR="001F7144" w:rsidRDefault="00AC37D8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1F7144" w:rsidRPr="006239D4" w:rsidTr="001F7144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AC37D8" w:rsidRDefault="00AC37D8" w:rsidP="00AC37D8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  <w:p w:rsidR="001F7144" w:rsidRDefault="00AC37D8" w:rsidP="00AC37D8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  <w:r w:rsidRPr="00AC37D8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VATDescription:</w:t>
            </w:r>
          </w:p>
          <w:p w:rsidR="00AC37D8" w:rsidRDefault="00AC37D8" w:rsidP="00AC37D8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AC37D8">
              <w:rPr>
                <w:rFonts w:eastAsia="Times New Roman" w:cs="Arial"/>
                <w:color w:val="000000"/>
                <w:szCs w:val="20"/>
                <w:lang w:eastAsia="de-DE"/>
              </w:rPr>
              <w:t>VAT registration Description</w:t>
            </w:r>
          </w:p>
          <w:p w:rsidR="00AC37D8" w:rsidRPr="00AC37D8" w:rsidRDefault="00AC37D8" w:rsidP="00AC37D8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1F7144" w:rsidRPr="006239D4" w:rsidTr="001E6E58">
        <w:trPr>
          <w:trHeight w:val="315"/>
        </w:trPr>
        <w:tc>
          <w:tcPr>
            <w:tcW w:w="1762" w:type="pct"/>
            <w:shd w:val="clear" w:color="auto" w:fill="auto"/>
            <w:noWrap/>
            <w:vAlign w:val="center"/>
            <w:hideMark/>
          </w:tcPr>
          <w:p w:rsidR="001F7144" w:rsidRDefault="001F7144" w:rsidP="00C5510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1F7144" w:rsidRDefault="001F7144" w:rsidP="001F7144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1F714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asram:RateApplicablePercent</w:t>
            </w:r>
          </w:p>
          <w:p w:rsidR="001F7144" w:rsidRDefault="001F7144" w:rsidP="00C5510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</w:tc>
        <w:tc>
          <w:tcPr>
            <w:tcW w:w="714" w:type="pct"/>
            <w:shd w:val="clear" w:color="auto" w:fill="auto"/>
            <w:vAlign w:val="center"/>
            <w:hideMark/>
          </w:tcPr>
          <w:p w:rsidR="001F7144" w:rsidRDefault="00AC37D8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1F7144" w:rsidRDefault="00AC37D8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17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1F7144" w:rsidRDefault="00AC37D8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1147" w:type="pct"/>
            <w:shd w:val="clear" w:color="auto" w:fill="auto"/>
            <w:noWrap/>
            <w:vAlign w:val="center"/>
            <w:hideMark/>
          </w:tcPr>
          <w:p w:rsidR="001F7144" w:rsidRPr="007A6D70" w:rsidRDefault="002A1C8A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19</w:t>
            </w:r>
          </w:p>
        </w:tc>
        <w:tc>
          <w:tcPr>
            <w:tcW w:w="469" w:type="pct"/>
            <w:shd w:val="clear" w:color="auto" w:fill="auto"/>
            <w:noWrap/>
            <w:vAlign w:val="center"/>
            <w:hideMark/>
          </w:tcPr>
          <w:p w:rsidR="001F7144" w:rsidRDefault="00AC37D8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1F7144" w:rsidRPr="006239D4" w:rsidTr="00C55109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AC37D8" w:rsidRDefault="00AC37D8" w:rsidP="001F7144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  <w:p w:rsidR="001F7144" w:rsidRDefault="00AC37D8" w:rsidP="001F7144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  <w:r w:rsidRPr="00AC37D8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TaxRate</w:t>
            </w:r>
          </w:p>
          <w:p w:rsidR="00AC37D8" w:rsidRPr="00AC37D8" w:rsidRDefault="00AC37D8" w:rsidP="001F7144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</w:tbl>
    <w:p w:rsidR="001F7144" w:rsidRDefault="001F7144" w:rsidP="00A46A31"/>
    <w:p w:rsidR="00C464F5" w:rsidRDefault="00C464F5" w:rsidP="00A46A31"/>
    <w:p w:rsidR="00C464F5" w:rsidRDefault="00C464F5" w:rsidP="00A46A31"/>
    <w:p w:rsidR="00C464F5" w:rsidRDefault="00C464F5" w:rsidP="00A46A31"/>
    <w:p w:rsidR="00C464F5" w:rsidRDefault="00C464F5" w:rsidP="00A46A31"/>
    <w:p w:rsidR="00C464F5" w:rsidRDefault="00C464F5" w:rsidP="00A46A31"/>
    <w:p w:rsidR="00C464F5" w:rsidRDefault="00C464F5" w:rsidP="00A46A31"/>
    <w:p w:rsidR="00C464F5" w:rsidRDefault="00C464F5" w:rsidP="00A46A31"/>
    <w:p w:rsidR="00C464F5" w:rsidRDefault="00C464F5" w:rsidP="00A46A31"/>
    <w:p w:rsidR="00C464F5" w:rsidRDefault="00C464F5" w:rsidP="00A46A31"/>
    <w:p w:rsidR="00C464F5" w:rsidRDefault="00C464F5" w:rsidP="00A46A31"/>
    <w:p w:rsidR="00C464F5" w:rsidRDefault="00C464F5" w:rsidP="00A46A31"/>
    <w:p w:rsidR="00C464F5" w:rsidRDefault="00C464F5" w:rsidP="00A46A31"/>
    <w:p w:rsidR="00C464F5" w:rsidRDefault="00C464F5" w:rsidP="00A46A31"/>
    <w:p w:rsidR="00C464F5" w:rsidRDefault="00C464F5" w:rsidP="00A46A31"/>
    <w:p w:rsidR="00C464F5" w:rsidRDefault="00C464F5" w:rsidP="00A46A31"/>
    <w:p w:rsidR="00C464F5" w:rsidRDefault="00C464F5" w:rsidP="00A46A31"/>
    <w:p w:rsidR="00C464F5" w:rsidRDefault="00C464F5" w:rsidP="00A46A31"/>
    <w:p w:rsidR="00C464F5" w:rsidRDefault="00C464F5" w:rsidP="00A46A31"/>
    <w:p w:rsidR="00C464F5" w:rsidRDefault="00C464F5" w:rsidP="00A46A31"/>
    <w:p w:rsidR="00C464F5" w:rsidRDefault="00C464F5" w:rsidP="00A46A31"/>
    <w:p w:rsidR="00C464F5" w:rsidRDefault="00C464F5" w:rsidP="00A46A31"/>
    <w:p w:rsidR="00C464F5" w:rsidRDefault="00C464F5" w:rsidP="00A46A31"/>
    <w:p w:rsidR="00C464F5" w:rsidRDefault="00C464F5" w:rsidP="00A46A31"/>
    <w:p w:rsidR="00C464F5" w:rsidRPr="00B1590C" w:rsidRDefault="0064448B" w:rsidP="00C464F5">
      <w:pPr>
        <w:pStyle w:val="berschrift1"/>
        <w:rPr>
          <w:sz w:val="36"/>
          <w:szCs w:val="36"/>
        </w:rPr>
      </w:pPr>
      <w:bookmarkStart w:id="118" w:name="_as:CIIExchangedDocument"/>
      <w:bookmarkStart w:id="119" w:name="_Toc349132669"/>
      <w:bookmarkEnd w:id="118"/>
      <w:r w:rsidRPr="0064448B">
        <w:rPr>
          <w:sz w:val="36"/>
          <w:szCs w:val="36"/>
        </w:rPr>
        <w:lastRenderedPageBreak/>
        <w:t>as:CIIExchangedDocument</w:t>
      </w:r>
      <w:bookmarkEnd w:id="119"/>
    </w:p>
    <w:p w:rsidR="00456DCA" w:rsidRDefault="00456DCA" w:rsidP="00A46A31"/>
    <w:p w:rsidR="00B10F12" w:rsidRDefault="00B10F12" w:rsidP="00A46A31"/>
    <w:p w:rsidR="00B413C6" w:rsidRDefault="00B413C6" w:rsidP="00A46A31"/>
    <w:p w:rsidR="00B10F12" w:rsidRDefault="007B5E39" w:rsidP="00A46A31">
      <w:r>
        <w:rPr>
          <w:noProof/>
          <w:lang w:val="de-DE" w:eastAsia="de-DE"/>
        </w:rPr>
        <w:pict>
          <v:group id="_x0000_s10746" style="position:absolute;margin-left:-45.35pt;margin-top:5.15pt;width:443.3pt;height:262.45pt;z-index:267673600" coordorigin="511,2910" coordsize="8866,5249">
            <v:rect id="_x0000_s10733" style="position:absolute;left:4663;top:7697;width:357;height:462" stroked="f">
              <v:textbox style="mso-next-textbox:#_x0000_s10733">
                <w:txbxContent>
                  <w:p w:rsidR="001E6E58" w:rsidRPr="002F612C" w:rsidRDefault="001E6E58" w:rsidP="00011171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732" style="position:absolute;left:4631;top:6769;width:357;height:462" stroked="f">
              <v:textbox style="mso-next-textbox:#_x0000_s10732">
                <w:txbxContent>
                  <w:p w:rsidR="001E6E58" w:rsidRPr="002F612C" w:rsidRDefault="001E6E58" w:rsidP="00C06E97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727" style="position:absolute;left:5005;top:7402;width:2781;height:543" filled="f" fillcolor="#8db3e2" strokeweight="2pt">
              <v:textbox style="mso-next-textbox:#_x0000_s10727">
                <w:txbxContent>
                  <w:p w:rsidR="001E6E58" w:rsidRPr="00C273EE" w:rsidRDefault="001E6E58" w:rsidP="00C06E97">
                    <w:pPr>
                      <w:spacing w:line="240" w:lineRule="auto"/>
                    </w:pPr>
                    <w:proofErr w:type="spellStart"/>
                    <w:r w:rsidRPr="00823313">
                      <w:rPr>
                        <w:rFonts w:cs="Arial"/>
                        <w:bCs/>
                        <w:szCs w:val="20"/>
                        <w:lang w:val="de-DE"/>
                      </w:rPr>
                      <w:t>asram:SenderCITradeParty</w:t>
                    </w:r>
                    <w:proofErr w:type="spellEnd"/>
                  </w:p>
                  <w:p w:rsidR="001E6E58" w:rsidRPr="00C06E97" w:rsidRDefault="001E6E58" w:rsidP="00C06E97">
                    <w:pPr>
                      <w:rPr>
                        <w:szCs w:val="20"/>
                      </w:rPr>
                    </w:pPr>
                  </w:p>
                </w:txbxContent>
              </v:textbox>
            </v:rect>
            <v:group id="_x0000_s10728" style="position:absolute;left:7786;top:7565;width:300;height:262" coordorigin="6283,5431" coordsize="300,262">
              <v:rect id="_x0000_s10729" style="position:absolute;left:6283;top:5431;width:300;height:262" strokeweight="2pt"/>
              <v:shape id="_x0000_s10730" type="#_x0000_t32" style="position:absolute;left:6367;top:5556;width:147;height:0" o:connectortype="straight" strokeweight="1.25pt"/>
              <v:shape id="_x0000_s10731" type="#_x0000_t32" style="position:absolute;left:6437;top:5501;width:0;height:113;flip:y" o:connectortype="straight" strokeweight="1.25pt"/>
            </v:group>
            <v:shape id="_x0000_s10734" type="#_x0000_t32" style="position:absolute;left:4393;top:7690;width:624;height:0" o:connectortype="straight" strokeweight="2pt"/>
            <v:rect id="_x0000_s10673" style="position:absolute;left:4428;top:5827;width:789;height:462" stroked="f">
              <v:textbox style="mso-next-textbox:#_x0000_s10673">
                <w:txbxContent>
                  <w:p w:rsidR="001E6E58" w:rsidRPr="002F612C" w:rsidRDefault="001E6E58" w:rsidP="00B10F12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674" style="position:absolute;left:4398;top:5002;width:789;height:462" stroked="f">
              <v:textbox style="mso-next-textbox:#_x0000_s10674">
                <w:txbxContent>
                  <w:p w:rsidR="001E6E58" w:rsidRPr="002F612C" w:rsidRDefault="001E6E58" w:rsidP="00B10F12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675" style="position:absolute;left:4396;top:4071;width:789;height:462" stroked="f">
              <v:textbox style="mso-next-textbox:#_x0000_s10675">
                <w:txbxContent>
                  <w:p w:rsidR="001E6E58" w:rsidRPr="002F612C" w:rsidRDefault="001E6E58" w:rsidP="00B10F12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676" style="position:absolute;left:4408;top:3151;width:789;height:462" stroked="f">
              <v:textbox style="mso-next-textbox:#_x0000_s10676">
                <w:txbxContent>
                  <w:p w:rsidR="001E6E58" w:rsidRPr="002F612C" w:rsidRDefault="001E6E58" w:rsidP="00B10F12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0..1</w:t>
                    </w: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677" style="position:absolute;left:511;top:5160;width:3242;height:543" fillcolor="#8db3e2" strokeweight="2pt">
              <v:textbox style="mso-next-textbox:#_x0000_s10677">
                <w:txbxContent>
                  <w:p w:rsidR="001E6E58" w:rsidRPr="00456DCA" w:rsidRDefault="001E6E58" w:rsidP="00B10F12">
                    <w:pPr>
                      <w:rPr>
                        <w:szCs w:val="20"/>
                      </w:rPr>
                    </w:pPr>
                    <w:proofErr w:type="spellStart"/>
                    <w:r w:rsidRPr="00456DCA">
                      <w:rPr>
                        <w:rFonts w:cs="Arial"/>
                        <w:b/>
                        <w:bCs/>
                        <w:szCs w:val="20"/>
                        <w:lang w:val="de-DE"/>
                      </w:rPr>
                      <w:t>as:CIIExchangedDocument</w:t>
                    </w:r>
                    <w:proofErr w:type="spellEnd"/>
                  </w:p>
                  <w:p w:rsidR="001E6E58" w:rsidRPr="00B10F12" w:rsidRDefault="001E6E58" w:rsidP="00B10F12">
                    <w:pPr>
                      <w:rPr>
                        <w:szCs w:val="20"/>
                      </w:rPr>
                    </w:pPr>
                  </w:p>
                </w:txbxContent>
              </v:textbox>
            </v:rect>
            <v:rect id="_x0000_s10679" style="position:absolute;left:4993;top:6463;width:3007;height:543" filled="f" fillcolor="#8db3e2" strokeweight="2pt">
              <v:textbox style="mso-next-textbox:#_x0000_s10679">
                <w:txbxContent>
                  <w:p w:rsidR="001E6E58" w:rsidRPr="00823313" w:rsidRDefault="001E6E58" w:rsidP="00C06E97">
                    <w:pPr>
                      <w:rPr>
                        <w:szCs w:val="20"/>
                      </w:rPr>
                    </w:pPr>
                    <w:proofErr w:type="spellStart"/>
                    <w:proofErr w:type="gramStart"/>
                    <w:r w:rsidRPr="00823313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823313">
                      <w:rPr>
                        <w:rFonts w:cs="Arial"/>
                        <w:bCs/>
                        <w:szCs w:val="20"/>
                      </w:rPr>
                      <w:t>RecipientCITradeParty</w:t>
                    </w:r>
                    <w:proofErr w:type="spellEnd"/>
                  </w:p>
                  <w:p w:rsidR="001E6E58" w:rsidRPr="00B10F12" w:rsidRDefault="001E6E58" w:rsidP="00B10F12"/>
                </w:txbxContent>
              </v:textbox>
            </v:rect>
            <v:shape id="_x0000_s10680" type="#_x0000_t32" style="position:absolute;left:4364;top:6774;width:624;height:0" o:connectortype="straight" strokeweight="2pt"/>
            <v:group id="_x0000_s10681" style="position:absolute;left:8002;top:6609;width:300;height:262" coordorigin="6283,5431" coordsize="300,262">
              <v:rect id="_x0000_s10682" style="position:absolute;left:6283;top:5431;width:300;height:262" strokeweight="2pt"/>
              <v:shape id="_x0000_s10683" type="#_x0000_t32" style="position:absolute;left:6367;top:5556;width:147;height:0" o:connectortype="straight" strokeweight="1.25pt"/>
              <v:shape id="_x0000_s10684" type="#_x0000_t32" style="position:absolute;left:6437;top:5501;width:0;height:113;flip:y" o:connectortype="straight" strokeweight="1.25pt"/>
            </v:group>
            <v:shape id="_x0000_s10693" type="#_x0000_t32" style="position:absolute;left:4374;top:3151;width:624;height:0" o:connectortype="straight" strokeweight="2pt"/>
            <v:rect id="_x0000_s10694" style="position:absolute;left:3765;top:5329;width:300;height:262" strokeweight="2pt"/>
            <v:rect id="_x0000_s10695" style="position:absolute;left:4999;top:3800;width:2510;height:543" filled="f" fillcolor="#8db3e2" strokeweight="2pt">
              <v:textbox style="mso-next-textbox:#_x0000_s10695">
                <w:txbxContent>
                  <w:p w:rsidR="001E6E58" w:rsidRPr="00456DCA" w:rsidRDefault="001E6E58" w:rsidP="00B10F12">
                    <w:pPr>
                      <w:rPr>
                        <w:szCs w:val="20"/>
                      </w:rPr>
                    </w:pPr>
                    <w:proofErr w:type="spellStart"/>
                    <w:r w:rsidRPr="00456DCA">
                      <w:rPr>
                        <w:rFonts w:cs="Arial"/>
                        <w:bCs/>
                        <w:szCs w:val="20"/>
                        <w:lang w:val="de-DE"/>
                      </w:rPr>
                      <w:t>asram:IssueDateTime</w:t>
                    </w:r>
                    <w:proofErr w:type="spellEnd"/>
                  </w:p>
                  <w:p w:rsidR="001E6E58" w:rsidRPr="00B10F12" w:rsidRDefault="001E6E58" w:rsidP="00B10F12"/>
                </w:txbxContent>
              </v:textbox>
            </v:rect>
            <v:shape id="_x0000_s10696" type="#_x0000_t32" style="position:absolute;left:3755;top:5459;width:340;height:0" o:connectortype="straight" strokeweight="2pt"/>
            <v:rect id="_x0000_s10697" style="position:absolute;left:4993;top:2910;width:3090;height:543" filled="f" fillcolor="#8db3e2" strokeweight="2pt">
              <v:textbox style="mso-next-textbox:#_x0000_s10697">
                <w:txbxContent>
                  <w:p w:rsidR="001E6E58" w:rsidRPr="00456DCA" w:rsidRDefault="001E6E58" w:rsidP="00B10F12">
                    <w:pPr>
                      <w:rPr>
                        <w:szCs w:val="20"/>
                      </w:rPr>
                    </w:pPr>
                    <w:proofErr w:type="spellStart"/>
                    <w:proofErr w:type="gramStart"/>
                    <w:r w:rsidRPr="00456DCA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456DCA">
                      <w:rPr>
                        <w:rFonts w:cs="Arial"/>
                        <w:bCs/>
                        <w:szCs w:val="20"/>
                      </w:rPr>
                      <w:t>IdentificationIdentifier</w:t>
                    </w:r>
                    <w:proofErr w:type="spellEnd"/>
                  </w:p>
                  <w:p w:rsidR="001E6E58" w:rsidRPr="00B10F12" w:rsidRDefault="001E6E58" w:rsidP="00B10F12">
                    <w:pPr>
                      <w:rPr>
                        <w:szCs w:val="20"/>
                      </w:rPr>
                    </w:pPr>
                  </w:p>
                </w:txbxContent>
              </v:textbox>
            </v:rect>
            <v:rect id="_x0000_s10698" style="position:absolute;left:4999;top:4688;width:4378;height:543" filled="f" fillcolor="#8db3e2" strokeweight="2pt">
              <v:textbox style="mso-next-textbox:#_x0000_s10698">
                <w:txbxContent>
                  <w:p w:rsidR="001E6E58" w:rsidRPr="00456DCA" w:rsidRDefault="001E6E58" w:rsidP="00B10F12">
                    <w:pPr>
                      <w:rPr>
                        <w:szCs w:val="20"/>
                      </w:rPr>
                    </w:pPr>
                    <w:proofErr w:type="spellStart"/>
                    <w:r w:rsidRPr="00456DCA">
                      <w:rPr>
                        <w:rFonts w:cs="Arial"/>
                        <w:bCs/>
                        <w:szCs w:val="20"/>
                        <w:lang w:val="de-DE"/>
                      </w:rPr>
                      <w:t>asram:SenderAssignedIdentificationIdentifier</w:t>
                    </w:r>
                    <w:proofErr w:type="spellEnd"/>
                  </w:p>
                  <w:p w:rsidR="001E6E58" w:rsidRPr="00B10F12" w:rsidRDefault="001E6E58" w:rsidP="00B10F12"/>
                </w:txbxContent>
              </v:textbox>
            </v:rect>
            <v:shape id="_x0000_s10699" type="#_x0000_t32" style="position:absolute;left:4384;top:3140;width:14;height:4550" o:connectortype="straight" strokeweight="2pt"/>
            <v:shape id="_x0000_s10700" type="#_x0000_t32" style="position:absolute;left:4377;top:5002;width:624;height:0" o:connectortype="straight" strokeweight="2pt"/>
            <v:rect id="_x0000_s10701" style="position:absolute;left:5027;top:5546;width:2866;height:543" filled="f" fillcolor="#8db3e2" strokeweight="2pt">
              <v:textbox style="mso-next-textbox:#_x0000_s10701">
                <w:txbxContent>
                  <w:p w:rsidR="001E6E58" w:rsidRPr="00456DCA" w:rsidRDefault="001E6E58" w:rsidP="00B10F12">
                    <w:pPr>
                      <w:rPr>
                        <w:szCs w:val="20"/>
                      </w:rPr>
                    </w:pPr>
                    <w:proofErr w:type="spellStart"/>
                    <w:r w:rsidRPr="00456DCA">
                      <w:rPr>
                        <w:rFonts w:cs="Arial"/>
                        <w:bCs/>
                        <w:szCs w:val="20"/>
                        <w:lang w:val="de-DE"/>
                      </w:rPr>
                      <w:t>asram:SubmissionDateTime</w:t>
                    </w:r>
                    <w:proofErr w:type="spellEnd"/>
                  </w:p>
                  <w:p w:rsidR="001E6E58" w:rsidRPr="00B10F12" w:rsidRDefault="001E6E58" w:rsidP="00B10F12"/>
                </w:txbxContent>
              </v:textbox>
            </v:rect>
            <v:shape id="_x0000_s10702" type="#_x0000_t32" style="position:absolute;left:4396;top:5820;width:624;height:0" o:connectortype="straight" strokeweight="2pt"/>
            <v:shape id="_x0000_s10703" type="#_x0000_t32" style="position:absolute;left:4393;top:4071;width:624;height:0" o:connectortype="straight" strokeweight="2pt"/>
            <v:shape id="_x0000_s10704" type="#_x0000_t32" style="position:absolute;left:3995;top:5467;width:400;height:0" o:connectortype="straight" strokeweight="2pt"/>
          </v:group>
        </w:pict>
      </w:r>
    </w:p>
    <w:p w:rsidR="00456DCA" w:rsidRDefault="00456DCA" w:rsidP="00A46A31"/>
    <w:p w:rsidR="0064448B" w:rsidRDefault="0064448B" w:rsidP="00A46A31"/>
    <w:p w:rsidR="0064448B" w:rsidRDefault="0064448B" w:rsidP="00A46A31"/>
    <w:p w:rsidR="0064448B" w:rsidRDefault="0064448B" w:rsidP="00A46A31"/>
    <w:p w:rsidR="0064448B" w:rsidRDefault="0064448B" w:rsidP="00A46A31"/>
    <w:p w:rsidR="0064448B" w:rsidRDefault="0064448B" w:rsidP="00A46A31"/>
    <w:p w:rsidR="0064448B" w:rsidRDefault="0064448B" w:rsidP="00A46A31"/>
    <w:p w:rsidR="0064448B" w:rsidRDefault="0064448B" w:rsidP="00A46A31"/>
    <w:p w:rsidR="0064448B" w:rsidRDefault="0064448B" w:rsidP="00A46A31"/>
    <w:p w:rsidR="0064448B" w:rsidRDefault="0064448B" w:rsidP="00A46A31"/>
    <w:p w:rsidR="0064448B" w:rsidRDefault="0064448B" w:rsidP="00A46A31"/>
    <w:p w:rsidR="0064448B" w:rsidRDefault="0064448B" w:rsidP="00A46A31"/>
    <w:p w:rsidR="00B413C6" w:rsidRDefault="00B413C6" w:rsidP="00A46A31"/>
    <w:p w:rsidR="00B413C6" w:rsidRDefault="00B413C6" w:rsidP="00A46A31"/>
    <w:p w:rsidR="00B413C6" w:rsidRDefault="00B413C6" w:rsidP="00A46A31"/>
    <w:p w:rsidR="00B413C6" w:rsidRDefault="00B413C6" w:rsidP="00A46A31"/>
    <w:p w:rsidR="00B413C6" w:rsidRDefault="00B413C6" w:rsidP="00A46A31"/>
    <w:p w:rsidR="00B413C6" w:rsidRDefault="00B413C6" w:rsidP="00A46A31"/>
    <w:p w:rsidR="00B413C6" w:rsidRDefault="00B413C6" w:rsidP="00A46A31"/>
    <w:p w:rsidR="00C06E97" w:rsidRDefault="00C06E97" w:rsidP="00A46A31"/>
    <w:p w:rsidR="00C06E97" w:rsidRDefault="00C06E97" w:rsidP="00A46A31"/>
    <w:p w:rsidR="00C06E97" w:rsidRDefault="00C06E97" w:rsidP="00A46A31"/>
    <w:p w:rsidR="00C06E97" w:rsidRDefault="00C06E97" w:rsidP="00A46A31"/>
    <w:p w:rsidR="00C06E97" w:rsidRDefault="00C06E97" w:rsidP="00A46A31"/>
    <w:p w:rsidR="00C06E97" w:rsidRDefault="00C06E97" w:rsidP="00A46A31"/>
    <w:p w:rsidR="00C06E97" w:rsidRDefault="00C06E97" w:rsidP="00A46A3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4"/>
      </w:tblGrid>
      <w:tr w:rsidR="00B413C6" w:rsidRPr="001E1B02" w:rsidTr="00C06E97">
        <w:trPr>
          <w:trHeight w:val="329"/>
        </w:trPr>
        <w:tc>
          <w:tcPr>
            <w:tcW w:w="9494" w:type="dxa"/>
            <w:shd w:val="clear" w:color="auto" w:fill="FFFFCC"/>
            <w:vAlign w:val="center"/>
          </w:tcPr>
          <w:p w:rsidR="00B413C6" w:rsidRPr="001E1B02" w:rsidRDefault="00B413C6" w:rsidP="00C06E97">
            <w:pPr>
              <w:spacing w:line="240" w:lineRule="auto"/>
              <w:rPr>
                <w:rFonts w:eastAsia="Times New Roman"/>
                <w:b/>
                <w:bCs/>
                <w:color w:val="000000"/>
                <w:lang w:eastAsia="de-DE"/>
              </w:rPr>
            </w:pPr>
            <w:r w:rsidRPr="001E1B02">
              <w:rPr>
                <w:rFonts w:eastAsia="Times New Roman"/>
                <w:b/>
                <w:bCs/>
                <w:color w:val="000000"/>
                <w:lang w:eastAsia="de-DE"/>
              </w:rPr>
              <w:t>Explanation</w:t>
            </w:r>
          </w:p>
        </w:tc>
      </w:tr>
      <w:tr w:rsidR="00B413C6" w:rsidTr="00C06E97">
        <w:tc>
          <w:tcPr>
            <w:tcW w:w="9494" w:type="dxa"/>
          </w:tcPr>
          <w:p w:rsidR="00B413C6" w:rsidRDefault="00B413C6" w:rsidP="00C06E97">
            <w:pPr>
              <w:spacing w:line="240" w:lineRule="auto"/>
              <w:rPr>
                <w:rFonts w:cs="Arial"/>
                <w:bCs/>
                <w:szCs w:val="20"/>
              </w:rPr>
            </w:pPr>
          </w:p>
          <w:p w:rsidR="00B413C6" w:rsidRDefault="00B413C6" w:rsidP="00C06E97">
            <w:pPr>
              <w:spacing w:line="240" w:lineRule="auto"/>
              <w:rPr>
                <w:rFonts w:cs="Arial"/>
                <w:bCs/>
                <w:szCs w:val="20"/>
              </w:rPr>
            </w:pPr>
            <w:r w:rsidRPr="008C0D32">
              <w:rPr>
                <w:b/>
                <w:szCs w:val="20"/>
              </w:rPr>
              <w:t>“</w:t>
            </w:r>
            <w:r w:rsidRPr="0056223A">
              <w:rPr>
                <w:b/>
                <w:szCs w:val="20"/>
              </w:rPr>
              <w:t>as:CIIExchangedDocument</w:t>
            </w:r>
            <w:r w:rsidRPr="008C0D32">
              <w:rPr>
                <w:b/>
                <w:szCs w:val="20"/>
              </w:rPr>
              <w:t>”</w:t>
            </w:r>
            <w:r>
              <w:rPr>
                <w:szCs w:val="20"/>
              </w:rPr>
              <w:t xml:space="preserve"> </w:t>
            </w:r>
            <w:r w:rsidRPr="004A17ED">
              <w:rPr>
                <w:rFonts w:cs="Arial"/>
                <w:bCs/>
                <w:szCs w:val="20"/>
              </w:rPr>
              <w:t xml:space="preserve">contains data for the transmitted document  like „document number“, “last modification date“ , „sender and receiver information“ and others. </w:t>
            </w:r>
          </w:p>
          <w:p w:rsidR="00B413C6" w:rsidRDefault="00B413C6" w:rsidP="00C06E97">
            <w:pPr>
              <w:spacing w:line="240" w:lineRule="auto"/>
            </w:pPr>
          </w:p>
        </w:tc>
      </w:tr>
    </w:tbl>
    <w:p w:rsidR="00B413C6" w:rsidRDefault="00B413C6" w:rsidP="00A46A31"/>
    <w:p w:rsidR="00B413C6" w:rsidRDefault="00B413C6" w:rsidP="00A46A31"/>
    <w:p w:rsidR="00B413C6" w:rsidRDefault="00B413C6" w:rsidP="00A46A31"/>
    <w:p w:rsidR="00B413C6" w:rsidRDefault="00B413C6" w:rsidP="00A46A31"/>
    <w:p w:rsidR="00B413C6" w:rsidRDefault="00B413C6" w:rsidP="00A46A31"/>
    <w:p w:rsidR="00B413C6" w:rsidRDefault="00B413C6" w:rsidP="00A46A31"/>
    <w:p w:rsidR="00B413C6" w:rsidRDefault="00B413C6" w:rsidP="00A46A31"/>
    <w:p w:rsidR="00B413C6" w:rsidRDefault="00B413C6" w:rsidP="00A46A31"/>
    <w:p w:rsidR="00B413C6" w:rsidRDefault="00B413C6" w:rsidP="00A46A31"/>
    <w:p w:rsidR="00B413C6" w:rsidRDefault="00B413C6" w:rsidP="00A46A31"/>
    <w:p w:rsidR="00B413C6" w:rsidRDefault="00B413C6" w:rsidP="00A46A31"/>
    <w:p w:rsidR="00B413C6" w:rsidRDefault="00B413C6" w:rsidP="00A46A31"/>
    <w:p w:rsidR="00B413C6" w:rsidRDefault="00B413C6" w:rsidP="00A46A31"/>
    <w:p w:rsidR="00B413C6" w:rsidRDefault="00B413C6" w:rsidP="00A46A31"/>
    <w:p w:rsidR="00B413C6" w:rsidRDefault="00B413C6" w:rsidP="00A46A31"/>
    <w:p w:rsidR="00B413C6" w:rsidRDefault="00B413C6" w:rsidP="00A46A31"/>
    <w:p w:rsidR="00B413C6" w:rsidRDefault="00B413C6" w:rsidP="00A46A31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55"/>
        <w:gridCol w:w="1118"/>
        <w:gridCol w:w="823"/>
        <w:gridCol w:w="682"/>
        <w:gridCol w:w="2019"/>
        <w:gridCol w:w="773"/>
      </w:tblGrid>
      <w:tr w:rsidR="0064448B" w:rsidRPr="006239D4" w:rsidTr="000629F2">
        <w:trPr>
          <w:trHeight w:val="330"/>
        </w:trPr>
        <w:tc>
          <w:tcPr>
            <w:tcW w:w="2171" w:type="pct"/>
            <w:shd w:val="clear" w:color="auto" w:fill="FFFFCC"/>
            <w:noWrap/>
            <w:vAlign w:val="center"/>
            <w:hideMark/>
          </w:tcPr>
          <w:p w:rsidR="0064448B" w:rsidRPr="006239D4" w:rsidRDefault="0064448B" w:rsidP="00C5510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lastRenderedPageBreak/>
              <w:t>Field Name</w:t>
            </w:r>
          </w:p>
        </w:tc>
        <w:tc>
          <w:tcPr>
            <w:tcW w:w="584" w:type="pct"/>
            <w:shd w:val="clear" w:color="auto" w:fill="FFFFCC"/>
            <w:noWrap/>
            <w:vAlign w:val="center"/>
            <w:hideMark/>
          </w:tcPr>
          <w:p w:rsidR="0064448B" w:rsidRPr="006239D4" w:rsidRDefault="0064448B" w:rsidP="00C5510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430" w:type="pct"/>
            <w:shd w:val="clear" w:color="auto" w:fill="FFFFCC"/>
            <w:noWrap/>
            <w:vAlign w:val="center"/>
            <w:hideMark/>
          </w:tcPr>
          <w:p w:rsidR="0064448B" w:rsidRPr="006239D4" w:rsidRDefault="0064448B" w:rsidP="00C5510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356" w:type="pct"/>
            <w:shd w:val="clear" w:color="auto" w:fill="FFFFCC"/>
            <w:noWrap/>
            <w:vAlign w:val="center"/>
            <w:hideMark/>
          </w:tcPr>
          <w:p w:rsidR="0064448B" w:rsidRPr="006239D4" w:rsidRDefault="0064448B" w:rsidP="00C5510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1055" w:type="pct"/>
            <w:shd w:val="clear" w:color="auto" w:fill="FFFFCC"/>
            <w:noWrap/>
            <w:vAlign w:val="center"/>
            <w:hideMark/>
          </w:tcPr>
          <w:p w:rsidR="0064448B" w:rsidRPr="006239D4" w:rsidRDefault="0064448B" w:rsidP="00C5510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404" w:type="pct"/>
            <w:shd w:val="clear" w:color="auto" w:fill="FFFFCC"/>
            <w:noWrap/>
            <w:vAlign w:val="center"/>
            <w:hideMark/>
          </w:tcPr>
          <w:p w:rsidR="0064448B" w:rsidRPr="006239D4" w:rsidRDefault="0064448B" w:rsidP="00C5510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64448B" w:rsidRPr="006239D4" w:rsidTr="00C55109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64448B" w:rsidRPr="006239D4" w:rsidRDefault="0064448B" w:rsidP="00C55109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64448B" w:rsidRPr="006239D4" w:rsidTr="000629F2">
        <w:trPr>
          <w:trHeight w:val="315"/>
        </w:trPr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64448B" w:rsidRDefault="0064448B" w:rsidP="00C5510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64448B" w:rsidRDefault="0064448B" w:rsidP="00C5510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64448B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asram:IdentificationIdentifier</w:t>
            </w:r>
          </w:p>
          <w:p w:rsidR="0064448B" w:rsidRPr="006239D4" w:rsidRDefault="0064448B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64448B" w:rsidRPr="006239D4" w:rsidRDefault="0064448B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430" w:type="pct"/>
            <w:shd w:val="clear" w:color="auto" w:fill="auto"/>
            <w:noWrap/>
            <w:vAlign w:val="center"/>
            <w:hideMark/>
          </w:tcPr>
          <w:p w:rsidR="0064448B" w:rsidRPr="007A6D70" w:rsidRDefault="0064448B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35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64448B" w:rsidRPr="007A6D70" w:rsidRDefault="00B10F12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3</w:t>
            </w:r>
          </w:p>
        </w:tc>
        <w:tc>
          <w:tcPr>
            <w:tcW w:w="1055" w:type="pct"/>
            <w:shd w:val="clear" w:color="auto" w:fill="auto"/>
            <w:noWrap/>
            <w:vAlign w:val="center"/>
            <w:hideMark/>
          </w:tcPr>
          <w:p w:rsidR="0064448B" w:rsidRPr="007A6D70" w:rsidRDefault="008F58EF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562132</w:t>
            </w:r>
          </w:p>
        </w:tc>
        <w:tc>
          <w:tcPr>
            <w:tcW w:w="404" w:type="pct"/>
            <w:shd w:val="clear" w:color="auto" w:fill="auto"/>
            <w:noWrap/>
            <w:vAlign w:val="center"/>
            <w:hideMark/>
          </w:tcPr>
          <w:p w:rsidR="0064448B" w:rsidRPr="007A6D70" w:rsidRDefault="0064448B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64448B" w:rsidRPr="006239D4" w:rsidTr="00C55109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64448B" w:rsidRDefault="0064448B" w:rsidP="00C55109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  <w:p w:rsidR="0064448B" w:rsidRPr="0064448B" w:rsidRDefault="0064448B" w:rsidP="00C5510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64448B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InvoiceNumber</w:t>
            </w: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 xml:space="preserve">: </w:t>
            </w:r>
            <w:r w:rsidRPr="0064448B">
              <w:rPr>
                <w:rFonts w:eastAsia="Times New Roman" w:cs="Arial"/>
                <w:color w:val="000000"/>
                <w:szCs w:val="20"/>
                <w:lang w:eastAsia="de-DE"/>
              </w:rPr>
              <w:t>Specific number of the invoice</w:t>
            </w:r>
          </w:p>
          <w:p w:rsidR="0064448B" w:rsidRPr="00AC37D8" w:rsidRDefault="0064448B" w:rsidP="00C55109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</w:tc>
      </w:tr>
      <w:tr w:rsidR="00C679E1" w:rsidRPr="006239D4" w:rsidTr="000629F2">
        <w:trPr>
          <w:trHeight w:val="315"/>
        </w:trPr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C679E1" w:rsidRDefault="00C679E1" w:rsidP="00C5510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C679E1" w:rsidRDefault="00C679E1" w:rsidP="00C5510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64448B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asram:IssueDateTime</w:t>
            </w:r>
          </w:p>
          <w:p w:rsidR="00C679E1" w:rsidRDefault="00C679E1" w:rsidP="00C55109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C679E1" w:rsidRDefault="00C679E1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Date</w:t>
            </w:r>
          </w:p>
        </w:tc>
        <w:tc>
          <w:tcPr>
            <w:tcW w:w="430" w:type="pct"/>
            <w:shd w:val="clear" w:color="auto" w:fill="auto"/>
            <w:noWrap/>
            <w:vAlign w:val="center"/>
            <w:hideMark/>
          </w:tcPr>
          <w:p w:rsidR="00C679E1" w:rsidRDefault="00C679E1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8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C679E1" w:rsidRDefault="00C679E1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3</w:t>
            </w:r>
          </w:p>
        </w:tc>
        <w:tc>
          <w:tcPr>
            <w:tcW w:w="1055" w:type="pct"/>
            <w:shd w:val="clear" w:color="auto" w:fill="auto"/>
            <w:noWrap/>
            <w:vAlign w:val="center"/>
            <w:hideMark/>
          </w:tcPr>
          <w:p w:rsidR="00C679E1" w:rsidRPr="007A6D70" w:rsidRDefault="00C679E1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F86228">
              <w:rPr>
                <w:rFonts w:cs="Arial"/>
                <w:szCs w:val="20"/>
              </w:rPr>
              <w:t>2011-04-0</w:t>
            </w:r>
            <w:r>
              <w:rPr>
                <w:rFonts w:cs="Arial"/>
                <w:szCs w:val="20"/>
              </w:rPr>
              <w:t>5</w:t>
            </w:r>
          </w:p>
        </w:tc>
        <w:tc>
          <w:tcPr>
            <w:tcW w:w="404" w:type="pct"/>
            <w:shd w:val="clear" w:color="auto" w:fill="auto"/>
            <w:noWrap/>
            <w:vAlign w:val="center"/>
            <w:hideMark/>
          </w:tcPr>
          <w:p w:rsidR="00C679E1" w:rsidRDefault="00C679E1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C679E1" w:rsidRPr="006239D4" w:rsidTr="00C55109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C679E1" w:rsidRDefault="00C679E1" w:rsidP="00C55109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  <w:p w:rsidR="00C679E1" w:rsidRDefault="00C679E1" w:rsidP="00C55109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  <w:r w:rsidRPr="0064448B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InvoiceDate</w:t>
            </w: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 xml:space="preserve">: </w:t>
            </w:r>
            <w:r w:rsidRPr="0064448B">
              <w:rPr>
                <w:rFonts w:eastAsia="Times New Roman" w:cs="Arial"/>
                <w:color w:val="000000"/>
                <w:szCs w:val="20"/>
                <w:lang w:eastAsia="de-DE"/>
              </w:rPr>
              <w:t>Date of creation of the invoice</w:t>
            </w:r>
          </w:p>
          <w:p w:rsidR="00C679E1" w:rsidRPr="00AC37D8" w:rsidRDefault="00C679E1" w:rsidP="00C55109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</w:tc>
      </w:tr>
      <w:tr w:rsidR="00C679E1" w:rsidRPr="006239D4" w:rsidTr="000629F2">
        <w:trPr>
          <w:trHeight w:val="315"/>
        </w:trPr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C679E1" w:rsidRDefault="00C679E1" w:rsidP="00C5510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C679E1" w:rsidRDefault="00C679E1" w:rsidP="00C5510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740CAC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asram:SenderAssignedIdentificationIdentifier</w:t>
            </w:r>
          </w:p>
          <w:p w:rsidR="00C679E1" w:rsidRDefault="00C679E1" w:rsidP="00C5510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C679E1" w:rsidRDefault="00C679E1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String</w:t>
            </w:r>
          </w:p>
        </w:tc>
        <w:tc>
          <w:tcPr>
            <w:tcW w:w="430" w:type="pct"/>
            <w:shd w:val="clear" w:color="auto" w:fill="auto"/>
            <w:noWrap/>
            <w:vAlign w:val="center"/>
            <w:hideMark/>
          </w:tcPr>
          <w:p w:rsidR="00C679E1" w:rsidRDefault="00C679E1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16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C679E1" w:rsidRDefault="00C679E1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3</w:t>
            </w:r>
          </w:p>
        </w:tc>
        <w:tc>
          <w:tcPr>
            <w:tcW w:w="1055" w:type="pct"/>
            <w:shd w:val="clear" w:color="auto" w:fill="auto"/>
            <w:noWrap/>
            <w:vAlign w:val="center"/>
            <w:hideMark/>
          </w:tcPr>
          <w:p w:rsidR="00C679E1" w:rsidRPr="007A6D70" w:rsidRDefault="008F58EF" w:rsidP="00740CAC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8F58EF">
              <w:rPr>
                <w:rFonts w:eastAsia="Times New Roman" w:cs="Arial"/>
                <w:color w:val="000000"/>
                <w:szCs w:val="20"/>
                <w:lang w:eastAsia="de-DE"/>
              </w:rPr>
              <w:t>1234428</w:t>
            </w:r>
          </w:p>
        </w:tc>
        <w:tc>
          <w:tcPr>
            <w:tcW w:w="404" w:type="pct"/>
            <w:shd w:val="clear" w:color="auto" w:fill="auto"/>
            <w:noWrap/>
            <w:vAlign w:val="center"/>
            <w:hideMark/>
          </w:tcPr>
          <w:p w:rsidR="00C679E1" w:rsidRDefault="00C679E1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C679E1" w:rsidRPr="006239D4" w:rsidTr="00C55109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C679E1" w:rsidRDefault="00C679E1" w:rsidP="00C55109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  <w:p w:rsidR="00C679E1" w:rsidRPr="00740CAC" w:rsidRDefault="00C679E1" w:rsidP="00C5510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740CAC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DocumentNumber</w:t>
            </w: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:</w:t>
            </w:r>
            <w:r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</w:t>
            </w:r>
            <w:r w:rsidRPr="00740CAC">
              <w:rPr>
                <w:rFonts w:eastAsia="Times New Roman" w:cs="Arial"/>
                <w:color w:val="000000"/>
                <w:szCs w:val="20"/>
                <w:lang w:eastAsia="de-DE"/>
              </w:rPr>
              <w:t>Specific number of the document</w:t>
            </w:r>
          </w:p>
          <w:p w:rsidR="00C679E1" w:rsidRPr="00AC37D8" w:rsidRDefault="00C679E1" w:rsidP="00C55109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C679E1" w:rsidRPr="006239D4" w:rsidTr="000629F2">
        <w:trPr>
          <w:trHeight w:val="315"/>
        </w:trPr>
        <w:tc>
          <w:tcPr>
            <w:tcW w:w="2171" w:type="pct"/>
            <w:shd w:val="clear" w:color="auto" w:fill="auto"/>
            <w:noWrap/>
            <w:vAlign w:val="center"/>
            <w:hideMark/>
          </w:tcPr>
          <w:p w:rsidR="00C679E1" w:rsidRDefault="00C679E1" w:rsidP="00C55109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C679E1" w:rsidRDefault="00C679E1" w:rsidP="00740CAC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740CAC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asram:SubmissionDateTime</w:t>
            </w:r>
          </w:p>
          <w:p w:rsidR="00C679E1" w:rsidRDefault="00C679E1" w:rsidP="00740CAC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C679E1" w:rsidRDefault="00C679E1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Date</w:t>
            </w:r>
            <w:r w:rsidR="000629F2">
              <w:rPr>
                <w:rFonts w:eastAsia="Times New Roman" w:cs="Arial"/>
                <w:color w:val="000000"/>
                <w:szCs w:val="20"/>
                <w:lang w:val="de-DE" w:eastAsia="de-DE"/>
              </w:rPr>
              <w:t>time</w:t>
            </w:r>
          </w:p>
        </w:tc>
        <w:tc>
          <w:tcPr>
            <w:tcW w:w="430" w:type="pct"/>
            <w:shd w:val="clear" w:color="auto" w:fill="auto"/>
            <w:noWrap/>
            <w:vAlign w:val="center"/>
            <w:hideMark/>
          </w:tcPr>
          <w:p w:rsidR="00C679E1" w:rsidRDefault="000629F2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14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C679E1" w:rsidRDefault="00C679E1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3</w:t>
            </w:r>
          </w:p>
        </w:tc>
        <w:tc>
          <w:tcPr>
            <w:tcW w:w="1055" w:type="pct"/>
            <w:shd w:val="clear" w:color="auto" w:fill="auto"/>
            <w:noWrap/>
            <w:vAlign w:val="center"/>
            <w:hideMark/>
          </w:tcPr>
          <w:p w:rsidR="00C679E1" w:rsidRPr="007A6D70" w:rsidRDefault="00C679E1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F86228">
              <w:rPr>
                <w:rFonts w:cs="Arial"/>
                <w:szCs w:val="20"/>
              </w:rPr>
              <w:t>2011-04-01</w:t>
            </w:r>
            <w:r w:rsidR="000629F2">
              <w:rPr>
                <w:rFonts w:cs="Arial"/>
                <w:szCs w:val="20"/>
              </w:rPr>
              <w:t xml:space="preserve"> T</w:t>
            </w:r>
            <w:r w:rsidR="000629F2" w:rsidRPr="008F58EF">
              <w:rPr>
                <w:rFonts w:eastAsia="Times New Roman" w:cs="Arial"/>
                <w:color w:val="000000"/>
                <w:szCs w:val="20"/>
                <w:lang w:eastAsia="de-DE"/>
              </w:rPr>
              <w:t>00:01:20</w:t>
            </w:r>
          </w:p>
        </w:tc>
        <w:tc>
          <w:tcPr>
            <w:tcW w:w="404" w:type="pct"/>
            <w:shd w:val="clear" w:color="auto" w:fill="auto"/>
            <w:noWrap/>
            <w:vAlign w:val="center"/>
            <w:hideMark/>
          </w:tcPr>
          <w:p w:rsidR="00C679E1" w:rsidRDefault="00C679E1" w:rsidP="00C55109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C</w:t>
            </w:r>
          </w:p>
        </w:tc>
      </w:tr>
      <w:tr w:rsidR="00C679E1" w:rsidRPr="006239D4" w:rsidTr="00740CAC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C679E1" w:rsidRDefault="00C679E1" w:rsidP="00740CAC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de-DE"/>
              </w:rPr>
            </w:pPr>
          </w:p>
          <w:p w:rsidR="00C679E1" w:rsidRPr="00740CAC" w:rsidRDefault="00C679E1" w:rsidP="00740CAC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740CAC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SentDate</w:t>
            </w:r>
            <w:r w:rsidR="000629F2"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>Time</w:t>
            </w:r>
            <w:r>
              <w:rPr>
                <w:rFonts w:eastAsia="Times New Roman" w:cs="Arial"/>
                <w:b/>
                <w:color w:val="000000"/>
                <w:szCs w:val="20"/>
                <w:lang w:eastAsia="de-DE"/>
              </w:rPr>
              <w:t xml:space="preserve">: </w:t>
            </w:r>
            <w:r w:rsidRPr="00740CAC">
              <w:rPr>
                <w:rFonts w:eastAsia="Times New Roman" w:cs="Arial"/>
                <w:color w:val="000000"/>
                <w:szCs w:val="20"/>
                <w:lang w:eastAsia="de-DE"/>
              </w:rPr>
              <w:t>Sent date</w:t>
            </w:r>
            <w:r w:rsidR="000629F2">
              <w:rPr>
                <w:rFonts w:eastAsia="Times New Roman" w:cs="Arial"/>
                <w:color w:val="000000"/>
                <w:szCs w:val="20"/>
                <w:lang w:eastAsia="de-DE"/>
              </w:rPr>
              <w:t>time</w:t>
            </w:r>
            <w:r w:rsidRPr="00740CAC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(SAP date</w:t>
            </w:r>
            <w:r w:rsidR="000629F2">
              <w:rPr>
                <w:rFonts w:eastAsia="Times New Roman" w:cs="Arial"/>
                <w:color w:val="000000"/>
                <w:szCs w:val="20"/>
                <w:lang w:eastAsia="de-DE"/>
              </w:rPr>
              <w:t>time</w:t>
            </w:r>
            <w:r w:rsidRPr="00740CAC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- Idoc creation)</w:t>
            </w:r>
          </w:p>
          <w:p w:rsidR="00C679E1" w:rsidRDefault="00C679E1" w:rsidP="00740CAC">
            <w:pPr>
              <w:spacing w:line="240" w:lineRule="auto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</w:tbl>
    <w:p w:rsidR="0064448B" w:rsidRDefault="0064448B" w:rsidP="00A46A31"/>
    <w:p w:rsidR="00011171" w:rsidRDefault="00011171" w:rsidP="00A46A31"/>
    <w:p w:rsidR="00011171" w:rsidRDefault="00011171" w:rsidP="00011171">
      <w:pPr>
        <w:pStyle w:val="berschrift2"/>
      </w:pPr>
      <w:bookmarkStart w:id="120" w:name="_Toc349132670"/>
      <w:r w:rsidRPr="00011171">
        <w:rPr>
          <w:sz w:val="32"/>
          <w:szCs w:val="32"/>
        </w:rPr>
        <w:t>asram:RecipientCITradeParty</w:t>
      </w:r>
      <w:bookmarkEnd w:id="120"/>
    </w:p>
    <w:p w:rsidR="00011171" w:rsidRDefault="00011171" w:rsidP="00A46A31"/>
    <w:p w:rsidR="00011171" w:rsidRDefault="00011171" w:rsidP="00A46A31"/>
    <w:p w:rsidR="00011171" w:rsidRDefault="007B5E39" w:rsidP="00A46A31">
      <w:r>
        <w:rPr>
          <w:noProof/>
          <w:lang w:val="de-DE" w:eastAsia="de-DE"/>
        </w:rPr>
        <w:pict>
          <v:group id="_x0000_s10750" style="position:absolute;margin-left:-46.35pt;margin-top:3.5pt;width:371.25pt;height:38.05pt;z-index:267695104" coordorigin="491,11018" coordsize="7425,761">
            <v:rect id="_x0000_s10747" style="position:absolute;left:4661;top:11317;width:357;height:462" stroked="f">
              <v:textbox style="mso-next-textbox:#_x0000_s10747">
                <w:txbxContent>
                  <w:p w:rsidR="001E6E58" w:rsidRPr="002F612C" w:rsidRDefault="001E6E58" w:rsidP="00011171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738" style="position:absolute;left:491;top:11018;width:3306;height:543" fillcolor="#8db3e2" strokeweight="2pt">
              <v:textbox style="mso-next-textbox:#_x0000_s10738">
                <w:txbxContent>
                  <w:p w:rsidR="001E6E58" w:rsidRPr="00011171" w:rsidRDefault="001E6E58" w:rsidP="00011171">
                    <w:pPr>
                      <w:rPr>
                        <w:szCs w:val="24"/>
                      </w:rPr>
                    </w:pPr>
                    <w:proofErr w:type="spellStart"/>
                    <w:proofErr w:type="gramStart"/>
                    <w:r w:rsidRPr="00011171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011171">
                      <w:rPr>
                        <w:rFonts w:cs="Arial"/>
                        <w:b/>
                        <w:bCs/>
                        <w:szCs w:val="20"/>
                      </w:rPr>
                      <w:t>RecipientCITradeParty</w:t>
                    </w:r>
                    <w:proofErr w:type="spellEnd"/>
                  </w:p>
                </w:txbxContent>
              </v:textbox>
            </v:rect>
            <v:shape id="_x0000_s10739" type="#_x0000_t32" style="position:absolute;left:4111;top:11317;width:907;height:0" o:connectortype="straight" strokeweight="2pt"/>
            <v:rect id="_x0000_s10741" style="position:absolute;left:5018;top:11018;width:2898;height:543" filled="f" fillcolor="#8db3e2" strokeweight="2pt">
              <v:textbox style="mso-next-textbox:#_x0000_s10741">
                <w:txbxContent>
                  <w:p w:rsidR="001E6E58" w:rsidRPr="00B10F12" w:rsidRDefault="001E6E58" w:rsidP="00011171">
                    <w:proofErr w:type="spellStart"/>
                    <w:proofErr w:type="gramStart"/>
                    <w:r w:rsidRPr="00B10F1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B10F12">
                      <w:rPr>
                        <w:rFonts w:cs="Arial"/>
                        <w:bCs/>
                        <w:szCs w:val="20"/>
                      </w:rPr>
                      <w:t>IdentificationIdentifier</w:t>
                    </w:r>
                    <w:proofErr w:type="spellEnd"/>
                  </w:p>
                </w:txbxContent>
              </v:textbox>
            </v:rect>
            <v:rect id="_x0000_s10742" style="position:absolute;left:3807;top:11187;width:300;height:262" strokeweight="2pt"/>
            <v:shape id="_x0000_s10743" type="#_x0000_t32" style="position:absolute;left:3797;top:11317;width:340;height:0" o:connectortype="straight" strokeweight="2pt"/>
          </v:group>
        </w:pict>
      </w:r>
    </w:p>
    <w:p w:rsidR="00011171" w:rsidRDefault="00011171" w:rsidP="00A46A31"/>
    <w:p w:rsidR="00011171" w:rsidRDefault="00011171" w:rsidP="00A46A31"/>
    <w:p w:rsidR="00011171" w:rsidRDefault="00011171" w:rsidP="00A46A31"/>
    <w:p w:rsidR="00011171" w:rsidRDefault="00011171" w:rsidP="00A46A31"/>
    <w:p w:rsidR="00011171" w:rsidRDefault="00011171" w:rsidP="00A46A31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44"/>
        <w:gridCol w:w="1207"/>
        <w:gridCol w:w="1186"/>
        <w:gridCol w:w="1189"/>
        <w:gridCol w:w="1755"/>
        <w:gridCol w:w="1189"/>
      </w:tblGrid>
      <w:tr w:rsidR="00255745" w:rsidRPr="006239D4" w:rsidTr="00C40BA5">
        <w:trPr>
          <w:trHeight w:val="330"/>
        </w:trPr>
        <w:tc>
          <w:tcPr>
            <w:tcW w:w="1591" w:type="pct"/>
            <w:shd w:val="clear" w:color="auto" w:fill="FFFFCC"/>
            <w:noWrap/>
            <w:vAlign w:val="center"/>
            <w:hideMark/>
          </w:tcPr>
          <w:p w:rsidR="00255745" w:rsidRPr="006239D4" w:rsidRDefault="00255745" w:rsidP="00C40BA5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630" w:type="pct"/>
            <w:shd w:val="clear" w:color="auto" w:fill="FFFFCC"/>
            <w:noWrap/>
            <w:vAlign w:val="center"/>
            <w:hideMark/>
          </w:tcPr>
          <w:p w:rsidR="00255745" w:rsidRPr="006239D4" w:rsidRDefault="00255745" w:rsidP="00C40BA5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620" w:type="pct"/>
            <w:shd w:val="clear" w:color="auto" w:fill="FFFFCC"/>
            <w:noWrap/>
            <w:vAlign w:val="center"/>
            <w:hideMark/>
          </w:tcPr>
          <w:p w:rsidR="00255745" w:rsidRPr="006239D4" w:rsidRDefault="00255745" w:rsidP="00C40BA5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621" w:type="pct"/>
            <w:shd w:val="clear" w:color="auto" w:fill="FFFFCC"/>
            <w:noWrap/>
            <w:vAlign w:val="center"/>
            <w:hideMark/>
          </w:tcPr>
          <w:p w:rsidR="00255745" w:rsidRPr="006239D4" w:rsidRDefault="00255745" w:rsidP="00C40BA5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917" w:type="pct"/>
            <w:shd w:val="clear" w:color="auto" w:fill="FFFFCC"/>
            <w:noWrap/>
            <w:vAlign w:val="center"/>
            <w:hideMark/>
          </w:tcPr>
          <w:p w:rsidR="00255745" w:rsidRPr="006239D4" w:rsidRDefault="00255745" w:rsidP="00C40BA5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620" w:type="pct"/>
            <w:shd w:val="clear" w:color="auto" w:fill="FFFFCC"/>
            <w:noWrap/>
            <w:vAlign w:val="center"/>
            <w:hideMark/>
          </w:tcPr>
          <w:p w:rsidR="00255745" w:rsidRPr="006239D4" w:rsidRDefault="00255745" w:rsidP="00C40BA5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255745" w:rsidRPr="006239D4" w:rsidTr="00C40BA5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255745" w:rsidRPr="006239D4" w:rsidRDefault="00255745" w:rsidP="00C40BA5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255745" w:rsidRPr="006239D4" w:rsidTr="00C40BA5">
        <w:trPr>
          <w:trHeight w:val="315"/>
        </w:trPr>
        <w:tc>
          <w:tcPr>
            <w:tcW w:w="1591" w:type="pct"/>
            <w:shd w:val="clear" w:color="auto" w:fill="auto"/>
            <w:noWrap/>
            <w:vAlign w:val="center"/>
            <w:hideMark/>
          </w:tcPr>
          <w:p w:rsidR="00255745" w:rsidRDefault="00255745" w:rsidP="00C40BA5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255745" w:rsidRDefault="00255745" w:rsidP="00C40BA5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6239D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asram:IdentificationIdentifier</w:t>
            </w:r>
          </w:p>
          <w:p w:rsidR="00255745" w:rsidRPr="006239D4" w:rsidRDefault="00255745" w:rsidP="00C40BA5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630" w:type="pct"/>
            <w:shd w:val="clear" w:color="auto" w:fill="auto"/>
            <w:vAlign w:val="center"/>
            <w:hideMark/>
          </w:tcPr>
          <w:p w:rsidR="00255745" w:rsidRPr="006239D4" w:rsidRDefault="00255745" w:rsidP="00C40BA5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 w:rsidRPr="006239D4"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255745" w:rsidRPr="006239D4" w:rsidRDefault="00255745" w:rsidP="00C40BA5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70</w:t>
            </w:r>
          </w:p>
        </w:tc>
        <w:tc>
          <w:tcPr>
            <w:tcW w:w="621" w:type="pct"/>
            <w:shd w:val="clear" w:color="auto" w:fill="auto"/>
            <w:noWrap/>
            <w:vAlign w:val="center"/>
            <w:hideMark/>
          </w:tcPr>
          <w:p w:rsidR="00255745" w:rsidRPr="006239D4" w:rsidRDefault="00255745" w:rsidP="00C40BA5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4</w:t>
            </w:r>
          </w:p>
        </w:tc>
        <w:tc>
          <w:tcPr>
            <w:tcW w:w="917" w:type="pct"/>
            <w:shd w:val="clear" w:color="auto" w:fill="auto"/>
            <w:noWrap/>
            <w:vAlign w:val="center"/>
            <w:hideMark/>
          </w:tcPr>
          <w:p w:rsidR="00255745" w:rsidRPr="006239D4" w:rsidRDefault="00255745" w:rsidP="00C40BA5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SupplyOn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255745" w:rsidRPr="006239D4" w:rsidRDefault="00255745" w:rsidP="00C40BA5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>
              <w:rPr>
                <w:rFonts w:eastAsia="Times New Roman"/>
                <w:color w:val="000000"/>
                <w:lang w:eastAsia="de-DE"/>
              </w:rPr>
              <w:t>M</w:t>
            </w:r>
          </w:p>
        </w:tc>
      </w:tr>
      <w:tr w:rsidR="00255745" w:rsidRPr="006239D4" w:rsidTr="00C40BA5">
        <w:trPr>
          <w:trHeight w:val="640"/>
        </w:trPr>
        <w:tc>
          <w:tcPr>
            <w:tcW w:w="5000" w:type="pct"/>
            <w:gridSpan w:val="6"/>
            <w:noWrap/>
            <w:vAlign w:val="center"/>
            <w:hideMark/>
          </w:tcPr>
          <w:p w:rsidR="00255745" w:rsidRDefault="00255745" w:rsidP="00C40BA5">
            <w:pPr>
              <w:spacing w:line="240" w:lineRule="auto"/>
              <w:rPr>
                <w:b/>
                <w:lang w:eastAsia="de-DE"/>
              </w:rPr>
            </w:pPr>
          </w:p>
          <w:p w:rsidR="00255745" w:rsidRDefault="00255745" w:rsidP="00C40BA5">
            <w:pPr>
              <w:spacing w:line="240" w:lineRule="auto"/>
              <w:rPr>
                <w:lang w:eastAsia="de-DE"/>
              </w:rPr>
            </w:pPr>
            <w:r w:rsidRPr="004A5DC5">
              <w:rPr>
                <w:b/>
                <w:lang w:eastAsia="de-DE"/>
              </w:rPr>
              <w:t>ReceiverInfo:</w:t>
            </w:r>
            <w:r>
              <w:rPr>
                <w:b/>
                <w:lang w:eastAsia="de-DE"/>
              </w:rPr>
              <w:t xml:space="preserve"> </w:t>
            </w:r>
            <w:r w:rsidRPr="002639D5">
              <w:rPr>
                <w:lang w:eastAsia="de-DE"/>
              </w:rPr>
              <w:t>party who receives this XML message. No key, just for better traceability.</w:t>
            </w:r>
          </w:p>
          <w:p w:rsidR="00255745" w:rsidRPr="006239D4" w:rsidRDefault="00255745" w:rsidP="00C40BA5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011171" w:rsidRDefault="00011171" w:rsidP="00A46A31"/>
    <w:p w:rsidR="00011171" w:rsidRDefault="00011171" w:rsidP="00A46A31"/>
    <w:p w:rsidR="000629F2" w:rsidRDefault="000629F2" w:rsidP="00A46A31"/>
    <w:p w:rsidR="000629F2" w:rsidRDefault="000629F2" w:rsidP="00A46A31"/>
    <w:p w:rsidR="00011171" w:rsidRDefault="00011171" w:rsidP="00A46A31"/>
    <w:p w:rsidR="00563E54" w:rsidRDefault="00B10F12" w:rsidP="00A46A31">
      <w:pPr>
        <w:pStyle w:val="berschrift2"/>
      </w:pPr>
      <w:bookmarkStart w:id="121" w:name="_Toc349132671"/>
      <w:r w:rsidRPr="00B10F12">
        <w:rPr>
          <w:sz w:val="32"/>
          <w:szCs w:val="32"/>
        </w:rPr>
        <w:lastRenderedPageBreak/>
        <w:t>asram:SenderCITradeParty</w:t>
      </w:r>
      <w:bookmarkEnd w:id="121"/>
    </w:p>
    <w:p w:rsidR="00AC65CD" w:rsidRDefault="00AC65CD" w:rsidP="00A46A31"/>
    <w:p w:rsidR="00AC65CD" w:rsidRDefault="007B5E39" w:rsidP="00A46A31">
      <w:r>
        <w:rPr>
          <w:noProof/>
          <w:lang w:val="de-DE" w:eastAsia="de-DE"/>
        </w:rPr>
        <w:pict>
          <v:group id="_x0000_s10753" style="position:absolute;margin-left:-46.15pt;margin-top:8pt;width:360.2pt;height:38.05pt;z-index:267708416" coordorigin="495,2386" coordsize="7204,761">
            <v:rect id="_x0000_s10751" style="position:absolute;left:4444;top:2685;width:357;height:462" stroked="f">
              <v:textbox style="mso-next-textbox:#_x0000_s10751">
                <w:txbxContent>
                  <w:p w:rsidR="001E6E58" w:rsidRPr="002F612C" w:rsidRDefault="001E6E58" w:rsidP="00255745">
                    <w:pPr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</w:pPr>
                    <w:r w:rsidRPr="002F612C">
                      <w:rPr>
                        <w:rFonts w:cs="Arial"/>
                        <w:b/>
                        <w:sz w:val="24"/>
                        <w:szCs w:val="24"/>
                        <w:lang w:val="de-DE"/>
                      </w:rPr>
                      <w:t>1</w:t>
                    </w:r>
                  </w:p>
                </w:txbxContent>
              </v:textbox>
            </v:rect>
            <v:rect id="_x0000_s10707" style="position:absolute;left:495;top:2386;width:3075;height:543" fillcolor="#8db3e2" strokeweight="2pt">
              <v:textbox style="mso-next-textbox:#_x0000_s10707">
                <w:txbxContent>
                  <w:p w:rsidR="001E6E58" w:rsidRPr="00B10F12" w:rsidRDefault="001E6E58" w:rsidP="00B10F12">
                    <w:pPr>
                      <w:rPr>
                        <w:szCs w:val="24"/>
                      </w:rPr>
                    </w:pPr>
                    <w:proofErr w:type="spellStart"/>
                    <w:proofErr w:type="gramStart"/>
                    <w:r w:rsidRPr="00B10F12">
                      <w:rPr>
                        <w:rFonts w:cs="Arial"/>
                        <w:b/>
                        <w:bCs/>
                        <w:szCs w:val="20"/>
                      </w:rPr>
                      <w:t>asram:</w:t>
                    </w:r>
                    <w:proofErr w:type="gramEnd"/>
                    <w:r w:rsidRPr="00B10F12">
                      <w:rPr>
                        <w:rFonts w:cs="Arial"/>
                        <w:b/>
                        <w:bCs/>
                        <w:szCs w:val="20"/>
                      </w:rPr>
                      <w:t>SenderCITradeParty</w:t>
                    </w:r>
                    <w:proofErr w:type="spellEnd"/>
                  </w:p>
                </w:txbxContent>
              </v:textbox>
            </v:rect>
            <v:shape id="_x0000_s10708" type="#_x0000_t32" style="position:absolute;left:3894;top:2685;width:907;height:0" o:connectortype="straight" strokeweight="2pt"/>
            <v:rect id="_x0000_s10710" style="position:absolute;left:4801;top:2386;width:2898;height:543" filled="f" fillcolor="#8db3e2" strokeweight="2pt">
              <v:textbox style="mso-next-textbox:#_x0000_s10710">
                <w:txbxContent>
                  <w:p w:rsidR="001E6E58" w:rsidRPr="00B10F12" w:rsidRDefault="001E6E58" w:rsidP="00B10F12">
                    <w:proofErr w:type="spellStart"/>
                    <w:proofErr w:type="gramStart"/>
                    <w:r w:rsidRPr="00B10F12">
                      <w:rPr>
                        <w:rFonts w:cs="Arial"/>
                        <w:bCs/>
                        <w:szCs w:val="20"/>
                      </w:rPr>
                      <w:t>asram:</w:t>
                    </w:r>
                    <w:proofErr w:type="gramEnd"/>
                    <w:r w:rsidRPr="00B10F12">
                      <w:rPr>
                        <w:rFonts w:cs="Arial"/>
                        <w:bCs/>
                        <w:szCs w:val="20"/>
                      </w:rPr>
                      <w:t>IdentificationIdentifier</w:t>
                    </w:r>
                    <w:proofErr w:type="spellEnd"/>
                  </w:p>
                </w:txbxContent>
              </v:textbox>
            </v:rect>
            <v:rect id="_x0000_s10711" style="position:absolute;left:3590;top:2555;width:300;height:262" strokeweight="2pt"/>
            <v:shape id="_x0000_s10712" type="#_x0000_t32" style="position:absolute;left:3580;top:2685;width:340;height:0" o:connectortype="straight" strokeweight="2pt"/>
          </v:group>
        </w:pict>
      </w:r>
    </w:p>
    <w:p w:rsidR="00AC65CD" w:rsidRDefault="00AC65CD" w:rsidP="00A46A31"/>
    <w:p w:rsidR="00563E54" w:rsidRDefault="00563E54" w:rsidP="00A46A31"/>
    <w:p w:rsidR="00AC65CD" w:rsidRDefault="00AC65CD" w:rsidP="00A46A31"/>
    <w:p w:rsidR="00AC65CD" w:rsidRDefault="00AC65CD" w:rsidP="00A46A31"/>
    <w:p w:rsidR="00255745" w:rsidRDefault="00255745" w:rsidP="00A46A31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41"/>
        <w:gridCol w:w="1206"/>
        <w:gridCol w:w="1187"/>
        <w:gridCol w:w="1189"/>
        <w:gridCol w:w="1755"/>
        <w:gridCol w:w="1192"/>
      </w:tblGrid>
      <w:tr w:rsidR="00255745" w:rsidRPr="006239D4" w:rsidTr="00C40BA5">
        <w:trPr>
          <w:trHeight w:val="330"/>
        </w:trPr>
        <w:tc>
          <w:tcPr>
            <w:tcW w:w="1589" w:type="pct"/>
            <w:shd w:val="clear" w:color="auto" w:fill="FFFFCC"/>
            <w:noWrap/>
            <w:vAlign w:val="center"/>
            <w:hideMark/>
          </w:tcPr>
          <w:p w:rsidR="00255745" w:rsidRPr="006239D4" w:rsidRDefault="00255745" w:rsidP="00C40BA5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Field Name</w:t>
            </w:r>
          </w:p>
        </w:tc>
        <w:tc>
          <w:tcPr>
            <w:tcW w:w="630" w:type="pct"/>
            <w:shd w:val="clear" w:color="auto" w:fill="FFFFCC"/>
            <w:noWrap/>
            <w:vAlign w:val="center"/>
            <w:hideMark/>
          </w:tcPr>
          <w:p w:rsidR="00255745" w:rsidRPr="006239D4" w:rsidRDefault="00255745" w:rsidP="00C40BA5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 xml:space="preserve">Field Type </w:t>
            </w:r>
          </w:p>
        </w:tc>
        <w:tc>
          <w:tcPr>
            <w:tcW w:w="620" w:type="pct"/>
            <w:shd w:val="clear" w:color="auto" w:fill="FFFFCC"/>
            <w:noWrap/>
            <w:vAlign w:val="center"/>
            <w:hideMark/>
          </w:tcPr>
          <w:p w:rsidR="00255745" w:rsidRPr="006239D4" w:rsidRDefault="00255745" w:rsidP="00C40BA5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Length</w:t>
            </w:r>
          </w:p>
        </w:tc>
        <w:tc>
          <w:tcPr>
            <w:tcW w:w="621" w:type="pct"/>
            <w:shd w:val="clear" w:color="auto" w:fill="FFFFCC"/>
            <w:noWrap/>
            <w:vAlign w:val="center"/>
            <w:hideMark/>
          </w:tcPr>
          <w:p w:rsidR="00255745" w:rsidRPr="006239D4" w:rsidRDefault="00255745" w:rsidP="00C40BA5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Level</w:t>
            </w:r>
          </w:p>
        </w:tc>
        <w:tc>
          <w:tcPr>
            <w:tcW w:w="917" w:type="pct"/>
            <w:shd w:val="clear" w:color="auto" w:fill="FFFFCC"/>
            <w:noWrap/>
            <w:vAlign w:val="center"/>
            <w:hideMark/>
          </w:tcPr>
          <w:p w:rsidR="00255745" w:rsidRPr="006239D4" w:rsidRDefault="00255745" w:rsidP="00C40BA5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val="de-DE" w:eastAsia="de-DE"/>
              </w:rPr>
              <w:t>Example</w:t>
            </w:r>
          </w:p>
        </w:tc>
        <w:tc>
          <w:tcPr>
            <w:tcW w:w="623" w:type="pct"/>
            <w:shd w:val="clear" w:color="auto" w:fill="FFFFCC"/>
            <w:noWrap/>
            <w:vAlign w:val="center"/>
            <w:hideMark/>
          </w:tcPr>
          <w:p w:rsidR="00255745" w:rsidRPr="006239D4" w:rsidRDefault="00255745" w:rsidP="00C40BA5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de-DE" w:eastAsia="de-DE"/>
              </w:rPr>
            </w:pPr>
            <w:r w:rsidRPr="006239D4">
              <w:rPr>
                <w:rFonts w:eastAsia="Times New Roman"/>
                <w:b/>
                <w:bCs/>
                <w:color w:val="000000"/>
                <w:lang w:eastAsia="de-DE"/>
              </w:rPr>
              <w:t>Status</w:t>
            </w:r>
          </w:p>
        </w:tc>
      </w:tr>
      <w:tr w:rsidR="00255745" w:rsidRPr="006239D4" w:rsidTr="00C40BA5">
        <w:trPr>
          <w:trHeight w:val="330"/>
        </w:trPr>
        <w:tc>
          <w:tcPr>
            <w:tcW w:w="5000" w:type="pct"/>
            <w:gridSpan w:val="6"/>
            <w:shd w:val="clear" w:color="auto" w:fill="FFFFCC"/>
            <w:noWrap/>
            <w:vAlign w:val="center"/>
            <w:hideMark/>
          </w:tcPr>
          <w:p w:rsidR="00255745" w:rsidRPr="006239D4" w:rsidRDefault="00255745" w:rsidP="00C40BA5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lang w:eastAsia="de-DE"/>
              </w:rPr>
              <w:t>Description</w:t>
            </w:r>
          </w:p>
        </w:tc>
      </w:tr>
      <w:tr w:rsidR="00255745" w:rsidRPr="006239D4" w:rsidTr="00C40BA5">
        <w:trPr>
          <w:trHeight w:val="315"/>
        </w:trPr>
        <w:tc>
          <w:tcPr>
            <w:tcW w:w="1589" w:type="pct"/>
            <w:shd w:val="clear" w:color="auto" w:fill="auto"/>
            <w:noWrap/>
            <w:vAlign w:val="center"/>
            <w:hideMark/>
          </w:tcPr>
          <w:p w:rsidR="00255745" w:rsidRDefault="00255745" w:rsidP="00C40BA5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:rsidR="00255745" w:rsidRDefault="00255745" w:rsidP="00C40BA5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6239D4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asram:IdentificationIdentifier</w:t>
            </w:r>
          </w:p>
          <w:p w:rsidR="00255745" w:rsidRPr="006239D4" w:rsidRDefault="00255745" w:rsidP="00C40BA5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</w:p>
        </w:tc>
        <w:tc>
          <w:tcPr>
            <w:tcW w:w="630" w:type="pct"/>
            <w:shd w:val="clear" w:color="auto" w:fill="auto"/>
            <w:vAlign w:val="center"/>
            <w:hideMark/>
          </w:tcPr>
          <w:p w:rsidR="00255745" w:rsidRPr="006239D4" w:rsidRDefault="00255745" w:rsidP="00C40BA5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 w:rsidRPr="006239D4">
              <w:rPr>
                <w:rFonts w:eastAsia="Times New Roman" w:cs="Arial"/>
                <w:color w:val="000000"/>
                <w:szCs w:val="20"/>
                <w:lang w:eastAsia="de-DE"/>
              </w:rPr>
              <w:t>String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255745" w:rsidRPr="006239D4" w:rsidRDefault="00255745" w:rsidP="00C40BA5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eastAsia="de-DE"/>
              </w:rPr>
              <w:t>70</w:t>
            </w:r>
          </w:p>
        </w:tc>
        <w:tc>
          <w:tcPr>
            <w:tcW w:w="621" w:type="pct"/>
            <w:shd w:val="clear" w:color="auto" w:fill="auto"/>
            <w:noWrap/>
            <w:vAlign w:val="center"/>
            <w:hideMark/>
          </w:tcPr>
          <w:p w:rsidR="00255745" w:rsidRPr="006239D4" w:rsidRDefault="00255745" w:rsidP="00C40BA5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4</w:t>
            </w:r>
          </w:p>
        </w:tc>
        <w:tc>
          <w:tcPr>
            <w:tcW w:w="917" w:type="pct"/>
            <w:shd w:val="clear" w:color="auto" w:fill="auto"/>
            <w:noWrap/>
            <w:vAlign w:val="center"/>
            <w:hideMark/>
          </w:tcPr>
          <w:p w:rsidR="00255745" w:rsidRPr="006239D4" w:rsidRDefault="00255745" w:rsidP="00C40BA5">
            <w:pPr>
              <w:spacing w:line="240" w:lineRule="auto"/>
              <w:jc w:val="center"/>
              <w:rPr>
                <w:rFonts w:eastAsia="Times New Roman" w:cs="Arial"/>
                <w:color w:val="000000"/>
                <w:szCs w:val="20"/>
                <w:lang w:val="de-DE" w:eastAsia="de-DE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de-DE"/>
              </w:rPr>
              <w:t>SupplyOn</w:t>
            </w:r>
          </w:p>
        </w:tc>
        <w:tc>
          <w:tcPr>
            <w:tcW w:w="623" w:type="pct"/>
            <w:shd w:val="clear" w:color="auto" w:fill="auto"/>
            <w:noWrap/>
            <w:vAlign w:val="center"/>
            <w:hideMark/>
          </w:tcPr>
          <w:p w:rsidR="00255745" w:rsidRPr="006239D4" w:rsidRDefault="00255745" w:rsidP="00C40BA5">
            <w:pPr>
              <w:spacing w:line="240" w:lineRule="auto"/>
              <w:jc w:val="center"/>
              <w:rPr>
                <w:rFonts w:eastAsia="Times New Roman"/>
                <w:color w:val="000000"/>
                <w:lang w:val="de-DE" w:eastAsia="de-DE"/>
              </w:rPr>
            </w:pPr>
            <w:r>
              <w:rPr>
                <w:rFonts w:eastAsia="Times New Roman"/>
                <w:color w:val="000000"/>
                <w:lang w:eastAsia="de-DE"/>
              </w:rPr>
              <w:t>M</w:t>
            </w:r>
          </w:p>
        </w:tc>
      </w:tr>
      <w:tr w:rsidR="00C40BA5" w:rsidRPr="006239D4" w:rsidTr="00C40BA5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C40BA5" w:rsidRDefault="00C40BA5" w:rsidP="00C40BA5">
            <w:pPr>
              <w:spacing w:line="240" w:lineRule="auto"/>
              <w:rPr>
                <w:b/>
                <w:lang w:eastAsia="de-DE"/>
              </w:rPr>
            </w:pPr>
          </w:p>
          <w:p w:rsidR="004427B1" w:rsidRDefault="00C40BA5" w:rsidP="00C40BA5">
            <w:pPr>
              <w:spacing w:line="240" w:lineRule="auto"/>
              <w:rPr>
                <w:b/>
                <w:lang w:eastAsia="de-DE"/>
              </w:rPr>
            </w:pPr>
            <w:r w:rsidRPr="004A5DC5">
              <w:rPr>
                <w:b/>
                <w:lang w:eastAsia="de-DE"/>
              </w:rPr>
              <w:t>SenderInfo</w:t>
            </w:r>
            <w:r w:rsidR="004427B1">
              <w:rPr>
                <w:b/>
                <w:lang w:eastAsia="de-DE"/>
              </w:rPr>
              <w:t xml:space="preserve"> / SystemOrigin </w:t>
            </w:r>
            <w:r w:rsidRPr="004A5DC5">
              <w:rPr>
                <w:b/>
                <w:lang w:eastAsia="de-DE"/>
              </w:rPr>
              <w:t>:</w:t>
            </w:r>
            <w:r>
              <w:rPr>
                <w:b/>
                <w:lang w:eastAsia="de-DE"/>
              </w:rPr>
              <w:t xml:space="preserve"> </w:t>
            </w:r>
          </w:p>
          <w:p w:rsidR="004427B1" w:rsidRDefault="004427B1" w:rsidP="004427B1">
            <w:pPr>
              <w:spacing w:line="240" w:lineRule="auto"/>
              <w:rPr>
                <w:lang w:eastAsia="de-DE"/>
              </w:rPr>
            </w:pPr>
            <w:r>
              <w:rPr>
                <w:lang w:eastAsia="de-DE"/>
              </w:rPr>
              <w:t>P</w:t>
            </w:r>
            <w:r w:rsidR="00C40BA5">
              <w:rPr>
                <w:lang w:eastAsia="de-DE"/>
              </w:rPr>
              <w:t xml:space="preserve">arty who sends this XML message </w:t>
            </w:r>
            <w:r>
              <w:rPr>
                <w:lang w:eastAsia="de-DE"/>
              </w:rPr>
              <w:t>(</w:t>
            </w:r>
            <w:r w:rsidRPr="00A51508">
              <w:rPr>
                <w:lang w:eastAsia="de-DE"/>
              </w:rPr>
              <w:t>The system within the message gets created</w:t>
            </w:r>
            <w:r>
              <w:rPr>
                <w:lang w:eastAsia="de-DE"/>
              </w:rPr>
              <w:t>).</w:t>
            </w:r>
          </w:p>
          <w:p w:rsidR="00C40BA5" w:rsidRDefault="00C40BA5" w:rsidP="00C40BA5">
            <w:pPr>
              <w:spacing w:line="240" w:lineRule="auto"/>
              <w:rPr>
                <w:lang w:eastAsia="de-DE"/>
              </w:rPr>
            </w:pPr>
            <w:r>
              <w:rPr>
                <w:lang w:eastAsia="de-DE"/>
              </w:rPr>
              <w:t>No key, just for better traceability.</w:t>
            </w:r>
          </w:p>
          <w:p w:rsidR="00C40BA5" w:rsidRDefault="00C40BA5" w:rsidP="004427B1">
            <w:pPr>
              <w:spacing w:line="240" w:lineRule="auto"/>
              <w:rPr>
                <w:rFonts w:eastAsia="Times New Roman"/>
                <w:color w:val="000000"/>
                <w:lang w:eastAsia="de-DE"/>
              </w:rPr>
            </w:pPr>
          </w:p>
        </w:tc>
      </w:tr>
    </w:tbl>
    <w:p w:rsidR="00255745" w:rsidRPr="00A46A31" w:rsidRDefault="00255745" w:rsidP="00A46A31"/>
    <w:sectPr w:rsidR="00255745" w:rsidRPr="00A46A31" w:rsidSect="00805D39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1418" w:right="1134" w:bottom="1134" w:left="1418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E39" w:rsidRDefault="007B5E39" w:rsidP="009020CE">
      <w:pPr>
        <w:spacing w:line="240" w:lineRule="auto"/>
      </w:pPr>
      <w:r>
        <w:separator/>
      </w:r>
    </w:p>
  </w:endnote>
  <w:endnote w:type="continuationSeparator" w:id="0">
    <w:p w:rsidR="007B5E39" w:rsidRDefault="007B5E39" w:rsidP="009020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TSyntax Regular">
    <w:altName w:val="Corbe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E58" w:rsidRDefault="001E6E58" w:rsidP="00163B66">
    <w:pPr>
      <w:pBdr>
        <w:top w:val="single" w:sz="4" w:space="1" w:color="auto"/>
      </w:pBdr>
      <w:spacing w:line="200" w:lineRule="exact"/>
      <w:rPr>
        <w:rFonts w:eastAsia="Times New Roman"/>
        <w:kern w:val="10"/>
        <w:sz w:val="16"/>
        <w:szCs w:val="20"/>
        <w:lang w:eastAsia="de-DE"/>
      </w:rPr>
    </w:pPr>
  </w:p>
  <w:p w:rsidR="001E6E58" w:rsidRDefault="001E6E58" w:rsidP="00163B66">
    <w:pPr>
      <w:spacing w:line="200" w:lineRule="exact"/>
      <w:rPr>
        <w:rFonts w:eastAsia="Times New Roman"/>
        <w:kern w:val="10"/>
        <w:sz w:val="16"/>
        <w:szCs w:val="20"/>
        <w:lang w:eastAsia="de-DE"/>
      </w:rPr>
    </w:pPr>
  </w:p>
  <w:p w:rsidR="001E6E58" w:rsidRPr="003C228A" w:rsidRDefault="001E6E58" w:rsidP="00827D6A">
    <w:pPr>
      <w:tabs>
        <w:tab w:val="center" w:pos="4678"/>
        <w:tab w:val="right" w:pos="9356"/>
      </w:tabs>
      <w:spacing w:line="200" w:lineRule="exact"/>
      <w:rPr>
        <w:rFonts w:eastAsia="Times New Roman"/>
        <w:kern w:val="10"/>
        <w:sz w:val="16"/>
        <w:szCs w:val="20"/>
        <w:lang w:eastAsia="de-DE"/>
      </w:rPr>
    </w:pPr>
    <w:r>
      <w:rPr>
        <w:rFonts w:eastAsia="Times New Roman"/>
        <w:kern w:val="10"/>
        <w:sz w:val="16"/>
        <w:szCs w:val="20"/>
        <w:lang w:eastAsia="de-DE"/>
      </w:rPr>
      <w:tab/>
      <w:t xml:space="preserve"> </w:t>
    </w:r>
    <w:bookmarkStart w:id="122" w:name="SUPPLYONCATEGORY1"/>
    <w:r>
      <w:rPr>
        <w:rFonts w:eastAsia="Times New Roman"/>
        <w:kern w:val="10"/>
        <w:sz w:val="16"/>
        <w:szCs w:val="20"/>
        <w:lang w:eastAsia="de-DE"/>
      </w:rPr>
      <w:t>SupplyO</w:t>
    </w:r>
    <w:bookmarkEnd w:id="122"/>
    <w:r>
      <w:rPr>
        <w:rFonts w:eastAsia="Times New Roman"/>
        <w:kern w:val="10"/>
        <w:sz w:val="16"/>
        <w:szCs w:val="20"/>
        <w:lang w:eastAsia="de-DE"/>
      </w:rPr>
      <w:t>n Public</w:t>
    </w:r>
    <w:r>
      <w:rPr>
        <w:rFonts w:eastAsia="Times New Roman"/>
        <w:kern w:val="10"/>
        <w:sz w:val="16"/>
        <w:szCs w:val="20"/>
        <w:lang w:eastAsia="de-DE"/>
      </w:rPr>
      <w:tab/>
    </w:r>
    <w:r w:rsidR="00E1569B">
      <w:rPr>
        <w:rFonts w:eastAsia="Times New Roman"/>
        <w:kern w:val="10"/>
        <w:sz w:val="16"/>
        <w:szCs w:val="20"/>
        <w:lang w:eastAsia="de-DE"/>
      </w:rPr>
      <w:fldChar w:fldCharType="begin"/>
    </w:r>
    <w:r>
      <w:rPr>
        <w:rFonts w:eastAsia="Times New Roman"/>
        <w:kern w:val="10"/>
        <w:sz w:val="16"/>
        <w:szCs w:val="20"/>
        <w:lang w:eastAsia="de-DE"/>
      </w:rPr>
      <w:instrText xml:space="preserve"> PAGE   \* MERGEFORMAT </w:instrText>
    </w:r>
    <w:r w:rsidR="00E1569B">
      <w:rPr>
        <w:rFonts w:eastAsia="Times New Roman"/>
        <w:kern w:val="10"/>
        <w:sz w:val="16"/>
        <w:szCs w:val="20"/>
        <w:lang w:eastAsia="de-DE"/>
      </w:rPr>
      <w:fldChar w:fldCharType="separate"/>
    </w:r>
    <w:r w:rsidR="00C40FD8">
      <w:rPr>
        <w:rFonts w:eastAsia="Times New Roman"/>
        <w:noProof/>
        <w:kern w:val="10"/>
        <w:sz w:val="16"/>
        <w:szCs w:val="20"/>
        <w:lang w:eastAsia="de-DE"/>
      </w:rPr>
      <w:t>2</w:t>
    </w:r>
    <w:r w:rsidR="00E1569B">
      <w:rPr>
        <w:rFonts w:eastAsia="Times New Roman"/>
        <w:kern w:val="10"/>
        <w:sz w:val="16"/>
        <w:szCs w:val="20"/>
        <w:lang w:eastAsia="de-DE"/>
      </w:rPr>
      <w:fldChar w:fldCharType="end"/>
    </w:r>
    <w:r>
      <w:rPr>
        <w:rFonts w:eastAsia="Times New Roman"/>
        <w:kern w:val="10"/>
        <w:sz w:val="16"/>
        <w:szCs w:val="20"/>
        <w:lang w:eastAsia="de-DE"/>
      </w:rPr>
      <w:t>/</w:t>
    </w:r>
    <w:r w:rsidR="007B5E39">
      <w:fldChar w:fldCharType="begin"/>
    </w:r>
    <w:r w:rsidR="007B5E39">
      <w:instrText xml:space="preserve"> NUMPAGES   \* MERGEFORMAT </w:instrText>
    </w:r>
    <w:r w:rsidR="007B5E39">
      <w:fldChar w:fldCharType="separate"/>
    </w:r>
    <w:r w:rsidR="00C40FD8" w:rsidRPr="00C40FD8">
      <w:rPr>
        <w:rFonts w:eastAsia="Times New Roman"/>
        <w:noProof/>
        <w:kern w:val="10"/>
        <w:sz w:val="16"/>
        <w:szCs w:val="20"/>
        <w:lang w:eastAsia="de-DE"/>
      </w:rPr>
      <w:t>65</w:t>
    </w:r>
    <w:r w:rsidR="007B5E39">
      <w:rPr>
        <w:rFonts w:eastAsia="Times New Roman"/>
        <w:noProof/>
        <w:kern w:val="10"/>
        <w:sz w:val="16"/>
        <w:szCs w:val="20"/>
        <w:lang w:eastAsia="de-D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E58" w:rsidRDefault="001E6E58" w:rsidP="00163B66">
    <w:pPr>
      <w:pBdr>
        <w:top w:val="single" w:sz="4" w:space="1" w:color="auto"/>
      </w:pBdr>
      <w:spacing w:line="200" w:lineRule="exact"/>
      <w:rPr>
        <w:rFonts w:eastAsia="Times New Roman"/>
        <w:kern w:val="10"/>
        <w:sz w:val="16"/>
        <w:szCs w:val="20"/>
        <w:lang w:eastAsia="de-DE"/>
      </w:rPr>
    </w:pPr>
  </w:p>
  <w:p w:rsidR="001E6E58" w:rsidRDefault="001E6E58" w:rsidP="00163B66">
    <w:pPr>
      <w:spacing w:line="200" w:lineRule="exact"/>
      <w:rPr>
        <w:rFonts w:eastAsia="Times New Roman"/>
        <w:kern w:val="10"/>
        <w:sz w:val="16"/>
        <w:szCs w:val="20"/>
        <w:lang w:eastAsia="de-DE"/>
      </w:rPr>
    </w:pPr>
  </w:p>
  <w:p w:rsidR="001E6E58" w:rsidRPr="00837FEB" w:rsidRDefault="001E6E58" w:rsidP="0014605C">
    <w:pPr>
      <w:tabs>
        <w:tab w:val="center" w:pos="4678"/>
        <w:tab w:val="right" w:pos="9356"/>
      </w:tabs>
      <w:spacing w:line="200" w:lineRule="exact"/>
      <w:rPr>
        <w:rFonts w:eastAsia="Times New Roman"/>
        <w:kern w:val="10"/>
        <w:sz w:val="16"/>
        <w:szCs w:val="20"/>
        <w:lang w:eastAsia="de-DE"/>
      </w:rPr>
    </w:pPr>
    <w:r>
      <w:rPr>
        <w:rFonts w:eastAsia="Times New Roman"/>
        <w:kern w:val="10"/>
        <w:sz w:val="16"/>
        <w:szCs w:val="20"/>
        <w:lang w:eastAsia="de-DE"/>
      </w:rPr>
      <w:tab/>
      <w:t xml:space="preserve"> </w:t>
    </w:r>
    <w:bookmarkStart w:id="123" w:name="SUPPLYONCATEGORY"/>
    <w:r>
      <w:rPr>
        <w:rFonts w:eastAsia="Times New Roman"/>
        <w:kern w:val="10"/>
        <w:sz w:val="16"/>
        <w:szCs w:val="20"/>
        <w:lang w:eastAsia="de-DE"/>
      </w:rPr>
      <w:t xml:space="preserve">SupplyOn </w:t>
    </w:r>
    <w:bookmarkEnd w:id="123"/>
    <w:r>
      <w:rPr>
        <w:rFonts w:eastAsia="Times New Roman"/>
        <w:kern w:val="10"/>
        <w:sz w:val="16"/>
        <w:szCs w:val="20"/>
        <w:lang w:eastAsia="de-DE"/>
      </w:rPr>
      <w:t>Public</w:t>
    </w:r>
    <w:r>
      <w:rPr>
        <w:rFonts w:eastAsia="Times New Roman"/>
        <w:kern w:val="10"/>
        <w:sz w:val="16"/>
        <w:szCs w:val="20"/>
        <w:lang w:eastAsia="de-DE"/>
      </w:rPr>
      <w:tab/>
    </w:r>
    <w:r w:rsidR="00E1569B">
      <w:rPr>
        <w:rFonts w:eastAsia="Times New Roman"/>
        <w:kern w:val="10"/>
        <w:sz w:val="16"/>
        <w:szCs w:val="20"/>
        <w:lang w:eastAsia="de-DE"/>
      </w:rPr>
      <w:fldChar w:fldCharType="begin"/>
    </w:r>
    <w:r>
      <w:rPr>
        <w:rFonts w:eastAsia="Times New Roman"/>
        <w:kern w:val="10"/>
        <w:sz w:val="16"/>
        <w:szCs w:val="20"/>
        <w:lang w:eastAsia="de-DE"/>
      </w:rPr>
      <w:instrText xml:space="preserve"> PAGE   \* MERGEFORMAT </w:instrText>
    </w:r>
    <w:r w:rsidR="00E1569B">
      <w:rPr>
        <w:rFonts w:eastAsia="Times New Roman"/>
        <w:kern w:val="10"/>
        <w:sz w:val="16"/>
        <w:szCs w:val="20"/>
        <w:lang w:eastAsia="de-DE"/>
      </w:rPr>
      <w:fldChar w:fldCharType="separate"/>
    </w:r>
    <w:r w:rsidR="00C40FD8">
      <w:rPr>
        <w:rFonts w:eastAsia="Times New Roman"/>
        <w:noProof/>
        <w:kern w:val="10"/>
        <w:sz w:val="16"/>
        <w:szCs w:val="20"/>
        <w:lang w:eastAsia="de-DE"/>
      </w:rPr>
      <w:t>1</w:t>
    </w:r>
    <w:r w:rsidR="00E1569B">
      <w:rPr>
        <w:rFonts w:eastAsia="Times New Roman"/>
        <w:kern w:val="10"/>
        <w:sz w:val="16"/>
        <w:szCs w:val="20"/>
        <w:lang w:eastAsia="de-DE"/>
      </w:rPr>
      <w:fldChar w:fldCharType="end"/>
    </w:r>
    <w:r>
      <w:rPr>
        <w:rFonts w:eastAsia="Times New Roman"/>
        <w:kern w:val="10"/>
        <w:sz w:val="16"/>
        <w:szCs w:val="20"/>
        <w:lang w:eastAsia="de-DE"/>
      </w:rPr>
      <w:t>/</w:t>
    </w:r>
    <w:r w:rsidR="007B5E39">
      <w:fldChar w:fldCharType="begin"/>
    </w:r>
    <w:r w:rsidR="007B5E39">
      <w:instrText xml:space="preserve"> NUMPAGES   \* MERGEFORMAT </w:instrText>
    </w:r>
    <w:r w:rsidR="007B5E39">
      <w:fldChar w:fldCharType="separate"/>
    </w:r>
    <w:r w:rsidR="00C40FD8" w:rsidRPr="00C40FD8">
      <w:rPr>
        <w:rFonts w:eastAsia="Times New Roman"/>
        <w:noProof/>
        <w:kern w:val="10"/>
        <w:sz w:val="16"/>
        <w:szCs w:val="20"/>
        <w:lang w:eastAsia="de-DE"/>
      </w:rPr>
      <w:t>65</w:t>
    </w:r>
    <w:r w:rsidR="007B5E39">
      <w:rPr>
        <w:rFonts w:eastAsia="Times New Roman"/>
        <w:noProof/>
        <w:kern w:val="10"/>
        <w:sz w:val="16"/>
        <w:szCs w:val="20"/>
        <w:lang w:eastAsia="de-D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E39" w:rsidRDefault="007B5E39" w:rsidP="009020CE">
      <w:pPr>
        <w:spacing w:line="240" w:lineRule="auto"/>
      </w:pPr>
      <w:r>
        <w:separator/>
      </w:r>
    </w:p>
  </w:footnote>
  <w:footnote w:type="continuationSeparator" w:id="0">
    <w:p w:rsidR="007B5E39" w:rsidRDefault="007B5E39" w:rsidP="009020C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E58" w:rsidRDefault="001E6E58" w:rsidP="00F02CD0">
    <w:pPr>
      <w:pStyle w:val="Kopfzeile"/>
      <w:tabs>
        <w:tab w:val="clear" w:pos="4536"/>
        <w:tab w:val="clear" w:pos="9072"/>
        <w:tab w:val="left" w:pos="1460"/>
      </w:tabs>
    </w:pPr>
    <w:r>
      <w:rPr>
        <w:noProof/>
        <w:lang w:eastAsia="zh-TW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5171440</wp:posOffset>
          </wp:positionH>
          <wp:positionV relativeFrom="page">
            <wp:posOffset>288290</wp:posOffset>
          </wp:positionV>
          <wp:extent cx="971550" cy="374650"/>
          <wp:effectExtent l="19050" t="0" r="0" b="0"/>
          <wp:wrapNone/>
          <wp:docPr id="2" name="Bild 11" descr="supplyon_logo_hks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1" descr="supplyon_logo_hks4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374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E58" w:rsidRDefault="001E6E58" w:rsidP="00F02CD0">
    <w:pPr>
      <w:pStyle w:val="Kopfzeile"/>
      <w:tabs>
        <w:tab w:val="clear" w:pos="9072"/>
      </w:tabs>
    </w:pPr>
    <w:r>
      <w:rPr>
        <w:noProof/>
        <w:lang w:eastAsia="zh-TW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4500880</wp:posOffset>
          </wp:positionH>
          <wp:positionV relativeFrom="page">
            <wp:posOffset>288290</wp:posOffset>
          </wp:positionV>
          <wp:extent cx="1733550" cy="657225"/>
          <wp:effectExtent l="19050" t="0" r="0" b="0"/>
          <wp:wrapNone/>
          <wp:docPr id="1" name="Bild 4" descr="supplyon_logo_hks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4" descr="supplyon_logo_hks4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84DBD"/>
    <w:multiLevelType w:val="multilevel"/>
    <w:tmpl w:val="4FE68D7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830" w:hanging="111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830" w:hanging="1110"/>
      </w:pPr>
      <w:rPr>
        <w:rFonts w:hint="default"/>
      </w:rPr>
    </w:lvl>
    <w:lvl w:ilvl="3">
      <w:start w:val="7"/>
      <w:numFmt w:val="decimal"/>
      <w:isLgl/>
      <w:lvlText w:val="%1.%2.%3.%4"/>
      <w:lvlJc w:val="left"/>
      <w:pPr>
        <w:ind w:left="1830" w:hanging="11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0" w:hanging="11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>
    <w:nsid w:val="61141A66"/>
    <w:multiLevelType w:val="multilevel"/>
    <w:tmpl w:val="0802AED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sz w:val="32"/>
        <w:szCs w:val="32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1148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>
    <w:nsid w:val="6125178C"/>
    <w:multiLevelType w:val="hybridMultilevel"/>
    <w:tmpl w:val="2D36EDEC"/>
    <w:lvl w:ilvl="0" w:tplc="1ED2E26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CE4AE7"/>
    <w:multiLevelType w:val="hybridMultilevel"/>
    <w:tmpl w:val="8844FFFA"/>
    <w:lvl w:ilvl="0" w:tplc="1ED2E26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  <w:lvlOverride w:ilvl="0">
      <w:startOverride w:val="4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8"/>
    </w:lvlOverride>
    <w:lvlOverride w:ilvl="5">
      <w:startOverride w:val="1"/>
    </w:lvlOverride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1171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779C"/>
    <w:rsid w:val="000002BF"/>
    <w:rsid w:val="000022B6"/>
    <w:rsid w:val="00002FAD"/>
    <w:rsid w:val="000034B4"/>
    <w:rsid w:val="00003D10"/>
    <w:rsid w:val="000048B3"/>
    <w:rsid w:val="000052F8"/>
    <w:rsid w:val="00005CCA"/>
    <w:rsid w:val="00006B6B"/>
    <w:rsid w:val="00006E55"/>
    <w:rsid w:val="00011171"/>
    <w:rsid w:val="00012880"/>
    <w:rsid w:val="00013B21"/>
    <w:rsid w:val="0001530C"/>
    <w:rsid w:val="0001625D"/>
    <w:rsid w:val="000165DF"/>
    <w:rsid w:val="00017DF5"/>
    <w:rsid w:val="0002289E"/>
    <w:rsid w:val="00022CAA"/>
    <w:rsid w:val="00022D10"/>
    <w:rsid w:val="00023A07"/>
    <w:rsid w:val="000244FB"/>
    <w:rsid w:val="00027D86"/>
    <w:rsid w:val="000322CF"/>
    <w:rsid w:val="0003349C"/>
    <w:rsid w:val="000360C3"/>
    <w:rsid w:val="0003622C"/>
    <w:rsid w:val="000402A4"/>
    <w:rsid w:val="0004261E"/>
    <w:rsid w:val="00042A07"/>
    <w:rsid w:val="00043272"/>
    <w:rsid w:val="0004392B"/>
    <w:rsid w:val="000475BD"/>
    <w:rsid w:val="00051C50"/>
    <w:rsid w:val="000536BA"/>
    <w:rsid w:val="000536FC"/>
    <w:rsid w:val="0005512E"/>
    <w:rsid w:val="000563E0"/>
    <w:rsid w:val="000619B4"/>
    <w:rsid w:val="0006226D"/>
    <w:rsid w:val="000629F2"/>
    <w:rsid w:val="00063790"/>
    <w:rsid w:val="00063CD6"/>
    <w:rsid w:val="00064134"/>
    <w:rsid w:val="000648E2"/>
    <w:rsid w:val="00064F9C"/>
    <w:rsid w:val="00066331"/>
    <w:rsid w:val="00066A9A"/>
    <w:rsid w:val="00067346"/>
    <w:rsid w:val="0006754B"/>
    <w:rsid w:val="00070D73"/>
    <w:rsid w:val="00071127"/>
    <w:rsid w:val="000725BF"/>
    <w:rsid w:val="00074091"/>
    <w:rsid w:val="00074742"/>
    <w:rsid w:val="0007605A"/>
    <w:rsid w:val="00076310"/>
    <w:rsid w:val="00076618"/>
    <w:rsid w:val="0008007C"/>
    <w:rsid w:val="000812B5"/>
    <w:rsid w:val="00081BD4"/>
    <w:rsid w:val="0008297C"/>
    <w:rsid w:val="00083F53"/>
    <w:rsid w:val="00087E9A"/>
    <w:rsid w:val="00090DFA"/>
    <w:rsid w:val="00091405"/>
    <w:rsid w:val="0009148F"/>
    <w:rsid w:val="000920C7"/>
    <w:rsid w:val="000920F7"/>
    <w:rsid w:val="00092152"/>
    <w:rsid w:val="000927AD"/>
    <w:rsid w:val="00093060"/>
    <w:rsid w:val="00094A11"/>
    <w:rsid w:val="000952C7"/>
    <w:rsid w:val="00095E29"/>
    <w:rsid w:val="0009612A"/>
    <w:rsid w:val="00096C32"/>
    <w:rsid w:val="00096FD5"/>
    <w:rsid w:val="000978B7"/>
    <w:rsid w:val="000A003E"/>
    <w:rsid w:val="000A2AE3"/>
    <w:rsid w:val="000A2D63"/>
    <w:rsid w:val="000A3056"/>
    <w:rsid w:val="000A36D2"/>
    <w:rsid w:val="000A4372"/>
    <w:rsid w:val="000A453B"/>
    <w:rsid w:val="000A5BF4"/>
    <w:rsid w:val="000A7C87"/>
    <w:rsid w:val="000B0CDC"/>
    <w:rsid w:val="000B1CCF"/>
    <w:rsid w:val="000B3CF9"/>
    <w:rsid w:val="000B499B"/>
    <w:rsid w:val="000B49F9"/>
    <w:rsid w:val="000B5496"/>
    <w:rsid w:val="000B572E"/>
    <w:rsid w:val="000B6119"/>
    <w:rsid w:val="000B6F81"/>
    <w:rsid w:val="000C0396"/>
    <w:rsid w:val="000C299C"/>
    <w:rsid w:val="000C32D1"/>
    <w:rsid w:val="000C4394"/>
    <w:rsid w:val="000C61FC"/>
    <w:rsid w:val="000C6F49"/>
    <w:rsid w:val="000D2628"/>
    <w:rsid w:val="000D3051"/>
    <w:rsid w:val="000D4E5D"/>
    <w:rsid w:val="000E08AE"/>
    <w:rsid w:val="000E1030"/>
    <w:rsid w:val="000E1FCD"/>
    <w:rsid w:val="000E5967"/>
    <w:rsid w:val="000E63CF"/>
    <w:rsid w:val="000E6947"/>
    <w:rsid w:val="000E779C"/>
    <w:rsid w:val="000E7D9B"/>
    <w:rsid w:val="000F0614"/>
    <w:rsid w:val="000F30E7"/>
    <w:rsid w:val="000F31E9"/>
    <w:rsid w:val="000F3EB9"/>
    <w:rsid w:val="000F3F61"/>
    <w:rsid w:val="000F3FA3"/>
    <w:rsid w:val="000F462C"/>
    <w:rsid w:val="000F565C"/>
    <w:rsid w:val="000F5940"/>
    <w:rsid w:val="00101250"/>
    <w:rsid w:val="0010199C"/>
    <w:rsid w:val="001023E4"/>
    <w:rsid w:val="00102901"/>
    <w:rsid w:val="00104E14"/>
    <w:rsid w:val="00105ABA"/>
    <w:rsid w:val="00105B73"/>
    <w:rsid w:val="00106B4F"/>
    <w:rsid w:val="00106C73"/>
    <w:rsid w:val="00107148"/>
    <w:rsid w:val="00107796"/>
    <w:rsid w:val="0011271D"/>
    <w:rsid w:val="0011443A"/>
    <w:rsid w:val="00116BB7"/>
    <w:rsid w:val="00117A24"/>
    <w:rsid w:val="0012207C"/>
    <w:rsid w:val="00125089"/>
    <w:rsid w:val="001257E5"/>
    <w:rsid w:val="001259B1"/>
    <w:rsid w:val="001275AC"/>
    <w:rsid w:val="00127B70"/>
    <w:rsid w:val="001301EB"/>
    <w:rsid w:val="001321C2"/>
    <w:rsid w:val="00132C2D"/>
    <w:rsid w:val="0013537A"/>
    <w:rsid w:val="00135B14"/>
    <w:rsid w:val="00136A9E"/>
    <w:rsid w:val="0013791D"/>
    <w:rsid w:val="00137D25"/>
    <w:rsid w:val="00141C93"/>
    <w:rsid w:val="00143C72"/>
    <w:rsid w:val="00144AAB"/>
    <w:rsid w:val="00144E67"/>
    <w:rsid w:val="0014605C"/>
    <w:rsid w:val="00147440"/>
    <w:rsid w:val="0015020D"/>
    <w:rsid w:val="001503C3"/>
    <w:rsid w:val="001510E8"/>
    <w:rsid w:val="001512DF"/>
    <w:rsid w:val="00151489"/>
    <w:rsid w:val="00152F50"/>
    <w:rsid w:val="0015354A"/>
    <w:rsid w:val="0015448C"/>
    <w:rsid w:val="001549DC"/>
    <w:rsid w:val="00156B1D"/>
    <w:rsid w:val="00160579"/>
    <w:rsid w:val="00161C19"/>
    <w:rsid w:val="001621F3"/>
    <w:rsid w:val="0016269A"/>
    <w:rsid w:val="0016323B"/>
    <w:rsid w:val="00163B66"/>
    <w:rsid w:val="00163FDB"/>
    <w:rsid w:val="00164007"/>
    <w:rsid w:val="00165BAE"/>
    <w:rsid w:val="00165D80"/>
    <w:rsid w:val="001666D9"/>
    <w:rsid w:val="00166DF9"/>
    <w:rsid w:val="00167B70"/>
    <w:rsid w:val="00170071"/>
    <w:rsid w:val="0017080D"/>
    <w:rsid w:val="00170BEA"/>
    <w:rsid w:val="0017153E"/>
    <w:rsid w:val="0017245E"/>
    <w:rsid w:val="00173229"/>
    <w:rsid w:val="001733B6"/>
    <w:rsid w:val="00174B15"/>
    <w:rsid w:val="00174B39"/>
    <w:rsid w:val="00174D1C"/>
    <w:rsid w:val="001753A8"/>
    <w:rsid w:val="00177D0D"/>
    <w:rsid w:val="00181032"/>
    <w:rsid w:val="0018124A"/>
    <w:rsid w:val="00185D40"/>
    <w:rsid w:val="001864C0"/>
    <w:rsid w:val="00186623"/>
    <w:rsid w:val="00186BA8"/>
    <w:rsid w:val="001877DE"/>
    <w:rsid w:val="00190A40"/>
    <w:rsid w:val="001926FC"/>
    <w:rsid w:val="0019284A"/>
    <w:rsid w:val="00194225"/>
    <w:rsid w:val="001942D0"/>
    <w:rsid w:val="00194BFF"/>
    <w:rsid w:val="00195B02"/>
    <w:rsid w:val="00195B83"/>
    <w:rsid w:val="00195D67"/>
    <w:rsid w:val="00196759"/>
    <w:rsid w:val="00196994"/>
    <w:rsid w:val="001A0211"/>
    <w:rsid w:val="001A1409"/>
    <w:rsid w:val="001A1ACA"/>
    <w:rsid w:val="001A2887"/>
    <w:rsid w:val="001A31E4"/>
    <w:rsid w:val="001A3384"/>
    <w:rsid w:val="001A3D10"/>
    <w:rsid w:val="001A4008"/>
    <w:rsid w:val="001A48A1"/>
    <w:rsid w:val="001A496D"/>
    <w:rsid w:val="001A4EE5"/>
    <w:rsid w:val="001A578F"/>
    <w:rsid w:val="001A636E"/>
    <w:rsid w:val="001A6A95"/>
    <w:rsid w:val="001A6F2F"/>
    <w:rsid w:val="001B201A"/>
    <w:rsid w:val="001B26C2"/>
    <w:rsid w:val="001B398E"/>
    <w:rsid w:val="001B41DC"/>
    <w:rsid w:val="001B4DDD"/>
    <w:rsid w:val="001B57A9"/>
    <w:rsid w:val="001B5D17"/>
    <w:rsid w:val="001B627F"/>
    <w:rsid w:val="001B6AF6"/>
    <w:rsid w:val="001B7E6A"/>
    <w:rsid w:val="001C2448"/>
    <w:rsid w:val="001C3983"/>
    <w:rsid w:val="001C508D"/>
    <w:rsid w:val="001C50E1"/>
    <w:rsid w:val="001C64FE"/>
    <w:rsid w:val="001D11AF"/>
    <w:rsid w:val="001D22D7"/>
    <w:rsid w:val="001D3285"/>
    <w:rsid w:val="001D505B"/>
    <w:rsid w:val="001D6464"/>
    <w:rsid w:val="001D6CA1"/>
    <w:rsid w:val="001D6F64"/>
    <w:rsid w:val="001D6F91"/>
    <w:rsid w:val="001E0769"/>
    <w:rsid w:val="001E0CB2"/>
    <w:rsid w:val="001E1CD8"/>
    <w:rsid w:val="001E20FA"/>
    <w:rsid w:val="001E439B"/>
    <w:rsid w:val="001E5C71"/>
    <w:rsid w:val="001E6E58"/>
    <w:rsid w:val="001F05CF"/>
    <w:rsid w:val="001F3118"/>
    <w:rsid w:val="001F3F76"/>
    <w:rsid w:val="001F4173"/>
    <w:rsid w:val="001F478D"/>
    <w:rsid w:val="001F4F56"/>
    <w:rsid w:val="001F554E"/>
    <w:rsid w:val="001F55A2"/>
    <w:rsid w:val="001F5711"/>
    <w:rsid w:val="001F5C14"/>
    <w:rsid w:val="001F6103"/>
    <w:rsid w:val="001F6D64"/>
    <w:rsid w:val="001F7144"/>
    <w:rsid w:val="002010C0"/>
    <w:rsid w:val="00201ECD"/>
    <w:rsid w:val="00204E01"/>
    <w:rsid w:val="00206D20"/>
    <w:rsid w:val="002078E9"/>
    <w:rsid w:val="00207A6D"/>
    <w:rsid w:val="00212B25"/>
    <w:rsid w:val="00213C5B"/>
    <w:rsid w:val="00214763"/>
    <w:rsid w:val="0021637E"/>
    <w:rsid w:val="00216C73"/>
    <w:rsid w:val="00221B54"/>
    <w:rsid w:val="00223100"/>
    <w:rsid w:val="00223BFA"/>
    <w:rsid w:val="00223C45"/>
    <w:rsid w:val="002246DE"/>
    <w:rsid w:val="00224B79"/>
    <w:rsid w:val="002259AE"/>
    <w:rsid w:val="00227DF6"/>
    <w:rsid w:val="00230776"/>
    <w:rsid w:val="0023182F"/>
    <w:rsid w:val="00232283"/>
    <w:rsid w:val="00233BA1"/>
    <w:rsid w:val="002345E2"/>
    <w:rsid w:val="002347BA"/>
    <w:rsid w:val="0023595E"/>
    <w:rsid w:val="0023753E"/>
    <w:rsid w:val="0024033C"/>
    <w:rsid w:val="00240484"/>
    <w:rsid w:val="00243126"/>
    <w:rsid w:val="0024440C"/>
    <w:rsid w:val="00245310"/>
    <w:rsid w:val="0024648B"/>
    <w:rsid w:val="00246D79"/>
    <w:rsid w:val="00247CFC"/>
    <w:rsid w:val="00247FA2"/>
    <w:rsid w:val="002503BA"/>
    <w:rsid w:val="00250CC6"/>
    <w:rsid w:val="00251863"/>
    <w:rsid w:val="00251A3B"/>
    <w:rsid w:val="0025261F"/>
    <w:rsid w:val="00252DE6"/>
    <w:rsid w:val="00254049"/>
    <w:rsid w:val="00255005"/>
    <w:rsid w:val="00255745"/>
    <w:rsid w:val="00255881"/>
    <w:rsid w:val="00256523"/>
    <w:rsid w:val="00257984"/>
    <w:rsid w:val="002602BC"/>
    <w:rsid w:val="002603D0"/>
    <w:rsid w:val="00263326"/>
    <w:rsid w:val="002639D5"/>
    <w:rsid w:val="00265FFB"/>
    <w:rsid w:val="00266746"/>
    <w:rsid w:val="00266A1F"/>
    <w:rsid w:val="0026702D"/>
    <w:rsid w:val="00267908"/>
    <w:rsid w:val="002708DD"/>
    <w:rsid w:val="00271314"/>
    <w:rsid w:val="00271556"/>
    <w:rsid w:val="002718B5"/>
    <w:rsid w:val="00271D04"/>
    <w:rsid w:val="002726F2"/>
    <w:rsid w:val="00274D29"/>
    <w:rsid w:val="00275177"/>
    <w:rsid w:val="002754AE"/>
    <w:rsid w:val="00280117"/>
    <w:rsid w:val="002805E6"/>
    <w:rsid w:val="00281858"/>
    <w:rsid w:val="00281B66"/>
    <w:rsid w:val="00281D2B"/>
    <w:rsid w:val="00282064"/>
    <w:rsid w:val="00282898"/>
    <w:rsid w:val="002853CA"/>
    <w:rsid w:val="00285819"/>
    <w:rsid w:val="00287640"/>
    <w:rsid w:val="002876F2"/>
    <w:rsid w:val="002905FD"/>
    <w:rsid w:val="00291214"/>
    <w:rsid w:val="00291614"/>
    <w:rsid w:val="002923CD"/>
    <w:rsid w:val="00293325"/>
    <w:rsid w:val="00295403"/>
    <w:rsid w:val="002A1C4D"/>
    <w:rsid w:val="002A1C8A"/>
    <w:rsid w:val="002A215D"/>
    <w:rsid w:val="002A2652"/>
    <w:rsid w:val="002A580D"/>
    <w:rsid w:val="002A5C55"/>
    <w:rsid w:val="002A7C0D"/>
    <w:rsid w:val="002A7D78"/>
    <w:rsid w:val="002B02FC"/>
    <w:rsid w:val="002B04FD"/>
    <w:rsid w:val="002B14FA"/>
    <w:rsid w:val="002B63BD"/>
    <w:rsid w:val="002C0ADA"/>
    <w:rsid w:val="002C0E5B"/>
    <w:rsid w:val="002C1C22"/>
    <w:rsid w:val="002C3155"/>
    <w:rsid w:val="002C7B6E"/>
    <w:rsid w:val="002D0733"/>
    <w:rsid w:val="002D0D81"/>
    <w:rsid w:val="002D2FD2"/>
    <w:rsid w:val="002D3047"/>
    <w:rsid w:val="002D33E2"/>
    <w:rsid w:val="002D3BA0"/>
    <w:rsid w:val="002D4BAB"/>
    <w:rsid w:val="002D5BD8"/>
    <w:rsid w:val="002D5C33"/>
    <w:rsid w:val="002D6649"/>
    <w:rsid w:val="002D70FB"/>
    <w:rsid w:val="002E10B2"/>
    <w:rsid w:val="002E3408"/>
    <w:rsid w:val="002E4E95"/>
    <w:rsid w:val="002E5D0B"/>
    <w:rsid w:val="002E6113"/>
    <w:rsid w:val="002E677C"/>
    <w:rsid w:val="002E6DED"/>
    <w:rsid w:val="002E732E"/>
    <w:rsid w:val="002F42C5"/>
    <w:rsid w:val="002F5908"/>
    <w:rsid w:val="002F5A28"/>
    <w:rsid w:val="002F61CB"/>
    <w:rsid w:val="002F694D"/>
    <w:rsid w:val="003006E0"/>
    <w:rsid w:val="00300955"/>
    <w:rsid w:val="0030497D"/>
    <w:rsid w:val="0030545B"/>
    <w:rsid w:val="00307320"/>
    <w:rsid w:val="003079B9"/>
    <w:rsid w:val="00307B1A"/>
    <w:rsid w:val="003114A5"/>
    <w:rsid w:val="003124AF"/>
    <w:rsid w:val="003124EB"/>
    <w:rsid w:val="003125C6"/>
    <w:rsid w:val="00312F54"/>
    <w:rsid w:val="00313374"/>
    <w:rsid w:val="00315B17"/>
    <w:rsid w:val="00315CDD"/>
    <w:rsid w:val="003208FA"/>
    <w:rsid w:val="003223C3"/>
    <w:rsid w:val="00322D55"/>
    <w:rsid w:val="00323F3B"/>
    <w:rsid w:val="00325E53"/>
    <w:rsid w:val="00327229"/>
    <w:rsid w:val="00327D22"/>
    <w:rsid w:val="00330A22"/>
    <w:rsid w:val="00330ADD"/>
    <w:rsid w:val="00330CDD"/>
    <w:rsid w:val="00332530"/>
    <w:rsid w:val="00332607"/>
    <w:rsid w:val="00332D78"/>
    <w:rsid w:val="00333289"/>
    <w:rsid w:val="003333B6"/>
    <w:rsid w:val="0033595B"/>
    <w:rsid w:val="003370C5"/>
    <w:rsid w:val="003372EC"/>
    <w:rsid w:val="003373F1"/>
    <w:rsid w:val="00337738"/>
    <w:rsid w:val="0034008B"/>
    <w:rsid w:val="003417BD"/>
    <w:rsid w:val="003417CF"/>
    <w:rsid w:val="0034200D"/>
    <w:rsid w:val="0034290A"/>
    <w:rsid w:val="003430C9"/>
    <w:rsid w:val="003432CE"/>
    <w:rsid w:val="00346DF6"/>
    <w:rsid w:val="003509E9"/>
    <w:rsid w:val="00354550"/>
    <w:rsid w:val="00355255"/>
    <w:rsid w:val="00357A83"/>
    <w:rsid w:val="00361C16"/>
    <w:rsid w:val="00361C4D"/>
    <w:rsid w:val="00363B4E"/>
    <w:rsid w:val="0036456E"/>
    <w:rsid w:val="00370D55"/>
    <w:rsid w:val="003712A7"/>
    <w:rsid w:val="00371324"/>
    <w:rsid w:val="0037177C"/>
    <w:rsid w:val="00373A8C"/>
    <w:rsid w:val="00373BE1"/>
    <w:rsid w:val="00373BE5"/>
    <w:rsid w:val="00374E1B"/>
    <w:rsid w:val="00375172"/>
    <w:rsid w:val="003756A3"/>
    <w:rsid w:val="00375D0C"/>
    <w:rsid w:val="00375FA9"/>
    <w:rsid w:val="00377774"/>
    <w:rsid w:val="00377ADF"/>
    <w:rsid w:val="00380358"/>
    <w:rsid w:val="00380A70"/>
    <w:rsid w:val="00381ACC"/>
    <w:rsid w:val="00381F8A"/>
    <w:rsid w:val="003845B8"/>
    <w:rsid w:val="003849CB"/>
    <w:rsid w:val="003932F8"/>
    <w:rsid w:val="0039348B"/>
    <w:rsid w:val="0039743C"/>
    <w:rsid w:val="003A2042"/>
    <w:rsid w:val="003A48F6"/>
    <w:rsid w:val="003A49D4"/>
    <w:rsid w:val="003A7610"/>
    <w:rsid w:val="003B0198"/>
    <w:rsid w:val="003B0666"/>
    <w:rsid w:val="003B0FA2"/>
    <w:rsid w:val="003B436C"/>
    <w:rsid w:val="003B483F"/>
    <w:rsid w:val="003B4D39"/>
    <w:rsid w:val="003B4EAF"/>
    <w:rsid w:val="003B64AE"/>
    <w:rsid w:val="003B65B8"/>
    <w:rsid w:val="003B66B4"/>
    <w:rsid w:val="003B79AC"/>
    <w:rsid w:val="003C167E"/>
    <w:rsid w:val="003C1CA5"/>
    <w:rsid w:val="003C1D77"/>
    <w:rsid w:val="003C228A"/>
    <w:rsid w:val="003C3AE4"/>
    <w:rsid w:val="003C3D6D"/>
    <w:rsid w:val="003C4C43"/>
    <w:rsid w:val="003C4EE9"/>
    <w:rsid w:val="003C60FF"/>
    <w:rsid w:val="003C706C"/>
    <w:rsid w:val="003D06CA"/>
    <w:rsid w:val="003D15AC"/>
    <w:rsid w:val="003D2170"/>
    <w:rsid w:val="003D24BC"/>
    <w:rsid w:val="003D2AEC"/>
    <w:rsid w:val="003D370D"/>
    <w:rsid w:val="003D4456"/>
    <w:rsid w:val="003D4E31"/>
    <w:rsid w:val="003D52DF"/>
    <w:rsid w:val="003D6845"/>
    <w:rsid w:val="003D7BCC"/>
    <w:rsid w:val="003E0C1B"/>
    <w:rsid w:val="003E11CF"/>
    <w:rsid w:val="003E20EA"/>
    <w:rsid w:val="003E2AEB"/>
    <w:rsid w:val="003E2F90"/>
    <w:rsid w:val="003E30F3"/>
    <w:rsid w:val="003E3621"/>
    <w:rsid w:val="003E3BA0"/>
    <w:rsid w:val="003E4685"/>
    <w:rsid w:val="003E5B3C"/>
    <w:rsid w:val="003E6B10"/>
    <w:rsid w:val="003F0048"/>
    <w:rsid w:val="003F2D85"/>
    <w:rsid w:val="003F3442"/>
    <w:rsid w:val="003F43C5"/>
    <w:rsid w:val="003F46D4"/>
    <w:rsid w:val="003F4843"/>
    <w:rsid w:val="003F4F8B"/>
    <w:rsid w:val="003F51D5"/>
    <w:rsid w:val="003F5FC1"/>
    <w:rsid w:val="003F64DE"/>
    <w:rsid w:val="003F6B73"/>
    <w:rsid w:val="003F735A"/>
    <w:rsid w:val="003F73A2"/>
    <w:rsid w:val="003F7529"/>
    <w:rsid w:val="003F7E0B"/>
    <w:rsid w:val="004017BB"/>
    <w:rsid w:val="004035C9"/>
    <w:rsid w:val="00403CAA"/>
    <w:rsid w:val="0040450C"/>
    <w:rsid w:val="004051FF"/>
    <w:rsid w:val="004062B6"/>
    <w:rsid w:val="0041150A"/>
    <w:rsid w:val="00411564"/>
    <w:rsid w:val="0041304C"/>
    <w:rsid w:val="0041354C"/>
    <w:rsid w:val="00413817"/>
    <w:rsid w:val="00416560"/>
    <w:rsid w:val="00416AAC"/>
    <w:rsid w:val="00422743"/>
    <w:rsid w:val="0042600C"/>
    <w:rsid w:val="00430326"/>
    <w:rsid w:val="0043037D"/>
    <w:rsid w:val="00430EBC"/>
    <w:rsid w:val="0043175A"/>
    <w:rsid w:val="0043191C"/>
    <w:rsid w:val="004320A0"/>
    <w:rsid w:val="00432EBA"/>
    <w:rsid w:val="004330A4"/>
    <w:rsid w:val="00433F5D"/>
    <w:rsid w:val="00434FD1"/>
    <w:rsid w:val="00435C1B"/>
    <w:rsid w:val="00437191"/>
    <w:rsid w:val="00437BE9"/>
    <w:rsid w:val="00440847"/>
    <w:rsid w:val="00440863"/>
    <w:rsid w:val="00442369"/>
    <w:rsid w:val="004427B1"/>
    <w:rsid w:val="0044359D"/>
    <w:rsid w:val="004438B6"/>
    <w:rsid w:val="004444B6"/>
    <w:rsid w:val="00444A20"/>
    <w:rsid w:val="00444E98"/>
    <w:rsid w:val="004475D9"/>
    <w:rsid w:val="0045109F"/>
    <w:rsid w:val="0045322C"/>
    <w:rsid w:val="004532E0"/>
    <w:rsid w:val="004536FF"/>
    <w:rsid w:val="00454E07"/>
    <w:rsid w:val="004558E5"/>
    <w:rsid w:val="00455A35"/>
    <w:rsid w:val="00456520"/>
    <w:rsid w:val="004569FA"/>
    <w:rsid w:val="00456DCA"/>
    <w:rsid w:val="00456DD2"/>
    <w:rsid w:val="004571C2"/>
    <w:rsid w:val="0046206E"/>
    <w:rsid w:val="004649F4"/>
    <w:rsid w:val="00465618"/>
    <w:rsid w:val="00465ED2"/>
    <w:rsid w:val="00474C7C"/>
    <w:rsid w:val="004752CC"/>
    <w:rsid w:val="004759DF"/>
    <w:rsid w:val="00475BAE"/>
    <w:rsid w:val="00475E6A"/>
    <w:rsid w:val="00476F89"/>
    <w:rsid w:val="00477120"/>
    <w:rsid w:val="00477555"/>
    <w:rsid w:val="0048016F"/>
    <w:rsid w:val="00480C8F"/>
    <w:rsid w:val="0048205D"/>
    <w:rsid w:val="00482F1A"/>
    <w:rsid w:val="00482FCC"/>
    <w:rsid w:val="00484FD7"/>
    <w:rsid w:val="0048538D"/>
    <w:rsid w:val="00485A20"/>
    <w:rsid w:val="004873A9"/>
    <w:rsid w:val="004875F7"/>
    <w:rsid w:val="00491202"/>
    <w:rsid w:val="0049125B"/>
    <w:rsid w:val="00491B3A"/>
    <w:rsid w:val="004930D5"/>
    <w:rsid w:val="004930EC"/>
    <w:rsid w:val="004937F5"/>
    <w:rsid w:val="00493D35"/>
    <w:rsid w:val="00494DA6"/>
    <w:rsid w:val="00494F77"/>
    <w:rsid w:val="00495D99"/>
    <w:rsid w:val="00497725"/>
    <w:rsid w:val="004A1134"/>
    <w:rsid w:val="004A17ED"/>
    <w:rsid w:val="004A29FB"/>
    <w:rsid w:val="004A3E95"/>
    <w:rsid w:val="004A451C"/>
    <w:rsid w:val="004A492F"/>
    <w:rsid w:val="004A5911"/>
    <w:rsid w:val="004A5DC5"/>
    <w:rsid w:val="004A75F4"/>
    <w:rsid w:val="004A76AE"/>
    <w:rsid w:val="004B1571"/>
    <w:rsid w:val="004B1992"/>
    <w:rsid w:val="004B3439"/>
    <w:rsid w:val="004B3C29"/>
    <w:rsid w:val="004B3CD8"/>
    <w:rsid w:val="004B4414"/>
    <w:rsid w:val="004B6469"/>
    <w:rsid w:val="004B6826"/>
    <w:rsid w:val="004B6C34"/>
    <w:rsid w:val="004C1998"/>
    <w:rsid w:val="004C255A"/>
    <w:rsid w:val="004C32DB"/>
    <w:rsid w:val="004C3FDC"/>
    <w:rsid w:val="004C73EC"/>
    <w:rsid w:val="004C79CA"/>
    <w:rsid w:val="004D2225"/>
    <w:rsid w:val="004D340B"/>
    <w:rsid w:val="004D34CC"/>
    <w:rsid w:val="004D70F1"/>
    <w:rsid w:val="004D753C"/>
    <w:rsid w:val="004E0228"/>
    <w:rsid w:val="004E0F7F"/>
    <w:rsid w:val="004E2C03"/>
    <w:rsid w:val="004E3813"/>
    <w:rsid w:val="004E4B79"/>
    <w:rsid w:val="004E6CD3"/>
    <w:rsid w:val="004E7294"/>
    <w:rsid w:val="004E7BAB"/>
    <w:rsid w:val="004E7E4F"/>
    <w:rsid w:val="004F16E2"/>
    <w:rsid w:val="004F3D33"/>
    <w:rsid w:val="004F643A"/>
    <w:rsid w:val="004F66AD"/>
    <w:rsid w:val="004F66EE"/>
    <w:rsid w:val="004F69B3"/>
    <w:rsid w:val="004F7039"/>
    <w:rsid w:val="004F714C"/>
    <w:rsid w:val="0050014E"/>
    <w:rsid w:val="005025A0"/>
    <w:rsid w:val="005028F0"/>
    <w:rsid w:val="00502D24"/>
    <w:rsid w:val="005033A6"/>
    <w:rsid w:val="00503787"/>
    <w:rsid w:val="0050419A"/>
    <w:rsid w:val="00506243"/>
    <w:rsid w:val="00506400"/>
    <w:rsid w:val="005064B8"/>
    <w:rsid w:val="005065A0"/>
    <w:rsid w:val="00507517"/>
    <w:rsid w:val="00507715"/>
    <w:rsid w:val="00507803"/>
    <w:rsid w:val="00510F14"/>
    <w:rsid w:val="005118AF"/>
    <w:rsid w:val="00512FA6"/>
    <w:rsid w:val="00517B16"/>
    <w:rsid w:val="00517E33"/>
    <w:rsid w:val="00520590"/>
    <w:rsid w:val="00520B51"/>
    <w:rsid w:val="00520E61"/>
    <w:rsid w:val="0052136A"/>
    <w:rsid w:val="005219E3"/>
    <w:rsid w:val="00521B48"/>
    <w:rsid w:val="0052222F"/>
    <w:rsid w:val="00524A2B"/>
    <w:rsid w:val="00525194"/>
    <w:rsid w:val="00525609"/>
    <w:rsid w:val="00527FE0"/>
    <w:rsid w:val="00530352"/>
    <w:rsid w:val="0053080C"/>
    <w:rsid w:val="00531B2F"/>
    <w:rsid w:val="005325E5"/>
    <w:rsid w:val="005332A0"/>
    <w:rsid w:val="00534885"/>
    <w:rsid w:val="00535414"/>
    <w:rsid w:val="005357CB"/>
    <w:rsid w:val="0053622A"/>
    <w:rsid w:val="005379C6"/>
    <w:rsid w:val="005379DA"/>
    <w:rsid w:val="005407A2"/>
    <w:rsid w:val="0054148B"/>
    <w:rsid w:val="0054318B"/>
    <w:rsid w:val="00545C87"/>
    <w:rsid w:val="005475DA"/>
    <w:rsid w:val="00553A1E"/>
    <w:rsid w:val="00556AE6"/>
    <w:rsid w:val="00557313"/>
    <w:rsid w:val="005610FE"/>
    <w:rsid w:val="0056223A"/>
    <w:rsid w:val="00562469"/>
    <w:rsid w:val="00562E7D"/>
    <w:rsid w:val="00562EEA"/>
    <w:rsid w:val="00563E54"/>
    <w:rsid w:val="00567720"/>
    <w:rsid w:val="005679E2"/>
    <w:rsid w:val="00567BE3"/>
    <w:rsid w:val="00567DEC"/>
    <w:rsid w:val="00572DCF"/>
    <w:rsid w:val="00573286"/>
    <w:rsid w:val="005736DC"/>
    <w:rsid w:val="00574217"/>
    <w:rsid w:val="00576017"/>
    <w:rsid w:val="00577678"/>
    <w:rsid w:val="00577D0E"/>
    <w:rsid w:val="0058148B"/>
    <w:rsid w:val="00582222"/>
    <w:rsid w:val="00582656"/>
    <w:rsid w:val="005826AE"/>
    <w:rsid w:val="005828CF"/>
    <w:rsid w:val="00583ACB"/>
    <w:rsid w:val="005841FB"/>
    <w:rsid w:val="005845CB"/>
    <w:rsid w:val="005848F6"/>
    <w:rsid w:val="0058644E"/>
    <w:rsid w:val="00586965"/>
    <w:rsid w:val="00586DE7"/>
    <w:rsid w:val="005874CA"/>
    <w:rsid w:val="00587C2D"/>
    <w:rsid w:val="00590A46"/>
    <w:rsid w:val="00591FDF"/>
    <w:rsid w:val="005924F4"/>
    <w:rsid w:val="00593707"/>
    <w:rsid w:val="00594437"/>
    <w:rsid w:val="00594746"/>
    <w:rsid w:val="00594A02"/>
    <w:rsid w:val="00596881"/>
    <w:rsid w:val="005971BD"/>
    <w:rsid w:val="005A0569"/>
    <w:rsid w:val="005A0B35"/>
    <w:rsid w:val="005A13A9"/>
    <w:rsid w:val="005A371A"/>
    <w:rsid w:val="005A41B7"/>
    <w:rsid w:val="005A48D8"/>
    <w:rsid w:val="005B024B"/>
    <w:rsid w:val="005B27D3"/>
    <w:rsid w:val="005B2AE9"/>
    <w:rsid w:val="005B321B"/>
    <w:rsid w:val="005B4A3A"/>
    <w:rsid w:val="005B77CE"/>
    <w:rsid w:val="005B7BF4"/>
    <w:rsid w:val="005B7E26"/>
    <w:rsid w:val="005C243C"/>
    <w:rsid w:val="005C2634"/>
    <w:rsid w:val="005C2987"/>
    <w:rsid w:val="005C2D3B"/>
    <w:rsid w:val="005C3269"/>
    <w:rsid w:val="005C4DB8"/>
    <w:rsid w:val="005C60FB"/>
    <w:rsid w:val="005C6B9D"/>
    <w:rsid w:val="005C6F1B"/>
    <w:rsid w:val="005C781A"/>
    <w:rsid w:val="005C7D40"/>
    <w:rsid w:val="005D084B"/>
    <w:rsid w:val="005D24FD"/>
    <w:rsid w:val="005D267B"/>
    <w:rsid w:val="005D2B1C"/>
    <w:rsid w:val="005D3C00"/>
    <w:rsid w:val="005D45F1"/>
    <w:rsid w:val="005D525D"/>
    <w:rsid w:val="005D541C"/>
    <w:rsid w:val="005D5955"/>
    <w:rsid w:val="005D5BE9"/>
    <w:rsid w:val="005D5F52"/>
    <w:rsid w:val="005D6DD4"/>
    <w:rsid w:val="005D7D0C"/>
    <w:rsid w:val="005E27C2"/>
    <w:rsid w:val="005E27D6"/>
    <w:rsid w:val="005E3078"/>
    <w:rsid w:val="005E375F"/>
    <w:rsid w:val="005E39BF"/>
    <w:rsid w:val="005E5E6B"/>
    <w:rsid w:val="005E7E62"/>
    <w:rsid w:val="005F1AF3"/>
    <w:rsid w:val="005F1DB1"/>
    <w:rsid w:val="005F3980"/>
    <w:rsid w:val="005F3E05"/>
    <w:rsid w:val="005F43B2"/>
    <w:rsid w:val="005F623B"/>
    <w:rsid w:val="005F6FBF"/>
    <w:rsid w:val="005F7D31"/>
    <w:rsid w:val="00600111"/>
    <w:rsid w:val="00600506"/>
    <w:rsid w:val="006027E3"/>
    <w:rsid w:val="006029C4"/>
    <w:rsid w:val="006029E6"/>
    <w:rsid w:val="00602CCD"/>
    <w:rsid w:val="006046F1"/>
    <w:rsid w:val="00604B4E"/>
    <w:rsid w:val="00605A69"/>
    <w:rsid w:val="00605D07"/>
    <w:rsid w:val="00610C2E"/>
    <w:rsid w:val="00611CF4"/>
    <w:rsid w:val="00613541"/>
    <w:rsid w:val="00613BD7"/>
    <w:rsid w:val="00613BFE"/>
    <w:rsid w:val="00613F01"/>
    <w:rsid w:val="00614E8A"/>
    <w:rsid w:val="0061736D"/>
    <w:rsid w:val="0061761F"/>
    <w:rsid w:val="00617D9E"/>
    <w:rsid w:val="0062050F"/>
    <w:rsid w:val="00621431"/>
    <w:rsid w:val="00622263"/>
    <w:rsid w:val="006269DB"/>
    <w:rsid w:val="00627085"/>
    <w:rsid w:val="00627F12"/>
    <w:rsid w:val="006302A2"/>
    <w:rsid w:val="00630A15"/>
    <w:rsid w:val="00631707"/>
    <w:rsid w:val="00632032"/>
    <w:rsid w:val="006346EB"/>
    <w:rsid w:val="00634BD9"/>
    <w:rsid w:val="00635D1A"/>
    <w:rsid w:val="006360DE"/>
    <w:rsid w:val="00636C40"/>
    <w:rsid w:val="0063726A"/>
    <w:rsid w:val="00637C8C"/>
    <w:rsid w:val="00637F95"/>
    <w:rsid w:val="00640089"/>
    <w:rsid w:val="006402B6"/>
    <w:rsid w:val="00640BF0"/>
    <w:rsid w:val="00640E39"/>
    <w:rsid w:val="0064103B"/>
    <w:rsid w:val="00642171"/>
    <w:rsid w:val="00642E39"/>
    <w:rsid w:val="0064379E"/>
    <w:rsid w:val="0064448B"/>
    <w:rsid w:val="00645162"/>
    <w:rsid w:val="00645E43"/>
    <w:rsid w:val="006463D4"/>
    <w:rsid w:val="00647AC6"/>
    <w:rsid w:val="00647E00"/>
    <w:rsid w:val="006518C6"/>
    <w:rsid w:val="00652F99"/>
    <w:rsid w:val="00653037"/>
    <w:rsid w:val="0065332B"/>
    <w:rsid w:val="00654889"/>
    <w:rsid w:val="006548DF"/>
    <w:rsid w:val="00654D6E"/>
    <w:rsid w:val="006555C8"/>
    <w:rsid w:val="00656477"/>
    <w:rsid w:val="00660040"/>
    <w:rsid w:val="0066344E"/>
    <w:rsid w:val="0066541F"/>
    <w:rsid w:val="00665DA2"/>
    <w:rsid w:val="0066633D"/>
    <w:rsid w:val="0066679D"/>
    <w:rsid w:val="0067142E"/>
    <w:rsid w:val="006729FD"/>
    <w:rsid w:val="0067317F"/>
    <w:rsid w:val="006733AC"/>
    <w:rsid w:val="006734FE"/>
    <w:rsid w:val="00674445"/>
    <w:rsid w:val="00675FDE"/>
    <w:rsid w:val="00676089"/>
    <w:rsid w:val="00676CE8"/>
    <w:rsid w:val="0067710D"/>
    <w:rsid w:val="00680B45"/>
    <w:rsid w:val="00680C07"/>
    <w:rsid w:val="00684DEA"/>
    <w:rsid w:val="00685A8B"/>
    <w:rsid w:val="006906CA"/>
    <w:rsid w:val="00693371"/>
    <w:rsid w:val="006940F6"/>
    <w:rsid w:val="006969D8"/>
    <w:rsid w:val="006A118C"/>
    <w:rsid w:val="006A1D5E"/>
    <w:rsid w:val="006A26B3"/>
    <w:rsid w:val="006A4552"/>
    <w:rsid w:val="006A4FDC"/>
    <w:rsid w:val="006A6DF2"/>
    <w:rsid w:val="006A7E84"/>
    <w:rsid w:val="006B18F2"/>
    <w:rsid w:val="006B2324"/>
    <w:rsid w:val="006C15EE"/>
    <w:rsid w:val="006C1A44"/>
    <w:rsid w:val="006C1BD4"/>
    <w:rsid w:val="006C36C2"/>
    <w:rsid w:val="006C48AE"/>
    <w:rsid w:val="006C6695"/>
    <w:rsid w:val="006C73FA"/>
    <w:rsid w:val="006D131F"/>
    <w:rsid w:val="006D1387"/>
    <w:rsid w:val="006D1B31"/>
    <w:rsid w:val="006D5859"/>
    <w:rsid w:val="006D644B"/>
    <w:rsid w:val="006D7180"/>
    <w:rsid w:val="006D7249"/>
    <w:rsid w:val="006E0053"/>
    <w:rsid w:val="006E0BC9"/>
    <w:rsid w:val="006E1087"/>
    <w:rsid w:val="006E1468"/>
    <w:rsid w:val="006E1808"/>
    <w:rsid w:val="006E2006"/>
    <w:rsid w:val="006E36F5"/>
    <w:rsid w:val="006E3D78"/>
    <w:rsid w:val="006E3E62"/>
    <w:rsid w:val="006E43C8"/>
    <w:rsid w:val="006E5A67"/>
    <w:rsid w:val="006E5EFD"/>
    <w:rsid w:val="006E6B6C"/>
    <w:rsid w:val="006E72CC"/>
    <w:rsid w:val="006E75E8"/>
    <w:rsid w:val="006E7B85"/>
    <w:rsid w:val="006F0DD2"/>
    <w:rsid w:val="006F364B"/>
    <w:rsid w:val="006F45BB"/>
    <w:rsid w:val="006F5D44"/>
    <w:rsid w:val="006F656D"/>
    <w:rsid w:val="006F6E76"/>
    <w:rsid w:val="006F6F1F"/>
    <w:rsid w:val="006F7530"/>
    <w:rsid w:val="007001FD"/>
    <w:rsid w:val="0070097A"/>
    <w:rsid w:val="00702080"/>
    <w:rsid w:val="00702EDB"/>
    <w:rsid w:val="00703083"/>
    <w:rsid w:val="00703810"/>
    <w:rsid w:val="0070427A"/>
    <w:rsid w:val="00705658"/>
    <w:rsid w:val="00706AE3"/>
    <w:rsid w:val="00707B98"/>
    <w:rsid w:val="00707D0A"/>
    <w:rsid w:val="0071068F"/>
    <w:rsid w:val="00711D86"/>
    <w:rsid w:val="00712AFC"/>
    <w:rsid w:val="00712B3B"/>
    <w:rsid w:val="00713217"/>
    <w:rsid w:val="00714E37"/>
    <w:rsid w:val="00716236"/>
    <w:rsid w:val="0071633B"/>
    <w:rsid w:val="007206B5"/>
    <w:rsid w:val="007216C6"/>
    <w:rsid w:val="00722135"/>
    <w:rsid w:val="00725BA2"/>
    <w:rsid w:val="00727510"/>
    <w:rsid w:val="00733884"/>
    <w:rsid w:val="00737A75"/>
    <w:rsid w:val="00737B0F"/>
    <w:rsid w:val="00740038"/>
    <w:rsid w:val="007404DD"/>
    <w:rsid w:val="00740789"/>
    <w:rsid w:val="00740CAC"/>
    <w:rsid w:val="007416DF"/>
    <w:rsid w:val="0074344A"/>
    <w:rsid w:val="007446A7"/>
    <w:rsid w:val="00744CD5"/>
    <w:rsid w:val="00745204"/>
    <w:rsid w:val="00746920"/>
    <w:rsid w:val="00747DF0"/>
    <w:rsid w:val="00750054"/>
    <w:rsid w:val="007511E6"/>
    <w:rsid w:val="00751407"/>
    <w:rsid w:val="00752F14"/>
    <w:rsid w:val="00752F83"/>
    <w:rsid w:val="0075392B"/>
    <w:rsid w:val="007564BB"/>
    <w:rsid w:val="00760A83"/>
    <w:rsid w:val="00761818"/>
    <w:rsid w:val="00762ACF"/>
    <w:rsid w:val="00763C83"/>
    <w:rsid w:val="00764766"/>
    <w:rsid w:val="007664C6"/>
    <w:rsid w:val="00767F0B"/>
    <w:rsid w:val="007731A4"/>
    <w:rsid w:val="00774A17"/>
    <w:rsid w:val="00775161"/>
    <w:rsid w:val="0077561B"/>
    <w:rsid w:val="00775992"/>
    <w:rsid w:val="00776118"/>
    <w:rsid w:val="00776132"/>
    <w:rsid w:val="00776692"/>
    <w:rsid w:val="00776FBB"/>
    <w:rsid w:val="00783312"/>
    <w:rsid w:val="00784178"/>
    <w:rsid w:val="00784867"/>
    <w:rsid w:val="00785E04"/>
    <w:rsid w:val="00787309"/>
    <w:rsid w:val="00790790"/>
    <w:rsid w:val="007920A6"/>
    <w:rsid w:val="00792AF8"/>
    <w:rsid w:val="00792D57"/>
    <w:rsid w:val="00795B60"/>
    <w:rsid w:val="007966C4"/>
    <w:rsid w:val="00796F22"/>
    <w:rsid w:val="00797548"/>
    <w:rsid w:val="007A11CE"/>
    <w:rsid w:val="007A24C1"/>
    <w:rsid w:val="007A376A"/>
    <w:rsid w:val="007A4104"/>
    <w:rsid w:val="007A5B43"/>
    <w:rsid w:val="007A7A4F"/>
    <w:rsid w:val="007B1D50"/>
    <w:rsid w:val="007B2026"/>
    <w:rsid w:val="007B5E39"/>
    <w:rsid w:val="007C0EEB"/>
    <w:rsid w:val="007C3DC3"/>
    <w:rsid w:val="007C4C4E"/>
    <w:rsid w:val="007C5565"/>
    <w:rsid w:val="007C6CBC"/>
    <w:rsid w:val="007D1417"/>
    <w:rsid w:val="007D1AFE"/>
    <w:rsid w:val="007D24F5"/>
    <w:rsid w:val="007D3356"/>
    <w:rsid w:val="007D35B1"/>
    <w:rsid w:val="007D4C79"/>
    <w:rsid w:val="007D5A9A"/>
    <w:rsid w:val="007D6602"/>
    <w:rsid w:val="007E0121"/>
    <w:rsid w:val="007E069B"/>
    <w:rsid w:val="007E226B"/>
    <w:rsid w:val="007E2858"/>
    <w:rsid w:val="007E4E83"/>
    <w:rsid w:val="007E54C5"/>
    <w:rsid w:val="007F04F8"/>
    <w:rsid w:val="007F2624"/>
    <w:rsid w:val="007F27B4"/>
    <w:rsid w:val="007F2C1E"/>
    <w:rsid w:val="007F414B"/>
    <w:rsid w:val="007F482E"/>
    <w:rsid w:val="007F4CF6"/>
    <w:rsid w:val="007F544B"/>
    <w:rsid w:val="00800F43"/>
    <w:rsid w:val="0080203E"/>
    <w:rsid w:val="008023FF"/>
    <w:rsid w:val="00802CD0"/>
    <w:rsid w:val="00803320"/>
    <w:rsid w:val="00804046"/>
    <w:rsid w:val="008041D5"/>
    <w:rsid w:val="00805D39"/>
    <w:rsid w:val="008076C9"/>
    <w:rsid w:val="00811269"/>
    <w:rsid w:val="008114F5"/>
    <w:rsid w:val="008127B0"/>
    <w:rsid w:val="008146F9"/>
    <w:rsid w:val="00815D9C"/>
    <w:rsid w:val="00815E31"/>
    <w:rsid w:val="00821F77"/>
    <w:rsid w:val="0082322E"/>
    <w:rsid w:val="00824C68"/>
    <w:rsid w:val="00825E03"/>
    <w:rsid w:val="00826C7E"/>
    <w:rsid w:val="00827095"/>
    <w:rsid w:val="00827D6A"/>
    <w:rsid w:val="008320A0"/>
    <w:rsid w:val="008332F1"/>
    <w:rsid w:val="00835A58"/>
    <w:rsid w:val="0083608C"/>
    <w:rsid w:val="0083682E"/>
    <w:rsid w:val="008371B4"/>
    <w:rsid w:val="008375C1"/>
    <w:rsid w:val="008379D2"/>
    <w:rsid w:val="00837FEB"/>
    <w:rsid w:val="0084270A"/>
    <w:rsid w:val="008427C5"/>
    <w:rsid w:val="008431D1"/>
    <w:rsid w:val="00845717"/>
    <w:rsid w:val="0084577F"/>
    <w:rsid w:val="00847978"/>
    <w:rsid w:val="00850098"/>
    <w:rsid w:val="00850B2D"/>
    <w:rsid w:val="00850EE5"/>
    <w:rsid w:val="00851A07"/>
    <w:rsid w:val="00851B79"/>
    <w:rsid w:val="008546B5"/>
    <w:rsid w:val="00854876"/>
    <w:rsid w:val="00854F7A"/>
    <w:rsid w:val="00856B24"/>
    <w:rsid w:val="00856F2B"/>
    <w:rsid w:val="008573BD"/>
    <w:rsid w:val="00857F63"/>
    <w:rsid w:val="0086090A"/>
    <w:rsid w:val="00861515"/>
    <w:rsid w:val="00861C66"/>
    <w:rsid w:val="00862261"/>
    <w:rsid w:val="00862448"/>
    <w:rsid w:val="00862C7E"/>
    <w:rsid w:val="008638A0"/>
    <w:rsid w:val="0086562A"/>
    <w:rsid w:val="00865C6E"/>
    <w:rsid w:val="00865CE7"/>
    <w:rsid w:val="00871737"/>
    <w:rsid w:val="0087332F"/>
    <w:rsid w:val="0087346D"/>
    <w:rsid w:val="0087388C"/>
    <w:rsid w:val="008759FD"/>
    <w:rsid w:val="008768CB"/>
    <w:rsid w:val="0087730B"/>
    <w:rsid w:val="008778C7"/>
    <w:rsid w:val="00877E5C"/>
    <w:rsid w:val="0088016D"/>
    <w:rsid w:val="00880249"/>
    <w:rsid w:val="008815EB"/>
    <w:rsid w:val="008820BE"/>
    <w:rsid w:val="00884C28"/>
    <w:rsid w:val="00884E57"/>
    <w:rsid w:val="00885103"/>
    <w:rsid w:val="008912BE"/>
    <w:rsid w:val="008931B7"/>
    <w:rsid w:val="00893AB7"/>
    <w:rsid w:val="00894A09"/>
    <w:rsid w:val="00894D86"/>
    <w:rsid w:val="008955FE"/>
    <w:rsid w:val="00895EBC"/>
    <w:rsid w:val="008A0294"/>
    <w:rsid w:val="008A0571"/>
    <w:rsid w:val="008A244A"/>
    <w:rsid w:val="008A3BA1"/>
    <w:rsid w:val="008A3FF0"/>
    <w:rsid w:val="008A57AB"/>
    <w:rsid w:val="008A5975"/>
    <w:rsid w:val="008A6411"/>
    <w:rsid w:val="008A67F3"/>
    <w:rsid w:val="008B0441"/>
    <w:rsid w:val="008B3A43"/>
    <w:rsid w:val="008B3EF9"/>
    <w:rsid w:val="008B4082"/>
    <w:rsid w:val="008B505A"/>
    <w:rsid w:val="008B50AE"/>
    <w:rsid w:val="008B618A"/>
    <w:rsid w:val="008B6355"/>
    <w:rsid w:val="008B6933"/>
    <w:rsid w:val="008B7B09"/>
    <w:rsid w:val="008C0D32"/>
    <w:rsid w:val="008C1DD3"/>
    <w:rsid w:val="008C317E"/>
    <w:rsid w:val="008C7891"/>
    <w:rsid w:val="008D0071"/>
    <w:rsid w:val="008D00F7"/>
    <w:rsid w:val="008D0983"/>
    <w:rsid w:val="008D1237"/>
    <w:rsid w:val="008D291D"/>
    <w:rsid w:val="008D2AF2"/>
    <w:rsid w:val="008D36C1"/>
    <w:rsid w:val="008D54EE"/>
    <w:rsid w:val="008D562E"/>
    <w:rsid w:val="008D5906"/>
    <w:rsid w:val="008D6334"/>
    <w:rsid w:val="008D66DE"/>
    <w:rsid w:val="008D6E3B"/>
    <w:rsid w:val="008D7075"/>
    <w:rsid w:val="008D73E4"/>
    <w:rsid w:val="008D757A"/>
    <w:rsid w:val="008D76DD"/>
    <w:rsid w:val="008E0140"/>
    <w:rsid w:val="008E0F34"/>
    <w:rsid w:val="008E2978"/>
    <w:rsid w:val="008E43BD"/>
    <w:rsid w:val="008E6946"/>
    <w:rsid w:val="008E7A7C"/>
    <w:rsid w:val="008E7AD6"/>
    <w:rsid w:val="008F1750"/>
    <w:rsid w:val="008F3B37"/>
    <w:rsid w:val="008F5895"/>
    <w:rsid w:val="008F58EF"/>
    <w:rsid w:val="008F711B"/>
    <w:rsid w:val="009020CE"/>
    <w:rsid w:val="009027B6"/>
    <w:rsid w:val="00902AD3"/>
    <w:rsid w:val="00903355"/>
    <w:rsid w:val="0090548A"/>
    <w:rsid w:val="00906642"/>
    <w:rsid w:val="009067D1"/>
    <w:rsid w:val="0090761F"/>
    <w:rsid w:val="009110C2"/>
    <w:rsid w:val="00911CF3"/>
    <w:rsid w:val="00912CE3"/>
    <w:rsid w:val="009131E8"/>
    <w:rsid w:val="009132A1"/>
    <w:rsid w:val="00920500"/>
    <w:rsid w:val="0092092D"/>
    <w:rsid w:val="0092097A"/>
    <w:rsid w:val="00921097"/>
    <w:rsid w:val="0092132B"/>
    <w:rsid w:val="009220F0"/>
    <w:rsid w:val="009238BA"/>
    <w:rsid w:val="009255A5"/>
    <w:rsid w:val="009271D7"/>
    <w:rsid w:val="00930F07"/>
    <w:rsid w:val="009312F8"/>
    <w:rsid w:val="00933BA1"/>
    <w:rsid w:val="00933C20"/>
    <w:rsid w:val="00933CBB"/>
    <w:rsid w:val="00934DCC"/>
    <w:rsid w:val="00934F84"/>
    <w:rsid w:val="00937A11"/>
    <w:rsid w:val="00937AA3"/>
    <w:rsid w:val="00940F2C"/>
    <w:rsid w:val="009411CF"/>
    <w:rsid w:val="009421E0"/>
    <w:rsid w:val="00944B14"/>
    <w:rsid w:val="00951328"/>
    <w:rsid w:val="00952044"/>
    <w:rsid w:val="00952D4E"/>
    <w:rsid w:val="00955DB7"/>
    <w:rsid w:val="009567A3"/>
    <w:rsid w:val="00957909"/>
    <w:rsid w:val="00960B8E"/>
    <w:rsid w:val="0096126C"/>
    <w:rsid w:val="009618F4"/>
    <w:rsid w:val="00961D98"/>
    <w:rsid w:val="0096267C"/>
    <w:rsid w:val="00963119"/>
    <w:rsid w:val="009641B1"/>
    <w:rsid w:val="00965D8D"/>
    <w:rsid w:val="00966376"/>
    <w:rsid w:val="009674FF"/>
    <w:rsid w:val="0097090C"/>
    <w:rsid w:val="0097122C"/>
    <w:rsid w:val="00971734"/>
    <w:rsid w:val="00973B0F"/>
    <w:rsid w:val="00973FE4"/>
    <w:rsid w:val="00974170"/>
    <w:rsid w:val="00975A37"/>
    <w:rsid w:val="009769AA"/>
    <w:rsid w:val="0097751F"/>
    <w:rsid w:val="00977E3B"/>
    <w:rsid w:val="00980479"/>
    <w:rsid w:val="00981188"/>
    <w:rsid w:val="00981670"/>
    <w:rsid w:val="00981E3C"/>
    <w:rsid w:val="00982685"/>
    <w:rsid w:val="009827B2"/>
    <w:rsid w:val="00982B2D"/>
    <w:rsid w:val="009838D3"/>
    <w:rsid w:val="00984F5B"/>
    <w:rsid w:val="009863CD"/>
    <w:rsid w:val="00990E22"/>
    <w:rsid w:val="00991656"/>
    <w:rsid w:val="00991B94"/>
    <w:rsid w:val="00992C59"/>
    <w:rsid w:val="009945B0"/>
    <w:rsid w:val="00995A83"/>
    <w:rsid w:val="0099724E"/>
    <w:rsid w:val="0099774A"/>
    <w:rsid w:val="00997A2C"/>
    <w:rsid w:val="009A158A"/>
    <w:rsid w:val="009A1618"/>
    <w:rsid w:val="009A1DD4"/>
    <w:rsid w:val="009A6034"/>
    <w:rsid w:val="009A7AD5"/>
    <w:rsid w:val="009B1D2C"/>
    <w:rsid w:val="009B729C"/>
    <w:rsid w:val="009C1E01"/>
    <w:rsid w:val="009C29AB"/>
    <w:rsid w:val="009C3586"/>
    <w:rsid w:val="009C4F88"/>
    <w:rsid w:val="009C7565"/>
    <w:rsid w:val="009D0D27"/>
    <w:rsid w:val="009D2359"/>
    <w:rsid w:val="009D23AB"/>
    <w:rsid w:val="009D265F"/>
    <w:rsid w:val="009D3B60"/>
    <w:rsid w:val="009D4B29"/>
    <w:rsid w:val="009D51C7"/>
    <w:rsid w:val="009D5F03"/>
    <w:rsid w:val="009D6035"/>
    <w:rsid w:val="009E11C1"/>
    <w:rsid w:val="009E1576"/>
    <w:rsid w:val="009E19C2"/>
    <w:rsid w:val="009E1FF8"/>
    <w:rsid w:val="009E35E9"/>
    <w:rsid w:val="009E3BD3"/>
    <w:rsid w:val="009E4AFF"/>
    <w:rsid w:val="009E4D8A"/>
    <w:rsid w:val="009E5438"/>
    <w:rsid w:val="009F06B7"/>
    <w:rsid w:val="009F0925"/>
    <w:rsid w:val="009F0AE5"/>
    <w:rsid w:val="009F1415"/>
    <w:rsid w:val="009F161B"/>
    <w:rsid w:val="009F2EA6"/>
    <w:rsid w:val="009F51B7"/>
    <w:rsid w:val="009F6B58"/>
    <w:rsid w:val="009F76D4"/>
    <w:rsid w:val="00A005A8"/>
    <w:rsid w:val="00A00F2B"/>
    <w:rsid w:val="00A036BC"/>
    <w:rsid w:val="00A05430"/>
    <w:rsid w:val="00A057BA"/>
    <w:rsid w:val="00A05C4F"/>
    <w:rsid w:val="00A06098"/>
    <w:rsid w:val="00A06549"/>
    <w:rsid w:val="00A07FC2"/>
    <w:rsid w:val="00A11BFF"/>
    <w:rsid w:val="00A165D6"/>
    <w:rsid w:val="00A16CB9"/>
    <w:rsid w:val="00A20EEB"/>
    <w:rsid w:val="00A22CA7"/>
    <w:rsid w:val="00A24037"/>
    <w:rsid w:val="00A24CE9"/>
    <w:rsid w:val="00A263D6"/>
    <w:rsid w:val="00A277EC"/>
    <w:rsid w:val="00A33A09"/>
    <w:rsid w:val="00A344B2"/>
    <w:rsid w:val="00A3495F"/>
    <w:rsid w:val="00A34F9F"/>
    <w:rsid w:val="00A3586B"/>
    <w:rsid w:val="00A35A11"/>
    <w:rsid w:val="00A35AB5"/>
    <w:rsid w:val="00A3696F"/>
    <w:rsid w:val="00A37A73"/>
    <w:rsid w:val="00A40972"/>
    <w:rsid w:val="00A40D06"/>
    <w:rsid w:val="00A41AE4"/>
    <w:rsid w:val="00A427A7"/>
    <w:rsid w:val="00A42A21"/>
    <w:rsid w:val="00A43A4D"/>
    <w:rsid w:val="00A46A31"/>
    <w:rsid w:val="00A47384"/>
    <w:rsid w:val="00A4766F"/>
    <w:rsid w:val="00A50288"/>
    <w:rsid w:val="00A505D3"/>
    <w:rsid w:val="00A50BD5"/>
    <w:rsid w:val="00A51508"/>
    <w:rsid w:val="00A515B2"/>
    <w:rsid w:val="00A56EB8"/>
    <w:rsid w:val="00A570DF"/>
    <w:rsid w:val="00A57289"/>
    <w:rsid w:val="00A572DE"/>
    <w:rsid w:val="00A57471"/>
    <w:rsid w:val="00A61DFD"/>
    <w:rsid w:val="00A61FC2"/>
    <w:rsid w:val="00A62BFF"/>
    <w:rsid w:val="00A62E23"/>
    <w:rsid w:val="00A6378D"/>
    <w:rsid w:val="00A6429F"/>
    <w:rsid w:val="00A661E0"/>
    <w:rsid w:val="00A666EB"/>
    <w:rsid w:val="00A67500"/>
    <w:rsid w:val="00A677BF"/>
    <w:rsid w:val="00A744D5"/>
    <w:rsid w:val="00A75A18"/>
    <w:rsid w:val="00A7691F"/>
    <w:rsid w:val="00A76A3C"/>
    <w:rsid w:val="00A772D3"/>
    <w:rsid w:val="00A77639"/>
    <w:rsid w:val="00A80453"/>
    <w:rsid w:val="00A869D8"/>
    <w:rsid w:val="00A86CB7"/>
    <w:rsid w:val="00A86DC5"/>
    <w:rsid w:val="00A87284"/>
    <w:rsid w:val="00A87E1A"/>
    <w:rsid w:val="00A92466"/>
    <w:rsid w:val="00A92D22"/>
    <w:rsid w:val="00A93381"/>
    <w:rsid w:val="00A9736C"/>
    <w:rsid w:val="00AA007D"/>
    <w:rsid w:val="00AA0DEE"/>
    <w:rsid w:val="00AA55ED"/>
    <w:rsid w:val="00AA56D7"/>
    <w:rsid w:val="00AA5A07"/>
    <w:rsid w:val="00AA5D34"/>
    <w:rsid w:val="00AA5FBA"/>
    <w:rsid w:val="00AA5FF6"/>
    <w:rsid w:val="00AA6618"/>
    <w:rsid w:val="00AA70EB"/>
    <w:rsid w:val="00AB0651"/>
    <w:rsid w:val="00AB5CD5"/>
    <w:rsid w:val="00AB611A"/>
    <w:rsid w:val="00AC1453"/>
    <w:rsid w:val="00AC3336"/>
    <w:rsid w:val="00AC37D8"/>
    <w:rsid w:val="00AC65CD"/>
    <w:rsid w:val="00AD0679"/>
    <w:rsid w:val="00AD0E43"/>
    <w:rsid w:val="00AD168F"/>
    <w:rsid w:val="00AD2AB5"/>
    <w:rsid w:val="00AD3D99"/>
    <w:rsid w:val="00AD55E4"/>
    <w:rsid w:val="00AE064B"/>
    <w:rsid w:val="00AE0B3F"/>
    <w:rsid w:val="00AE1316"/>
    <w:rsid w:val="00AE1790"/>
    <w:rsid w:val="00AE18E9"/>
    <w:rsid w:val="00AE2E14"/>
    <w:rsid w:val="00AE3318"/>
    <w:rsid w:val="00AE493A"/>
    <w:rsid w:val="00AE49AA"/>
    <w:rsid w:val="00AE4DE2"/>
    <w:rsid w:val="00AE55D4"/>
    <w:rsid w:val="00AE5B28"/>
    <w:rsid w:val="00AE5C04"/>
    <w:rsid w:val="00AF32F7"/>
    <w:rsid w:val="00AF7ED1"/>
    <w:rsid w:val="00B00397"/>
    <w:rsid w:val="00B00E28"/>
    <w:rsid w:val="00B01849"/>
    <w:rsid w:val="00B01EDA"/>
    <w:rsid w:val="00B0299B"/>
    <w:rsid w:val="00B029AD"/>
    <w:rsid w:val="00B02EA8"/>
    <w:rsid w:val="00B02EE7"/>
    <w:rsid w:val="00B03161"/>
    <w:rsid w:val="00B04E1C"/>
    <w:rsid w:val="00B05021"/>
    <w:rsid w:val="00B10F12"/>
    <w:rsid w:val="00B111CE"/>
    <w:rsid w:val="00B111D9"/>
    <w:rsid w:val="00B122C8"/>
    <w:rsid w:val="00B13795"/>
    <w:rsid w:val="00B138CE"/>
    <w:rsid w:val="00B14D98"/>
    <w:rsid w:val="00B1590C"/>
    <w:rsid w:val="00B16837"/>
    <w:rsid w:val="00B17A5F"/>
    <w:rsid w:val="00B20B92"/>
    <w:rsid w:val="00B21D5D"/>
    <w:rsid w:val="00B22C16"/>
    <w:rsid w:val="00B22D8E"/>
    <w:rsid w:val="00B23107"/>
    <w:rsid w:val="00B24680"/>
    <w:rsid w:val="00B24A69"/>
    <w:rsid w:val="00B2603D"/>
    <w:rsid w:val="00B2646B"/>
    <w:rsid w:val="00B26B8B"/>
    <w:rsid w:val="00B27801"/>
    <w:rsid w:val="00B34403"/>
    <w:rsid w:val="00B35541"/>
    <w:rsid w:val="00B36DF2"/>
    <w:rsid w:val="00B373F1"/>
    <w:rsid w:val="00B37633"/>
    <w:rsid w:val="00B40FCD"/>
    <w:rsid w:val="00B413C6"/>
    <w:rsid w:val="00B414C7"/>
    <w:rsid w:val="00B41D6F"/>
    <w:rsid w:val="00B41FE2"/>
    <w:rsid w:val="00B46E4E"/>
    <w:rsid w:val="00B46FEF"/>
    <w:rsid w:val="00B50D40"/>
    <w:rsid w:val="00B51285"/>
    <w:rsid w:val="00B51D64"/>
    <w:rsid w:val="00B53AE5"/>
    <w:rsid w:val="00B542FE"/>
    <w:rsid w:val="00B54E3C"/>
    <w:rsid w:val="00B55191"/>
    <w:rsid w:val="00B56FB6"/>
    <w:rsid w:val="00B57601"/>
    <w:rsid w:val="00B60D05"/>
    <w:rsid w:val="00B61592"/>
    <w:rsid w:val="00B634DE"/>
    <w:rsid w:val="00B63689"/>
    <w:rsid w:val="00B63DE3"/>
    <w:rsid w:val="00B6474C"/>
    <w:rsid w:val="00B65B76"/>
    <w:rsid w:val="00B65C21"/>
    <w:rsid w:val="00B65EC3"/>
    <w:rsid w:val="00B66103"/>
    <w:rsid w:val="00B66E6F"/>
    <w:rsid w:val="00B66F69"/>
    <w:rsid w:val="00B67304"/>
    <w:rsid w:val="00B708A1"/>
    <w:rsid w:val="00B70A9E"/>
    <w:rsid w:val="00B7278C"/>
    <w:rsid w:val="00B728F2"/>
    <w:rsid w:val="00B72D37"/>
    <w:rsid w:val="00B74318"/>
    <w:rsid w:val="00B7435C"/>
    <w:rsid w:val="00B749AE"/>
    <w:rsid w:val="00B74CF6"/>
    <w:rsid w:val="00B80D08"/>
    <w:rsid w:val="00B815A7"/>
    <w:rsid w:val="00B824B7"/>
    <w:rsid w:val="00B82A3C"/>
    <w:rsid w:val="00B82AC4"/>
    <w:rsid w:val="00B832EB"/>
    <w:rsid w:val="00B83E7C"/>
    <w:rsid w:val="00B83F44"/>
    <w:rsid w:val="00B858A7"/>
    <w:rsid w:val="00B86322"/>
    <w:rsid w:val="00B86706"/>
    <w:rsid w:val="00B87427"/>
    <w:rsid w:val="00B9081D"/>
    <w:rsid w:val="00B909A7"/>
    <w:rsid w:val="00B910C6"/>
    <w:rsid w:val="00B93F2D"/>
    <w:rsid w:val="00B94419"/>
    <w:rsid w:val="00B949D9"/>
    <w:rsid w:val="00B94CC3"/>
    <w:rsid w:val="00B95D5F"/>
    <w:rsid w:val="00B96CD2"/>
    <w:rsid w:val="00B9795D"/>
    <w:rsid w:val="00BA0683"/>
    <w:rsid w:val="00BA0CD9"/>
    <w:rsid w:val="00BA2D99"/>
    <w:rsid w:val="00BA4059"/>
    <w:rsid w:val="00BA4661"/>
    <w:rsid w:val="00BA4F83"/>
    <w:rsid w:val="00BA5201"/>
    <w:rsid w:val="00BA5A11"/>
    <w:rsid w:val="00BA65F1"/>
    <w:rsid w:val="00BA6826"/>
    <w:rsid w:val="00BA6B5D"/>
    <w:rsid w:val="00BA799E"/>
    <w:rsid w:val="00BB27D0"/>
    <w:rsid w:val="00BB377B"/>
    <w:rsid w:val="00BB379F"/>
    <w:rsid w:val="00BB3FE1"/>
    <w:rsid w:val="00BB621D"/>
    <w:rsid w:val="00BB65C3"/>
    <w:rsid w:val="00BB7789"/>
    <w:rsid w:val="00BC01CA"/>
    <w:rsid w:val="00BC020E"/>
    <w:rsid w:val="00BC452E"/>
    <w:rsid w:val="00BC59C2"/>
    <w:rsid w:val="00BD02CA"/>
    <w:rsid w:val="00BD09AA"/>
    <w:rsid w:val="00BD153F"/>
    <w:rsid w:val="00BD560C"/>
    <w:rsid w:val="00BD69F5"/>
    <w:rsid w:val="00BD77A6"/>
    <w:rsid w:val="00BE710F"/>
    <w:rsid w:val="00BE7BCC"/>
    <w:rsid w:val="00BF0B4B"/>
    <w:rsid w:val="00BF179C"/>
    <w:rsid w:val="00BF4455"/>
    <w:rsid w:val="00BF44D3"/>
    <w:rsid w:val="00BF4C26"/>
    <w:rsid w:val="00BF57BE"/>
    <w:rsid w:val="00BF723C"/>
    <w:rsid w:val="00C001DA"/>
    <w:rsid w:val="00C01BD3"/>
    <w:rsid w:val="00C02C48"/>
    <w:rsid w:val="00C02CD9"/>
    <w:rsid w:val="00C030A6"/>
    <w:rsid w:val="00C05AA7"/>
    <w:rsid w:val="00C068DC"/>
    <w:rsid w:val="00C06E97"/>
    <w:rsid w:val="00C11DEE"/>
    <w:rsid w:val="00C1251E"/>
    <w:rsid w:val="00C13354"/>
    <w:rsid w:val="00C13A62"/>
    <w:rsid w:val="00C14688"/>
    <w:rsid w:val="00C156C3"/>
    <w:rsid w:val="00C15798"/>
    <w:rsid w:val="00C1691F"/>
    <w:rsid w:val="00C20AE1"/>
    <w:rsid w:val="00C20F8B"/>
    <w:rsid w:val="00C251B4"/>
    <w:rsid w:val="00C25AFB"/>
    <w:rsid w:val="00C26446"/>
    <w:rsid w:val="00C273EE"/>
    <w:rsid w:val="00C326E7"/>
    <w:rsid w:val="00C32889"/>
    <w:rsid w:val="00C33490"/>
    <w:rsid w:val="00C33756"/>
    <w:rsid w:val="00C33B85"/>
    <w:rsid w:val="00C34558"/>
    <w:rsid w:val="00C346E2"/>
    <w:rsid w:val="00C3589D"/>
    <w:rsid w:val="00C37461"/>
    <w:rsid w:val="00C40BA5"/>
    <w:rsid w:val="00C40ED8"/>
    <w:rsid w:val="00C40FD8"/>
    <w:rsid w:val="00C42CCC"/>
    <w:rsid w:val="00C4414E"/>
    <w:rsid w:val="00C4434E"/>
    <w:rsid w:val="00C447AE"/>
    <w:rsid w:val="00C4508B"/>
    <w:rsid w:val="00C45172"/>
    <w:rsid w:val="00C4532D"/>
    <w:rsid w:val="00C45CA3"/>
    <w:rsid w:val="00C464F5"/>
    <w:rsid w:val="00C476E7"/>
    <w:rsid w:val="00C501C4"/>
    <w:rsid w:val="00C507E0"/>
    <w:rsid w:val="00C50FB8"/>
    <w:rsid w:val="00C51A81"/>
    <w:rsid w:val="00C521DA"/>
    <w:rsid w:val="00C55109"/>
    <w:rsid w:val="00C559E8"/>
    <w:rsid w:val="00C56E99"/>
    <w:rsid w:val="00C576C4"/>
    <w:rsid w:val="00C57A32"/>
    <w:rsid w:val="00C57A91"/>
    <w:rsid w:val="00C61A34"/>
    <w:rsid w:val="00C62597"/>
    <w:rsid w:val="00C62721"/>
    <w:rsid w:val="00C65602"/>
    <w:rsid w:val="00C66221"/>
    <w:rsid w:val="00C669FA"/>
    <w:rsid w:val="00C673EC"/>
    <w:rsid w:val="00C679E1"/>
    <w:rsid w:val="00C70061"/>
    <w:rsid w:val="00C71ECD"/>
    <w:rsid w:val="00C724F8"/>
    <w:rsid w:val="00C7290A"/>
    <w:rsid w:val="00C72917"/>
    <w:rsid w:val="00C7555D"/>
    <w:rsid w:val="00C756EE"/>
    <w:rsid w:val="00C77C6B"/>
    <w:rsid w:val="00C77E24"/>
    <w:rsid w:val="00C84904"/>
    <w:rsid w:val="00C86202"/>
    <w:rsid w:val="00C87D38"/>
    <w:rsid w:val="00C904B3"/>
    <w:rsid w:val="00C90ABC"/>
    <w:rsid w:val="00C91F7D"/>
    <w:rsid w:val="00C9215E"/>
    <w:rsid w:val="00C9342C"/>
    <w:rsid w:val="00C937DE"/>
    <w:rsid w:val="00C9421F"/>
    <w:rsid w:val="00C9448A"/>
    <w:rsid w:val="00C9499B"/>
    <w:rsid w:val="00C953FD"/>
    <w:rsid w:val="00C95AC2"/>
    <w:rsid w:val="00C95FF1"/>
    <w:rsid w:val="00C97C4B"/>
    <w:rsid w:val="00CA05FD"/>
    <w:rsid w:val="00CA1E27"/>
    <w:rsid w:val="00CA20A7"/>
    <w:rsid w:val="00CA535E"/>
    <w:rsid w:val="00CA59D9"/>
    <w:rsid w:val="00CA5F43"/>
    <w:rsid w:val="00CB018C"/>
    <w:rsid w:val="00CB0D97"/>
    <w:rsid w:val="00CB0E77"/>
    <w:rsid w:val="00CB0F1A"/>
    <w:rsid w:val="00CB1A5F"/>
    <w:rsid w:val="00CB1B68"/>
    <w:rsid w:val="00CB1DDA"/>
    <w:rsid w:val="00CB2655"/>
    <w:rsid w:val="00CB327F"/>
    <w:rsid w:val="00CB34C9"/>
    <w:rsid w:val="00CB397A"/>
    <w:rsid w:val="00CB64B5"/>
    <w:rsid w:val="00CC0204"/>
    <w:rsid w:val="00CC07B7"/>
    <w:rsid w:val="00CC12B8"/>
    <w:rsid w:val="00CC173D"/>
    <w:rsid w:val="00CC2D1D"/>
    <w:rsid w:val="00CC7CC4"/>
    <w:rsid w:val="00CD02DF"/>
    <w:rsid w:val="00CD1B91"/>
    <w:rsid w:val="00CD2281"/>
    <w:rsid w:val="00CD2C1A"/>
    <w:rsid w:val="00CD3B54"/>
    <w:rsid w:val="00CD6C9C"/>
    <w:rsid w:val="00CD774B"/>
    <w:rsid w:val="00CE1EFC"/>
    <w:rsid w:val="00CE2549"/>
    <w:rsid w:val="00CE2D8B"/>
    <w:rsid w:val="00CE5EF7"/>
    <w:rsid w:val="00CE74A5"/>
    <w:rsid w:val="00CF0329"/>
    <w:rsid w:val="00CF0D99"/>
    <w:rsid w:val="00CF1F12"/>
    <w:rsid w:val="00CF2775"/>
    <w:rsid w:val="00CF35AD"/>
    <w:rsid w:val="00CF6C54"/>
    <w:rsid w:val="00D00E52"/>
    <w:rsid w:val="00D01BA0"/>
    <w:rsid w:val="00D02D00"/>
    <w:rsid w:val="00D042D4"/>
    <w:rsid w:val="00D07C61"/>
    <w:rsid w:val="00D07C69"/>
    <w:rsid w:val="00D11C35"/>
    <w:rsid w:val="00D1570B"/>
    <w:rsid w:val="00D16C5B"/>
    <w:rsid w:val="00D2055D"/>
    <w:rsid w:val="00D2058B"/>
    <w:rsid w:val="00D208F5"/>
    <w:rsid w:val="00D2525D"/>
    <w:rsid w:val="00D26777"/>
    <w:rsid w:val="00D26CFD"/>
    <w:rsid w:val="00D33375"/>
    <w:rsid w:val="00D33BB7"/>
    <w:rsid w:val="00D35019"/>
    <w:rsid w:val="00D40522"/>
    <w:rsid w:val="00D40B19"/>
    <w:rsid w:val="00D40CDA"/>
    <w:rsid w:val="00D43ACE"/>
    <w:rsid w:val="00D43CC0"/>
    <w:rsid w:val="00D44E1B"/>
    <w:rsid w:val="00D45F09"/>
    <w:rsid w:val="00D47F93"/>
    <w:rsid w:val="00D505A4"/>
    <w:rsid w:val="00D51723"/>
    <w:rsid w:val="00D51F5D"/>
    <w:rsid w:val="00D52C3E"/>
    <w:rsid w:val="00D53060"/>
    <w:rsid w:val="00D5591C"/>
    <w:rsid w:val="00D5660F"/>
    <w:rsid w:val="00D60C86"/>
    <w:rsid w:val="00D63FA0"/>
    <w:rsid w:val="00D645F0"/>
    <w:rsid w:val="00D655C4"/>
    <w:rsid w:val="00D65646"/>
    <w:rsid w:val="00D704A1"/>
    <w:rsid w:val="00D71643"/>
    <w:rsid w:val="00D75A53"/>
    <w:rsid w:val="00D75CFC"/>
    <w:rsid w:val="00D75F86"/>
    <w:rsid w:val="00D80F5E"/>
    <w:rsid w:val="00D818CA"/>
    <w:rsid w:val="00D819FC"/>
    <w:rsid w:val="00D826E1"/>
    <w:rsid w:val="00D83B04"/>
    <w:rsid w:val="00D83B9B"/>
    <w:rsid w:val="00D84D60"/>
    <w:rsid w:val="00D8562C"/>
    <w:rsid w:val="00D87197"/>
    <w:rsid w:val="00D87F13"/>
    <w:rsid w:val="00D90EDD"/>
    <w:rsid w:val="00D96CE3"/>
    <w:rsid w:val="00D97BF6"/>
    <w:rsid w:val="00D97D4B"/>
    <w:rsid w:val="00DA0A63"/>
    <w:rsid w:val="00DA0C12"/>
    <w:rsid w:val="00DA0FE5"/>
    <w:rsid w:val="00DA4083"/>
    <w:rsid w:val="00DB0E62"/>
    <w:rsid w:val="00DB14CE"/>
    <w:rsid w:val="00DB2A75"/>
    <w:rsid w:val="00DB41E3"/>
    <w:rsid w:val="00DB52F3"/>
    <w:rsid w:val="00DB62B9"/>
    <w:rsid w:val="00DC01F9"/>
    <w:rsid w:val="00DC14BA"/>
    <w:rsid w:val="00DC42C5"/>
    <w:rsid w:val="00DC714D"/>
    <w:rsid w:val="00DC74D6"/>
    <w:rsid w:val="00DC7D95"/>
    <w:rsid w:val="00DD0C5F"/>
    <w:rsid w:val="00DD2DDB"/>
    <w:rsid w:val="00DD349C"/>
    <w:rsid w:val="00DD5EB0"/>
    <w:rsid w:val="00DD6B31"/>
    <w:rsid w:val="00DD7A02"/>
    <w:rsid w:val="00DE0392"/>
    <w:rsid w:val="00DE0696"/>
    <w:rsid w:val="00DE08A3"/>
    <w:rsid w:val="00DE0A9C"/>
    <w:rsid w:val="00DE143B"/>
    <w:rsid w:val="00DE1591"/>
    <w:rsid w:val="00DE45B2"/>
    <w:rsid w:val="00DE540F"/>
    <w:rsid w:val="00DE5960"/>
    <w:rsid w:val="00DE6280"/>
    <w:rsid w:val="00DE6A6B"/>
    <w:rsid w:val="00DE7878"/>
    <w:rsid w:val="00DE79C0"/>
    <w:rsid w:val="00DF07B6"/>
    <w:rsid w:val="00DF149E"/>
    <w:rsid w:val="00DF2229"/>
    <w:rsid w:val="00DF2443"/>
    <w:rsid w:val="00DF62A0"/>
    <w:rsid w:val="00DF78A4"/>
    <w:rsid w:val="00DF7B56"/>
    <w:rsid w:val="00E0014C"/>
    <w:rsid w:val="00E02B0F"/>
    <w:rsid w:val="00E079BA"/>
    <w:rsid w:val="00E104DE"/>
    <w:rsid w:val="00E10679"/>
    <w:rsid w:val="00E11C68"/>
    <w:rsid w:val="00E13110"/>
    <w:rsid w:val="00E13C57"/>
    <w:rsid w:val="00E14578"/>
    <w:rsid w:val="00E1540A"/>
    <w:rsid w:val="00E1569B"/>
    <w:rsid w:val="00E20273"/>
    <w:rsid w:val="00E20761"/>
    <w:rsid w:val="00E207B4"/>
    <w:rsid w:val="00E20F9E"/>
    <w:rsid w:val="00E21003"/>
    <w:rsid w:val="00E25AA0"/>
    <w:rsid w:val="00E272A1"/>
    <w:rsid w:val="00E27E90"/>
    <w:rsid w:val="00E30104"/>
    <w:rsid w:val="00E30A2A"/>
    <w:rsid w:val="00E31B00"/>
    <w:rsid w:val="00E31E7F"/>
    <w:rsid w:val="00E320F5"/>
    <w:rsid w:val="00E324B6"/>
    <w:rsid w:val="00E35373"/>
    <w:rsid w:val="00E36A90"/>
    <w:rsid w:val="00E37A2D"/>
    <w:rsid w:val="00E37DA4"/>
    <w:rsid w:val="00E41E73"/>
    <w:rsid w:val="00E44DEE"/>
    <w:rsid w:val="00E455F1"/>
    <w:rsid w:val="00E45DA8"/>
    <w:rsid w:val="00E473B9"/>
    <w:rsid w:val="00E507A8"/>
    <w:rsid w:val="00E54362"/>
    <w:rsid w:val="00E548E0"/>
    <w:rsid w:val="00E556F7"/>
    <w:rsid w:val="00E5683F"/>
    <w:rsid w:val="00E607A7"/>
    <w:rsid w:val="00E628AC"/>
    <w:rsid w:val="00E6352B"/>
    <w:rsid w:val="00E65C5C"/>
    <w:rsid w:val="00E70697"/>
    <w:rsid w:val="00E70A04"/>
    <w:rsid w:val="00E70EDD"/>
    <w:rsid w:val="00E710B1"/>
    <w:rsid w:val="00E72820"/>
    <w:rsid w:val="00E73EE5"/>
    <w:rsid w:val="00E7485C"/>
    <w:rsid w:val="00E75104"/>
    <w:rsid w:val="00E759F6"/>
    <w:rsid w:val="00E77F84"/>
    <w:rsid w:val="00E809BE"/>
    <w:rsid w:val="00E80B48"/>
    <w:rsid w:val="00E8247D"/>
    <w:rsid w:val="00E82A5D"/>
    <w:rsid w:val="00E82C2B"/>
    <w:rsid w:val="00E839EC"/>
    <w:rsid w:val="00E83C4C"/>
    <w:rsid w:val="00E84749"/>
    <w:rsid w:val="00E84FCB"/>
    <w:rsid w:val="00E85688"/>
    <w:rsid w:val="00E85F37"/>
    <w:rsid w:val="00E86408"/>
    <w:rsid w:val="00E9077C"/>
    <w:rsid w:val="00E91336"/>
    <w:rsid w:val="00E9152C"/>
    <w:rsid w:val="00E91FF8"/>
    <w:rsid w:val="00E927E5"/>
    <w:rsid w:val="00E9374C"/>
    <w:rsid w:val="00E942BD"/>
    <w:rsid w:val="00E94353"/>
    <w:rsid w:val="00EA16B5"/>
    <w:rsid w:val="00EA2260"/>
    <w:rsid w:val="00EA2D2B"/>
    <w:rsid w:val="00EA433C"/>
    <w:rsid w:val="00EA4610"/>
    <w:rsid w:val="00EA5BAC"/>
    <w:rsid w:val="00EA721A"/>
    <w:rsid w:val="00EA77AF"/>
    <w:rsid w:val="00EB1148"/>
    <w:rsid w:val="00EB1314"/>
    <w:rsid w:val="00EB203D"/>
    <w:rsid w:val="00EB2228"/>
    <w:rsid w:val="00EB3087"/>
    <w:rsid w:val="00EB3C70"/>
    <w:rsid w:val="00EB5702"/>
    <w:rsid w:val="00EB5769"/>
    <w:rsid w:val="00EB7BF1"/>
    <w:rsid w:val="00EC1F54"/>
    <w:rsid w:val="00EC2365"/>
    <w:rsid w:val="00EC3503"/>
    <w:rsid w:val="00EC47B9"/>
    <w:rsid w:val="00EC50A2"/>
    <w:rsid w:val="00EC6273"/>
    <w:rsid w:val="00ED054A"/>
    <w:rsid w:val="00ED0DBE"/>
    <w:rsid w:val="00ED2E97"/>
    <w:rsid w:val="00ED2F36"/>
    <w:rsid w:val="00ED45D1"/>
    <w:rsid w:val="00ED506C"/>
    <w:rsid w:val="00ED533B"/>
    <w:rsid w:val="00ED602F"/>
    <w:rsid w:val="00ED63C4"/>
    <w:rsid w:val="00ED7CD2"/>
    <w:rsid w:val="00EE06B9"/>
    <w:rsid w:val="00EE120D"/>
    <w:rsid w:val="00EE1364"/>
    <w:rsid w:val="00EE172A"/>
    <w:rsid w:val="00EE2AC1"/>
    <w:rsid w:val="00EE312D"/>
    <w:rsid w:val="00EE3728"/>
    <w:rsid w:val="00EE472D"/>
    <w:rsid w:val="00EE57B6"/>
    <w:rsid w:val="00EE6054"/>
    <w:rsid w:val="00EE7F41"/>
    <w:rsid w:val="00EF0131"/>
    <w:rsid w:val="00EF0470"/>
    <w:rsid w:val="00EF34BC"/>
    <w:rsid w:val="00EF5B82"/>
    <w:rsid w:val="00EF636B"/>
    <w:rsid w:val="00EF7377"/>
    <w:rsid w:val="00EF78F8"/>
    <w:rsid w:val="00F00199"/>
    <w:rsid w:val="00F0128E"/>
    <w:rsid w:val="00F013D2"/>
    <w:rsid w:val="00F022DA"/>
    <w:rsid w:val="00F02C75"/>
    <w:rsid w:val="00F02CD0"/>
    <w:rsid w:val="00F0301E"/>
    <w:rsid w:val="00F04138"/>
    <w:rsid w:val="00F049A0"/>
    <w:rsid w:val="00F04A0C"/>
    <w:rsid w:val="00F06E8F"/>
    <w:rsid w:val="00F1019E"/>
    <w:rsid w:val="00F1247E"/>
    <w:rsid w:val="00F12A26"/>
    <w:rsid w:val="00F133F3"/>
    <w:rsid w:val="00F13D96"/>
    <w:rsid w:val="00F142CB"/>
    <w:rsid w:val="00F14466"/>
    <w:rsid w:val="00F152FA"/>
    <w:rsid w:val="00F20E37"/>
    <w:rsid w:val="00F22413"/>
    <w:rsid w:val="00F24244"/>
    <w:rsid w:val="00F24C60"/>
    <w:rsid w:val="00F25815"/>
    <w:rsid w:val="00F25859"/>
    <w:rsid w:val="00F2647B"/>
    <w:rsid w:val="00F274AF"/>
    <w:rsid w:val="00F35B3F"/>
    <w:rsid w:val="00F37581"/>
    <w:rsid w:val="00F37C64"/>
    <w:rsid w:val="00F4217A"/>
    <w:rsid w:val="00F42513"/>
    <w:rsid w:val="00F44180"/>
    <w:rsid w:val="00F44CBC"/>
    <w:rsid w:val="00F468B2"/>
    <w:rsid w:val="00F479F8"/>
    <w:rsid w:val="00F507DF"/>
    <w:rsid w:val="00F51703"/>
    <w:rsid w:val="00F51704"/>
    <w:rsid w:val="00F52541"/>
    <w:rsid w:val="00F52D60"/>
    <w:rsid w:val="00F536C4"/>
    <w:rsid w:val="00F5375F"/>
    <w:rsid w:val="00F60434"/>
    <w:rsid w:val="00F61C7E"/>
    <w:rsid w:val="00F6273F"/>
    <w:rsid w:val="00F63B0F"/>
    <w:rsid w:val="00F643BE"/>
    <w:rsid w:val="00F643D9"/>
    <w:rsid w:val="00F64AE6"/>
    <w:rsid w:val="00F65503"/>
    <w:rsid w:val="00F656F1"/>
    <w:rsid w:val="00F65BDB"/>
    <w:rsid w:val="00F665DB"/>
    <w:rsid w:val="00F71D3B"/>
    <w:rsid w:val="00F72E43"/>
    <w:rsid w:val="00F74055"/>
    <w:rsid w:val="00F74177"/>
    <w:rsid w:val="00F74BBA"/>
    <w:rsid w:val="00F75405"/>
    <w:rsid w:val="00F7591C"/>
    <w:rsid w:val="00F766BB"/>
    <w:rsid w:val="00F776AE"/>
    <w:rsid w:val="00F778E1"/>
    <w:rsid w:val="00F77F7E"/>
    <w:rsid w:val="00F81E26"/>
    <w:rsid w:val="00F85399"/>
    <w:rsid w:val="00F858B3"/>
    <w:rsid w:val="00F86228"/>
    <w:rsid w:val="00F865F7"/>
    <w:rsid w:val="00F8703E"/>
    <w:rsid w:val="00F87773"/>
    <w:rsid w:val="00F9071F"/>
    <w:rsid w:val="00F915F4"/>
    <w:rsid w:val="00F91BD1"/>
    <w:rsid w:val="00F92676"/>
    <w:rsid w:val="00F93204"/>
    <w:rsid w:val="00F93813"/>
    <w:rsid w:val="00F9414F"/>
    <w:rsid w:val="00F94339"/>
    <w:rsid w:val="00F94C90"/>
    <w:rsid w:val="00F95584"/>
    <w:rsid w:val="00F95990"/>
    <w:rsid w:val="00F95AFF"/>
    <w:rsid w:val="00F96242"/>
    <w:rsid w:val="00F96A24"/>
    <w:rsid w:val="00F9758E"/>
    <w:rsid w:val="00FA0761"/>
    <w:rsid w:val="00FA1DA3"/>
    <w:rsid w:val="00FA1FCF"/>
    <w:rsid w:val="00FA2B13"/>
    <w:rsid w:val="00FA2EDA"/>
    <w:rsid w:val="00FA2FB8"/>
    <w:rsid w:val="00FA535F"/>
    <w:rsid w:val="00FA6659"/>
    <w:rsid w:val="00FA72F5"/>
    <w:rsid w:val="00FA7718"/>
    <w:rsid w:val="00FB0539"/>
    <w:rsid w:val="00FB1037"/>
    <w:rsid w:val="00FB5798"/>
    <w:rsid w:val="00FC0A99"/>
    <w:rsid w:val="00FC0EDD"/>
    <w:rsid w:val="00FC3F98"/>
    <w:rsid w:val="00FC4175"/>
    <w:rsid w:val="00FC49AD"/>
    <w:rsid w:val="00FC5798"/>
    <w:rsid w:val="00FC6E03"/>
    <w:rsid w:val="00FC745A"/>
    <w:rsid w:val="00FD037A"/>
    <w:rsid w:val="00FD2400"/>
    <w:rsid w:val="00FD33DC"/>
    <w:rsid w:val="00FD3CCD"/>
    <w:rsid w:val="00FD4E31"/>
    <w:rsid w:val="00FD53C8"/>
    <w:rsid w:val="00FD584B"/>
    <w:rsid w:val="00FD59A7"/>
    <w:rsid w:val="00FD59D6"/>
    <w:rsid w:val="00FD67D6"/>
    <w:rsid w:val="00FD6C51"/>
    <w:rsid w:val="00FD7FE8"/>
    <w:rsid w:val="00FE04B4"/>
    <w:rsid w:val="00FE0B03"/>
    <w:rsid w:val="00FE0B50"/>
    <w:rsid w:val="00FE0CB2"/>
    <w:rsid w:val="00FE10A5"/>
    <w:rsid w:val="00FE17CC"/>
    <w:rsid w:val="00FE22E9"/>
    <w:rsid w:val="00FE2337"/>
    <w:rsid w:val="00FE25C1"/>
    <w:rsid w:val="00FE2A89"/>
    <w:rsid w:val="00FF0019"/>
    <w:rsid w:val="00FF0523"/>
    <w:rsid w:val="00FF312E"/>
    <w:rsid w:val="00FF3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19"/>
    <o:shapelayout v:ext="edit">
      <o:idmap v:ext="edit" data="1,3,4,5,6,7,8,9,10,11"/>
      <o:rules v:ext="edit">
        <o:r id="V:Rule1" type="connector" idref="#_x0000_s10810"/>
        <o:r id="V:Rule2" type="connector" idref="#_x0000_s9861"/>
        <o:r id="V:Rule3" type="connector" idref="#_x0000_s10854"/>
        <o:r id="V:Rule4" type="connector" idref="#_x0000_s11354"/>
        <o:r id="V:Rule5" type="connector" idref="#_x0000_s11548"/>
        <o:r id="V:Rule6" type="connector" idref="#_x0000_s8091"/>
        <o:r id="V:Rule7" type="connector" idref="#_x0000_s11273"/>
        <o:r id="V:Rule8" type="connector" idref="#_x0000_s9702"/>
        <o:r id="V:Rule9" type="connector" idref="#_x0000_s9332"/>
        <o:r id="V:Rule10" type="connector" idref="#_x0000_s10489"/>
        <o:r id="V:Rule11" type="connector" idref="#_x0000_s9011"/>
        <o:r id="V:Rule12" type="connector" idref="#_x0000_s9600"/>
        <o:r id="V:Rule13" type="connector" idref="#_x0000_s10473"/>
        <o:r id="V:Rule14" type="connector" idref="#_x0000_s9328"/>
        <o:r id="V:Rule15" type="connector" idref="#_x0000_s9303"/>
        <o:r id="V:Rule16" type="connector" idref="#_x0000_s11345"/>
        <o:r id="V:Rule17" type="connector" idref="#_x0000_s8971"/>
        <o:r id="V:Rule18" type="connector" idref="#_x0000_s9989"/>
        <o:r id="V:Rule19" type="connector" idref="#_x0000_s8117"/>
        <o:r id="V:Rule20" type="connector" idref="#_x0000_s8099"/>
        <o:r id="V:Rule21" type="connector" idref="#_x0000_s11627"/>
        <o:r id="V:Rule22" type="connector" idref="#_x0000_s9908"/>
        <o:r id="V:Rule23" type="connector" idref="#_x0000_s10884"/>
        <o:r id="V:Rule24" type="connector" idref="#_x0000_s11358"/>
        <o:r id="V:Rule25" type="connector" idref="#_x0000_s9638"/>
        <o:r id="V:Rule26" type="connector" idref="#_x0000_s11567"/>
        <o:r id="V:Rule27" type="connector" idref="#_x0000_s10041"/>
        <o:r id="V:Rule28" type="connector" idref="#_x0000_s9335"/>
        <o:r id="V:Rule29" type="connector" idref="#_x0000_s11480"/>
        <o:r id="V:Rule30" type="connector" idref="#_x0000_s11674"/>
        <o:r id="V:Rule31" type="connector" idref="#_x0000_s9814"/>
        <o:r id="V:Rule32" type="connector" idref="#_x0000_s11422"/>
        <o:r id="V:Rule33" type="connector" idref="#_x0000_s9576"/>
        <o:r id="V:Rule34" type="connector" idref="#_x0000_s8985"/>
        <o:r id="V:Rule35" type="connector" idref="#_x0000_s9344"/>
        <o:r id="V:Rule36" type="connector" idref="#_x0000_s10935"/>
        <o:r id="V:Rule37" type="connector" idref="#_x0000_s11412"/>
        <o:r id="V:Rule38" type="connector" idref="#_x0000_s10888"/>
        <o:r id="V:Rule39" type="connector" idref="#_x0000_s9607"/>
        <o:r id="V:Rule40" type="connector" idref="#_x0000_s8087"/>
        <o:r id="V:Rule41" type="connector" idref="#_x0000_s9799"/>
        <o:r id="V:Rule42" type="connector" idref="#_x0000_s10098"/>
        <o:r id="V:Rule43" type="connector" idref="#_x0000_s10469"/>
        <o:r id="V:Rule44" type="connector" idref="#_x0000_s10499"/>
        <o:r id="V:Rule45" type="connector" idref="#_x0000_s9283"/>
        <o:r id="V:Rule46" type="connector" idref="#_x0000_s9269"/>
        <o:r id="V:Rule47" type="connector" idref="#_x0000_s10589"/>
        <o:r id="V:Rule48" type="connector" idref="#_x0000_s11468"/>
        <o:r id="V:Rule49" type="connector" idref="#_x0000_s10859"/>
        <o:r id="V:Rule50" type="connector" idref="#_x0000_s10937"/>
        <o:r id="V:Rule51" type="connector" idref="#_x0000_s11396"/>
        <o:r id="V:Rule52" type="connector" idref="#_x0000_s9664"/>
        <o:r id="V:Rule53" type="connector" idref="#_x0000_s9841"/>
        <o:r id="V:Rule54" type="connector" idref="#_x0000_s9789"/>
        <o:r id="V:Rule55" type="connector" idref="#_x0000_s9993"/>
        <o:r id="V:Rule56" type="connector" idref="#_x0000_s10940"/>
        <o:r id="V:Rule57" type="connector" idref="#_x0000_s9262"/>
        <o:r id="V:Rule58" type="connector" idref="#_x0000_s11621"/>
        <o:r id="V:Rule59" type="connector" idref="#_x0000_s11606"/>
        <o:r id="V:Rule60" type="connector" idref="#_x0000_s10803"/>
        <o:r id="V:Rule61" type="connector" idref="#_x0000_s11713"/>
        <o:r id="V:Rule62" type="connector" idref="#_x0000_s11512"/>
        <o:r id="V:Rule63" type="connector" idref="#_x0000_s9632"/>
        <o:r id="V:Rule64" type="connector" idref="#_x0000_s11337"/>
        <o:r id="V:Rule65" type="connector" idref="#_x0000_s11397"/>
        <o:r id="V:Rule66" type="connector" idref="#_x0000_s10931"/>
        <o:r id="V:Rule67" type="connector" idref="#_x0000_s10734"/>
        <o:r id="V:Rule68" type="connector" idref="#_x0000_s10812"/>
        <o:r id="V:Rule69" type="connector" idref="#_x0000_s11296"/>
        <o:r id="V:Rule70" type="connector" idref="#_x0000_s10704"/>
        <o:r id="V:Rule71" type="connector" idref="#_x0000_s10983"/>
        <o:r id="V:Rule72" type="connector" idref="#_x0000_s10795"/>
        <o:r id="V:Rule73" type="connector" idref="#_x0000_s11531"/>
        <o:r id="V:Rule74" type="connector" idref="#_x0000_s11452"/>
        <o:r id="V:Rule75" type="connector" idref="#_x0000_s11377"/>
        <o:r id="V:Rule76" type="connector" idref="#_x0000_s9147"/>
        <o:r id="V:Rule77" type="connector" idref="#_x0000_s11535"/>
        <o:r id="V:Rule78" type="connector" idref="#_x0000_s10898"/>
        <o:r id="V:Rule79" type="connector" idref="#_x0000_s11295"/>
        <o:r id="V:Rule80" type="connector" idref="#_x0000_s9675"/>
        <o:r id="V:Rule81" type="connector" idref="#_x0000_s9885"/>
        <o:r id="V:Rule82" type="connector" idref="#_x0000_s11326"/>
        <o:r id="V:Rule83" type="connector" idref="#_x0000_s8130"/>
        <o:r id="V:Rule84" type="connector" idref="#_x0000_s11318"/>
        <o:r id="V:Rule85" type="connector" idref="#_x0000_s11708"/>
        <o:r id="V:Rule86" type="connector" idref="#_x0000_s8086"/>
        <o:r id="V:Rule87" type="connector" idref="#_x0000_s10696"/>
        <o:r id="V:Rule88" type="connector" idref="#_x0000_s9813"/>
        <o:r id="V:Rule89" type="connector" idref="#_x0000_s11499"/>
        <o:r id="V:Rule90" type="connector" idref="#_x0000_s10063"/>
        <o:r id="V:Rule91" type="connector" idref="#_x0000_s11515"/>
        <o:r id="V:Rule92" type="connector" idref="#_x0000_s9265"/>
        <o:r id="V:Rule93" type="connector" idref="#_x0000_s9904"/>
        <o:r id="V:Rule94" type="connector" idref="#_x0000_s10108"/>
        <o:r id="V:Rule95" type="connector" idref="#_x0000_s10901"/>
        <o:r id="V:Rule96" type="connector" idref="#_x0000_s9012"/>
        <o:r id="V:Rule97" type="connector" idref="#_x0000_s9970"/>
        <o:r id="V:Rule98" type="connector" idref="#_x0000_s9871"/>
        <o:r id="V:Rule99" type="connector" idref="#_x0000_s10485"/>
        <o:r id="V:Rule100" type="connector" idref="#_x0000_s11625"/>
        <o:r id="V:Rule101" type="connector" idref="#_x0000_s9875"/>
        <o:r id="V:Rule102" type="connector" idref="#_x0000_s11687"/>
        <o:r id="V:Rule103" type="connector" idref="#_x0000_s10582"/>
        <o:r id="V:Rule104" type="connector" idref="#_x0000_s8069"/>
        <o:r id="V:Rule105" type="connector" idref="#_x0000_s8976"/>
        <o:r id="V:Rule106" type="connector" idref="#_x0000_s11575"/>
        <o:r id="V:Rule107" type="connector" idref="#_x0000_s9319"/>
        <o:r id="V:Rule108" type="connector" idref="#_x0000_s9902"/>
        <o:r id="V:Rule109" type="connector" idref="#_x0000_s10024"/>
        <o:r id="V:Rule110" type="connector" idref="#_x0000_s9008"/>
        <o:r id="V:Rule111" type="connector" idref="#_x0000_s9310"/>
        <o:r id="V:Rule112" type="connector" idref="#_x0000_s10875"/>
        <o:r id="V:Rule113" type="connector" idref="#_x0000_s10503"/>
        <o:r id="V:Rule114" type="connector" idref="#_x0000_s10986"/>
        <o:r id="V:Rule115" type="connector" idref="#_x0000_s9476"/>
        <o:r id="V:Rule116" type="connector" idref="#_x0000_s10993"/>
        <o:r id="V:Rule117" type="connector" idref="#_x0000_s11364"/>
        <o:r id="V:Rule118" type="connector" idref="#_x0000_s10586"/>
        <o:r id="V:Rule119" type="connector" idref="#_x0000_s10516"/>
        <o:r id="V:Rule120" type="connector" idref="#_x0000_s9331"/>
        <o:r id="V:Rule121" type="connector" idref="#_x0000_s9952"/>
        <o:r id="V:Rule122" type="connector" idref="#_x0000_s10841"/>
        <o:r id="V:Rule123" type="connector" idref="#_x0000_s9758"/>
        <o:r id="V:Rule124" type="connector" idref="#_x0000_s9009"/>
        <o:r id="V:Rule125" type="connector" idref="#_x0000_s9720"/>
        <o:r id="V:Rule126" type="connector" idref="#_x0000_s8121"/>
        <o:r id="V:Rule127" type="connector" idref="#_x0000_s11277"/>
        <o:r id="V:Rule128" type="connector" idref="#_x0000_s8076"/>
        <o:r id="V:Rule129" type="connector" idref="#_x0000_s9931"/>
        <o:r id="V:Rule130" type="connector" idref="#_x0000_s10825"/>
        <o:r id="V:Rule131" type="connector" idref="#_x0000_s11544"/>
        <o:r id="V:Rule132" type="connector" idref="#_x0000_s10693"/>
        <o:r id="V:Rule133" type="connector" idref="#_x0000_s9667"/>
        <o:r id="V:Rule134" type="connector" idref="#_x0000_s9858"/>
        <o:r id="V:Rule135" type="connector" idref="#_x0000_s9810"/>
        <o:r id="V:Rule136" type="connector" idref="#_x0000_s8989"/>
        <o:r id="V:Rule137" type="connector" idref="#_x0000_s9002"/>
        <o:r id="V:Rule138" type="connector" idref="#_x0000_s9806"/>
        <o:r id="V:Rule139" type="connector" idref="#_x0000_s11272"/>
        <o:r id="V:Rule140" type="connector" idref="#_x0000_s10987"/>
        <o:r id="V:Rule141" type="connector" idref="#_x0000_s9759"/>
        <o:r id="V:Rule142" type="connector" idref="#_x0000_s9655"/>
        <o:r id="V:Rule143" type="connector" idref="#_x0000_s9003"/>
        <o:r id="V:Rule144" type="connector" idref="#_x0000_s11266"/>
        <o:r id="V:Rule145" type="connector" idref="#_x0000_s10089"/>
        <o:r id="V:Rule146" type="connector" idref="#_x0000_s11360"/>
        <o:r id="V:Rule147" type="connector" idref="#_x0000_s9784"/>
        <o:r id="V:Rule148" type="connector" idref="#_x0000_s10806"/>
        <o:r id="V:Rule149" type="connector" idref="#_x0000_s11511"/>
        <o:r id="V:Rule150" type="connector" idref="#_x0000_s11624"/>
        <o:r id="V:Rule151" type="connector" idref="#_x0000_s10104"/>
        <o:r id="V:Rule152" type="connector" idref="#_x0000_s10852"/>
        <o:r id="V:Rule153" type="connector" idref="#_x0000_s9590"/>
        <o:r id="V:Rule154" type="connector" idref="#_x0000_s10776"/>
        <o:r id="V:Rule155" type="connector" idref="#_x0000_s9955"/>
        <o:r id="V:Rule156" type="connector" idref="#_x0000_s11607"/>
        <o:r id="V:Rule157" type="connector" idref="#_x0000_s10774"/>
        <o:r id="V:Rule158" type="connector" idref="#_x0000_s9966"/>
        <o:r id="V:Rule159" type="connector" idref="#_x0000_s11456"/>
        <o:r id="V:Rule160" type="connector" idref="#_x0000_s11376"/>
        <o:r id="V:Rule161" type="connector" idref="#_x0000_s10944"/>
        <o:r id="V:Rule162" type="connector" idref="#_x0000_s10817"/>
        <o:r id="V:Rule163" type="connector" idref="#_x0000_s8078"/>
        <o:r id="V:Rule164" type="connector" idref="#_x0000_s11410"/>
        <o:r id="V:Rule165" type="connector" idref="#_x0000_s11696"/>
        <o:r id="V:Rule166" type="connector" idref="#_x0000_s10585"/>
        <o:r id="V:Rule167" type="connector" idref="#_x0000_s11610"/>
        <o:r id="V:Rule168" type="connector" idref="#_x0000_s8072"/>
        <o:r id="V:Rule169" type="connector" idref="#_x0000_s11387"/>
        <o:r id="V:Rule170" type="connector" idref="#_x0000_s11596"/>
        <o:r id="V:Rule171" type="connector" idref="#_x0000_s9899"/>
        <o:r id="V:Rule172" type="connector" idref="#_x0000_s9143"/>
        <o:r id="V:Rule173" type="connector" idref="#_x0000_s10824"/>
        <o:r id="V:Rule174" type="connector" idref="#_x0000_s11500"/>
        <o:r id="V:Rule175" type="connector" idref="#_x0000_s10040"/>
        <o:r id="V:Rule176" type="connector" idref="#_x0000_s11428"/>
        <o:r id="V:Rule177" type="connector" idref="#_x0000_s9945"/>
        <o:r id="V:Rule178" type="connector" idref="#_x0000_s9948"/>
        <o:r id="V:Rule179" type="connector" idref="#_x0000_s11560"/>
        <o:r id="V:Rule180" type="connector" idref="#_x0000_s11462"/>
        <o:r id="V:Rule181" type="connector" idref="#_x0000_s11308"/>
        <o:r id="V:Rule182" type="connector" idref="#_x0000_s9800"/>
        <o:r id="V:Rule183" type="connector" idref="#_x0000_s10033"/>
        <o:r id="V:Rule184" type="connector" idref="#_x0000_s9990"/>
        <o:r id="V:Rule185" type="connector" idref="#_x0000_s10844"/>
        <o:r id="V:Rule186" type="connector" idref="#_x0000_s11347"/>
        <o:r id="V:Rule187" type="connector" idref="#_x0000_s9701"/>
        <o:r id="V:Rule188" type="connector" idref="#_x0000_s9872"/>
        <o:r id="V:Rule189" type="connector" idref="#_x0000_s10684"/>
        <o:r id="V:Rule190" type="connector" idref="#_x0000_s9674"/>
        <o:r id="V:Rule191" type="connector" idref="#_x0000_s11264"/>
        <o:r id="V:Rule192" type="connector" idref="#_x0000_s9462"/>
        <o:r id="V:Rule193" type="connector" idref="#_x0000_s9865"/>
        <o:r id="V:Rule194" type="connector" idref="#_x0000_s10712"/>
        <o:r id="V:Rule195" type="connector" idref="#_x0000_s11200"/>
        <o:r id="V:Rule196" type="connector" idref="#_x0000_s9294"/>
        <o:r id="V:Rule197" type="connector" idref="#_x0000_s9845"/>
        <o:r id="V:Rule198" type="connector" idref="#_x0000_s11477"/>
        <o:r id="V:Rule199" type="connector" idref="#_x0000_s10472"/>
        <o:r id="V:Rule200" type="connector" idref="#_x0000_s9788"/>
        <o:r id="V:Rule201" type="connector" idref="#_x0000_s8088"/>
        <o:r id="V:Rule202" type="connector" idref="#_x0000_s9903"/>
        <o:r id="V:Rule203" type="connector" idref="#_x0000_s9805"/>
        <o:r id="V:Rule204" type="connector" idref="#_x0000_s10025"/>
        <o:r id="V:Rule205" type="connector" idref="#_x0000_s9795"/>
        <o:r id="V:Rule206" type="connector" idref="#_x0000_s9876"/>
        <o:r id="V:Rule207" type="connector" idref="#_x0000_s10979"/>
        <o:r id="V:Rule208" type="connector" idref="#_x0000_s10731"/>
        <o:r id="V:Rule209" type="connector" idref="#_x0000_s11507"/>
        <o:r id="V:Rule210" type="connector" idref="#_x0000_s11195"/>
        <o:r id="V:Rule211" type="connector" idref="#_x0000_s9780"/>
        <o:r id="V:Rule212" type="connector" idref="#_x0000_s10703"/>
        <o:r id="V:Rule213" type="connector" idref="#_x0000_s9251"/>
        <o:r id="V:Rule214" type="connector" idref="#_x0000_s9969"/>
        <o:r id="V:Rule215" type="connector" idref="#_x0000_s10773"/>
        <o:r id="V:Rule216" type="connector" idref="#_x0000_s9302"/>
        <o:r id="V:Rule217" type="connector" idref="#_x0000_s9304"/>
        <o:r id="V:Rule218" type="connector" idref="#_x0000_s11368"/>
        <o:r id="V:Rule219" type="connector" idref="#_x0000_s9864"/>
        <o:r id="V:Rule220" type="connector" idref="#_x0000_s11449"/>
        <o:r id="V:Rule221" type="connector" idref="#_x0000_s11534"/>
        <o:r id="V:Rule222" type="connector" idref="#_x0000_s11423"/>
        <o:r id="V:Rule223" type="connector" idref="#_x0000_s10506"/>
        <o:r id="V:Rule224" type="connector" idref="#_x0000_s10811"/>
        <o:r id="V:Rule225" type="connector" idref="#_x0000_s10700"/>
        <o:r id="V:Rule226" type="connector" idref="#_x0000_s9587"/>
        <o:r id="V:Rule227" type="connector" idref="#_x0000_s10818"/>
        <o:r id="V:Rule228" type="connector" idref="#_x0000_s11611"/>
        <o:r id="V:Rule229" type="connector" idref="#_x0000_s11444"/>
        <o:r id="V:Rule230" type="connector" idref="#_x0000_s11628"/>
        <o:r id="V:Rule231" type="connector" idref="#_x0000_s10805"/>
        <o:r id="V:Rule232" type="connector" idref="#_x0000_s11416"/>
        <o:r id="V:Rule233" type="connector" idref="#_x0000_s11442"/>
        <o:r id="V:Rule234" type="connector" idref="#_x0000_s10049"/>
        <o:r id="V:Rule235" type="connector" idref="#_x0000_s10822"/>
        <o:r id="V:Rule236" type="connector" idref="#_x0000_s11524"/>
        <o:r id="V:Rule237" type="connector" idref="#_x0000_s9762"/>
        <o:r id="V:Rule238" type="connector" idref="#_x0000_s10044"/>
        <o:r id="V:Rule239" type="connector" idref="#_x0000_s10480"/>
        <o:r id="V:Rule240" type="connector" idref="#_x0000_s8120"/>
        <o:r id="V:Rule241" type="connector" idref="#_x0000_s10834"/>
        <o:r id="V:Rule242" type="connector" idref="#_x0000_s8980"/>
        <o:r id="V:Rule243" type="connector" idref="#_x0000_s10502"/>
        <o:r id="V:Rule244" type="connector" idref="#_x0000_s11572"/>
        <o:r id="V:Rule245" type="connector" idref="#_x0000_s10864"/>
        <o:r id="V:Rule246" type="connector" idref="#_x0000_s10590"/>
        <o:r id="V:Rule247" type="connector" idref="#_x0000_s10099"/>
        <o:r id="V:Rule248" type="connector" idref="#_x0000_s9986"/>
        <o:r id="V:Rule249" type="connector" idref="#_x0000_s8070"/>
        <o:r id="V:Rule250" type="connector" idref="#_x0000_s11288"/>
        <o:r id="V:Rule251" type="connector" idref="#_x0000_s8079"/>
        <o:r id="V:Rule252" type="connector" idref="#_x0000_s11406"/>
        <o:r id="V:Rule253" type="connector" idref="#_x0000_s10976"/>
        <o:r id="V:Rule254" type="connector" idref="#_x0000_s9320"/>
        <o:r id="V:Rule255" type="connector" idref="#_x0000_s9469"/>
        <o:r id="V:Rule256" type="connector" idref="#_x0000_s8984"/>
        <o:r id="V:Rule257" type="connector" idref="#_x0000_s9951"/>
        <o:r id="V:Rule258" type="connector" idref="#_x0000_s10954"/>
        <o:r id="V:Rule259" type="connector" idref="#_x0000_s8988"/>
        <o:r id="V:Rule260" type="connector" idref="#_x0000_s9309"/>
        <o:r id="V:Rule261" type="connector" idref="#_x0000_s9651"/>
        <o:r id="V:Rule262" type="connector" idref="#_x0000_s9783"/>
        <o:r id="V:Rule263" type="connector" idref="#_x0000_s11571"/>
        <o:r id="V:Rule264" type="connector" idref="#_x0000_s10017"/>
        <o:r id="V:Rule265" type="connector" idref="#_x0000_s11429"/>
        <o:r id="V:Rule266" type="connector" idref="#_x0000_s9912"/>
        <o:r id="V:Rule267" type="connector" idref="#_x0000_s9583"/>
        <o:r id="V:Rule268" type="connector" idref="#_x0000_s11276"/>
        <o:r id="V:Rule269" type="connector" idref="#_x0000_s11310"/>
        <o:r id="V:Rule270" type="connector" idref="#_x0000_s9636"/>
        <o:r id="V:Rule271" type="connector" idref="#_x0000_s9710"/>
        <o:r id="V:Rule272" type="connector" idref="#_x0000_s9255"/>
        <o:r id="V:Rule273" type="connector" idref="#_x0000_s10899"/>
        <o:r id="V:Rule274" type="connector" idref="#_x0000_s9324"/>
        <o:r id="V:Rule275" type="connector" idref="#_x0000_s11580"/>
        <o:r id="V:Rule276" type="connector" idref="#_x0000_s10775"/>
        <o:r id="V:Rule277" type="connector" idref="#_x0000_s11472"/>
        <o:r id="V:Rule278" type="connector" idref="#_x0000_s11265"/>
        <o:r id="V:Rule279" type="connector" idref="#_x0000_s10785"/>
        <o:r id="V:Rule280" type="connector" idref="#_x0000_s8108"/>
        <o:r id="V:Rule281" type="connector" idref="#_x0000_s10984"/>
        <o:r id="V:Rule282" type="connector" idref="#_x0000_s9291"/>
        <o:r id="V:Rule283" type="connector" idref="#_x0000_s10957"/>
        <o:r id="V:Rule284" type="connector" idref="#_x0000_s11447"/>
        <o:r id="V:Rule285" type="connector" idref="#_x0000_s10702"/>
        <o:r id="V:Rule286" type="connector" idref="#_x0000_s10030"/>
        <o:r id="V:Rule287" type="connector" idref="#_x0000_s10804"/>
        <o:r id="V:Rule288" type="connector" idref="#_x0000_s10060"/>
        <o:r id="V:Rule289" type="connector" idref="#_x0000_s10074"/>
        <o:r id="V:Rule290" type="connector" idref="#_x0000_s9608"/>
        <o:r id="V:Rule291" type="connector" idref="#_x0000_s10488"/>
        <o:r id="V:Rule292" type="connector" idref="#_x0000_s9916"/>
        <o:r id="V:Rule293" type="connector" idref="#_x0000_s10927"/>
        <o:r id="V:Rule294" type="connector" idref="#_x0000_s9714"/>
        <o:r id="V:Rule295" type="connector" idref="#_x0000_s10029"/>
        <o:r id="V:Rule296" type="connector" idref="#_x0000_s9311"/>
        <o:r id="V:Rule297" type="connector" idref="#_x0000_s9721"/>
        <o:r id="V:Rule298" type="connector" idref="#_x0000_s10761"/>
        <o:r id="V:Rule299" type="connector" idref="#_x0000_s9823"/>
        <o:r id="V:Rule300" type="connector" idref="#_x0000_s11588"/>
        <o:r id="V:Rule301" type="connector" idref="#_x0000_s10966"/>
        <o:r id="V:Rule302" type="connector" idref="#_x0000_s10070"/>
        <o:r id="V:Rule303" type="connector" idref="#_x0000_s11304"/>
        <o:r id="V:Rule304" type="connector" idref="#_x0000_s10481"/>
        <o:r id="V:Rule305" type="connector" idref="#_x0000_s11330"/>
        <o:r id="V:Rule306" type="connector" idref="#_x0000_s11690"/>
        <o:r id="V:Rule307" type="connector" idref="#_x0000_s11314"/>
        <o:r id="V:Rule308" type="connector" idref="#_x0000_s9305"/>
        <o:r id="V:Rule309" type="connector" idref="#_x0000_s11703"/>
        <o:r id="V:Rule310" type="connector" idref="#_x0000_s10505"/>
        <o:r id="V:Rule311" type="connector" idref="#_x0000_s10955"/>
        <o:r id="V:Rule312" type="connector" idref="#_x0000_s10928"/>
        <o:r id="V:Rule313" type="connector" idref="#_x0000_s11574"/>
        <o:r id="V:Rule314" type="connector" idref="#_x0000_s11460"/>
        <o:r id="V:Rule315" type="connector" idref="#_x0000_s9848"/>
        <o:r id="V:Rule316" type="connector" idref="#_x0000_s11600"/>
        <o:r id="V:Rule317" type="connector" idref="#_x0000_s11466"/>
        <o:r id="V:Rule318" type="connector" idref="#_x0000_s10512"/>
        <o:r id="V:Rule319" type="connector" idref="#_x0000_s11294"/>
        <o:r id="V:Rule320" type="connector" idref="#_x0000_s11492"/>
        <o:r id="V:Rule321" type="connector" idref="#_x0000_s9639"/>
        <o:r id="V:Rule322" type="connector" idref="#_x0000_s9935"/>
        <o:r id="V:Rule323" type="connector" idref="#_x0000_s9140"/>
        <o:r id="V:Rule324" type="connector" idref="#_x0000_s11350"/>
        <o:r id="V:Rule325" type="connector" idref="#_x0000_s11327"/>
        <o:r id="V:Rule326" type="connector" idref="#_x0000_s10476"/>
        <o:r id="V:Rule327" type="connector" idref="#_x0000_s10484"/>
        <o:r id="V:Rule328" type="connector" idref="#_x0000_s11439"/>
        <o:r id="V:Rule329" type="connector" idref="#_x0000_s11393"/>
        <o:r id="V:Rule330" type="connector" idref="#_x0000_s8981"/>
        <o:r id="V:Rule331" type="connector" idref="#_x0000_s10985"/>
        <o:r id="V:Rule332" type="connector" idref="#_x0000_s11476"/>
        <o:r id="V:Rule333" type="connector" idref="#_x0000_s9670"/>
        <o:r id="V:Rule334" type="connector" idref="#_x0000_s10477"/>
        <o:r id="V:Rule335" type="connector" idref="#_x0000_s11539"/>
        <o:r id="V:Rule336" type="connector" idref="#_x0000_s9603"/>
        <o:r id="V:Rule337" type="connector" idref="#_x0000_s11395"/>
        <o:r id="V:Rule338" type="connector" idref="#_x0000_s9849"/>
        <o:r id="V:Rule339" type="connector" idref="#_x0000_s11340"/>
        <o:r id="V:Rule340" type="connector" idref="#_x0000_s10930"/>
        <o:r id="V:Rule341" type="connector" idref="#_x0000_s9862"/>
        <o:r id="V:Rule342" type="connector" idref="#_x0000_s9154"/>
        <o:r id="V:Rule343" type="connector" idref="#_x0000_s10739"/>
        <o:r id="V:Rule344" type="connector" idref="#_x0000_s10992"/>
        <o:r id="V:Rule345" type="connector" idref="#_x0000_s11284"/>
        <o:r id="V:Rule346" type="connector" idref="#_x0000_s9136"/>
        <o:r id="V:Rule347" type="connector" idref="#_x0000_s11369"/>
        <o:r id="V:Rule348" type="connector" idref="#_x0000_s8129"/>
        <o:r id="V:Rule349" type="connector" idref="#_x0000_s9992"/>
        <o:r id="V:Rule350" type="connector" idref="#_x0000_s11587"/>
        <o:r id="V:Rule351" type="connector" idref="#_x0000_s9016"/>
        <o:r id="V:Rule352" type="connector" idref="#_x0000_s11573"/>
        <o:r id="V:Rule353" type="connector" idref="#_x0000_s9787"/>
        <o:r id="V:Rule354" type="connector" idref="#_x0000_s11543"/>
        <o:r id="V:Rule355" type="connector" idref="#_x0000_s10950"/>
        <o:r id="V:Rule356" type="connector" idref="#_x0000_s10792"/>
        <o:r id="V:Rule357" type="connector" idref="#_x0000_s9580"/>
        <o:r id="V:Rule358" type="connector" idref="#_x0000_s11495"/>
        <o:r id="V:Rule359" type="connector" idref="#_x0000_s9466"/>
        <o:r id="V:Rule360" type="connector" idref="#_x0000_s11583"/>
        <o:r id="V:Rule361" type="connector" idref="#_x0000_s8095"/>
        <o:r id="V:Rule362" type="connector" idref="#_x0000_s10048"/>
        <o:r id="V:Rule363" type="connector" idref="#_x0000_s9761"/>
        <o:r id="V:Rule364" type="connector" idref="#_x0000_s10730"/>
        <o:r id="V:Rule365" type="connector" idref="#_x0000_s11717"/>
        <o:r id="V:Rule366" type="connector" idref="#_x0000_s11473"/>
        <o:r id="V:Rule367" type="connector" idref="#_x0000_s11508"/>
        <o:r id="V:Rule368" type="connector" idref="#_x0000_s8112"/>
        <o:r id="V:Rule369" type="connector" idref="#_x0000_s8104"/>
        <o:r id="V:Rule370" type="connector" idref="#_x0000_s11516"/>
        <o:r id="V:Rule371" type="connector" idref="#_x0000_s10743"/>
        <o:r id="V:Rule372" type="connector" idref="#_x0000_s9297"/>
        <o:r id="V:Rule373" type="connector" idref="#_x0000_s11551"/>
        <o:r id="V:Rule374" type="connector" idref="#_x0000_s9635"/>
        <o:r id="V:Rule375" type="connector" idref="#_x0000_s10991"/>
        <o:r id="V:Rule376" type="connector" idref="#_x0000_s9258"/>
        <o:r id="V:Rule377" type="connector" idref="#_x0000_s9473"/>
        <o:r id="V:Rule378" type="connector" idref="#_x0000_s9150"/>
        <o:r id="V:Rule379" type="connector" idref="#_x0000_s10083"/>
        <o:r id="V:Rule380" type="connector" idref="#_x0000_s9972"/>
        <o:r id="V:Rule381" type="connector" idref="#_x0000_s10021"/>
        <o:r id="V:Rule382" type="connector" idref="#_x0000_s9673"/>
        <o:r id="V:Rule383" type="connector" idref="#_x0000_s11547"/>
        <o:r id="V:Rule384" type="connector" idref="#_x0000_s10868"/>
        <o:r id="V:Rule385" type="connector" idref="#_x0000_s11502"/>
        <o:r id="V:Rule386" type="connector" idref="#_x0000_s9658"/>
        <o:r id="V:Rule387" type="connector" idref="#_x0000_s11292"/>
        <o:r id="V:Rule388" type="connector" idref="#_x0000_s11448"/>
        <o:r id="V:Rule389" type="connector" idref="#_x0000_s11481"/>
        <o:r id="V:Rule390" type="connector" idref="#_x0000_s8116"/>
        <o:r id="V:Rule391" type="connector" idref="#_x0000_s9755"/>
        <o:r id="V:Rule392" type="connector" idref="#_x0000_s9698"/>
        <o:r id="V:Rule393" type="connector" idref="#_x0000_s11402"/>
        <o:r id="V:Rule394" type="connector" idref="#_x0000_s11370"/>
        <o:r id="V:Rule395" type="connector" idref="#_x0000_s8993"/>
        <o:r id="V:Rule396" type="connector" idref="#_x0000_s10936"/>
        <o:r id="V:Rule397" type="connector" idref="#_x0000_s11501"/>
        <o:r id="V:Rule398" type="connector" idref="#_x0000_s10871"/>
        <o:r id="V:Rule399" type="connector" idref="#_x0000_s9323"/>
        <o:r id="V:Rule400" type="connector" idref="#_x0000_s10769"/>
        <o:r id="V:Rule401" type="connector" idref="#_x0000_s9301"/>
        <o:r id="V:Rule402" type="connector" idref="#_x0000_s8113"/>
        <o:r id="V:Rule403" type="connector" idref="#_x0000_s9796"/>
        <o:r id="V:Rule404" type="connector" idref="#_x0000_s10575"/>
        <o:r id="V:Rule405" type="connector" idref="#_x0000_s10064"/>
        <o:r id="V:Rule406" type="connector" idref="#_x0000_s11342"/>
        <o:r id="V:Rule407" type="connector" idref="#_x0000_s8075"/>
        <o:r id="V:Rule408" type="connector" idref="#_x0000_s10045"/>
        <o:r id="V:Rule409" type="connector" idref="#_x0000_s10011"/>
        <o:r id="V:Rule410" type="connector" idref="#_x0000_s10900"/>
        <o:r id="V:Rule411" type="connector" idref="#_x0000_s9954"/>
        <o:r id="V:Rule412" type="connector" idref="#_x0000_s10893"/>
        <o:r id="V:Rule413" type="connector" idref="#_x0000_s9654"/>
        <o:r id="V:Rule414" type="connector" idref="#_x0000_s10010"/>
        <o:r id="V:Rule415" type="connector" idref="#_x0000_s8977"/>
        <o:r id="V:Rule416" type="connector" idref="#_x0000_s11603"/>
        <o:r id="V:Rule417" type="connector" idref="#_x0000_s11570"/>
        <o:r id="V:Rule418" type="connector" idref="#_x0000_s10847"/>
        <o:r id="V:Rule419" type="connector" idref="#_x0000_s11552"/>
        <o:r id="V:Rule420" type="connector" idref="#_x0000_s9913"/>
        <o:r id="V:Rule421" type="connector" idref="#_x0000_s11343"/>
        <o:r id="V:Rule422" type="connector" idref="#_x0000_s8094"/>
        <o:r id="V:Rule423" type="connector" idref="#_x0000_s11498"/>
        <o:r id="V:Rule424" type="connector" idref="#_x0000_s9889"/>
        <o:r id="V:Rule425" type="connector" idref="#_x0000_s10920"/>
        <o:r id="V:Rule426" type="connector" idref="#_x0000_s9717"/>
        <o:r id="V:Rule427" type="connector" idref="#_x0000_s11320"/>
        <o:r id="V:Rule428" type="connector" idref="#_x0000_s10823"/>
        <o:r id="V:Rule429" type="connector" idref="#_x0000_s10861"/>
        <o:r id="V:Rule430" type="connector" idref="#_x0000_s10853"/>
        <o:r id="V:Rule431" type="connector" idref="#_x0000_s10683"/>
        <o:r id="V:Rule432" type="connector" idref="#_x0000_s9015"/>
        <o:r id="V:Rule433" type="connector" idref="#_x0000_s9722"/>
        <o:r id="V:Rule434" type="connector" idref="#_x0000_s9711"/>
        <o:r id="V:Rule435" type="connector" idref="#_x0000_s10929"/>
        <o:r id="V:Rule436" type="connector" idref="#_x0000_s11538"/>
        <o:r id="V:Rule437" type="connector" idref="#_x0000_s10956"/>
        <o:r id="V:Rule438" type="connector" idref="#_x0000_s10973"/>
        <o:r id="V:Rule439" type="connector" idref="#_x0000_s11528"/>
        <o:r id="V:Rule440" type="connector" idref="#_x0000_s8992"/>
        <o:r id="V:Rule441" type="connector" idref="#_x0000_s10798"/>
        <o:r id="V:Rule442" type="connector" idref="#_x0000_s11346"/>
        <o:r id="V:Rule443" type="connector" idref="#_x0000_s10851"/>
        <o:r id="V:Rule444" type="connector" idref="#_x0000_s11579"/>
        <o:r id="V:Rule445" type="connector" idref="#_x0000_s10917"/>
        <o:r id="V:Rule446" type="connector" idref="#_x0000_s10090"/>
        <o:r id="V:Rule447" type="connector" idref="#_x0000_s11564"/>
        <o:r id="V:Rule448" type="connector" idref="#_x0000_s9917"/>
        <o:r id="V:Rule449" type="connector" idref="#_x0000_s9809"/>
        <o:r id="V:Rule450" type="connector" idref="#_x0000_s11319"/>
        <o:r id="V:Rule451" type="connector" idref="#_x0000_s9671"/>
        <o:r id="V:Rule452" type="connector" idref="#_x0000_s9944"/>
        <o:r id="V:Rule453" type="connector" idref="#_x0000_s10860"/>
        <o:r id="V:Rule454" type="connector" idref="#_x0000_s10910"/>
        <o:r id="V:Rule455" type="connector" idref="#_x0000_s9662"/>
        <o:r id="V:Rule456" type="connector" idref="#_x0000_s8092"/>
        <o:r id="V:Rule457" type="connector" idref="#_x0000_s10574"/>
        <o:r id="V:Rule458" type="connector" idref="#_x0000_s11291"/>
        <o:r id="V:Rule459" type="connector" idref="#_x0000_s9281"/>
        <o:r id="V:Rule460" type="connector" idref="#_x0000_s11331"/>
        <o:r id="V:Rule461" type="connector" idref="#_x0000_s10708"/>
        <o:r id="V:Rule462" type="connector" idref="#_x0000_s11300"/>
        <o:r id="V:Rule463" type="connector" idref="#_x0000_s11536"/>
        <o:r id="V:Rule464" type="connector" idref="#_x0000_s10949"/>
        <o:r id="V:Rule465" type="connector" idref="#_x0000_s9659"/>
        <o:r id="V:Rule466" type="connector" idref="#_x0000_s10855"/>
        <o:r id="V:Rule467" type="connector" idref="#_x0000_s10086"/>
        <o:r id="V:Rule468" type="connector" idref="#_x0000_s9336"/>
        <o:r id="V:Rule469" type="connector" idref="#_x0000_s10894"/>
        <o:r id="V:Rule470" type="connector" idref="#_x0000_s11609"/>
        <o:r id="V:Rule471" type="connector" idref="#_x0000_s9798"/>
        <o:r id="V:Rule472" type="connector" idref="#_x0000_s11584"/>
        <o:r id="V:Rule473" type="connector" idref="#_x0000_s11432"/>
        <o:r id="V:Rule474" type="connector" idref="#_x0000_s9682"/>
        <o:r id="V:Rule475" type="connector" idref="#_x0000_s11433"/>
        <o:r id="V:Rule476" type="connector" idref="#_x0000_s10066"/>
        <o:r id="V:Rule477" type="connector" idref="#_x0000_s9005"/>
        <o:r id="V:Rule478" type="connector" idref="#_x0000_s8105"/>
        <o:r id="V:Rule479" type="connector" idref="#_x0000_s10087"/>
        <o:r id="V:Rule480" type="connector" idref="#_x0000_s11666"/>
        <o:r id="V:Rule481" type="connector" idref="#_x0000_s10680"/>
        <o:r id="V:Rule482" type="connector" idref="#_x0000_s9663"/>
        <o:r id="V:Rule483" type="connector" idref="#_x0000_s11488"/>
        <o:r id="V:Rule484" type="connector" idref="#_x0000_s11390"/>
        <o:r id="V:Rule485" type="connector" idref="#_x0000_s10768"/>
        <o:r id="V:Rule486" type="connector" idref="#_x0000_s9683"/>
        <o:r id="V:Rule487" type="connector" idref="#_x0000_s11678"/>
        <o:r id="V:Rule488" type="connector" idref="#_x0000_s9340"/>
        <o:r id="V:Rule489" type="connector" idref="#_x0000_s9792"/>
        <o:r id="V:Rule490" type="connector" idref="#_x0000_s9594"/>
        <o:r id="V:Rule491" type="connector" idref="#_x0000_s9327"/>
        <o:r id="V:Rule492" type="connector" idref="#_x0000_s9604"/>
        <o:r id="V:Rule493" type="connector" idref="#_x0000_s9973"/>
        <o:r id="V:Rule494" type="connector" idref="#_x0000_s8109"/>
        <o:r id="V:Rule495" type="connector" idref="#_x0000_s10699"/>
        <o:r id="V:Rule496" type="connector" idref="#_x0000_s11608"/>
        <o:r id="V:Rule497" type="connector" idref="#_x0000_s11421"/>
        <o:r id="V:Rule498" type="connector" idref="#_x0000_s9844"/>
        <o:r id="V:Rule499" type="connector" idref="#_x0000_s10802"/>
        <o:r id="V:Rule500" type="connector" idref="#_x0000_s11445"/>
        <o:r id="V:Rule501" type="connector" idref="#_x0000_s9819"/>
        <o:r id="V:Rule502" type="connector" idref="#_x0000_s11380"/>
        <o:r id="V:Rule503" type="connector" idref="#_x0000_s9480"/>
        <o:r id="V:Rule504" type="connector" idref="#_x0000_s9718"/>
        <o:r id="V:Rule505" type="connector" idref="#_x0000_s11537"/>
        <o:r id="V:Rule506" type="connector" idref="#_x0000_s10067"/>
        <o:r id="V:Rule507" type="connector" idref="#_x0000_s11381"/>
        <o:r id="V:Rule508" type="connector" idref="#_x0000_s9709"/>
        <o:r id="V:Rule509" type="connector" idref="#_x0000_s10923"/>
        <o:r id="V:Rule510" type="connector" idref="#_x0000_s11392"/>
        <o:r id="V:Rule511" type="connector" idref="#_x0000_s1003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qFormat="1"/>
    <w:lsdException w:name="caption" w:uiPriority="35" w:qFormat="1"/>
    <w:lsdException w:name="table of figures" w:qFormat="1"/>
    <w:lsdException w:name="annotation reference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Body Text 2" w:uiPriority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76118"/>
    <w:pPr>
      <w:spacing w:line="276" w:lineRule="auto"/>
    </w:pPr>
    <w:rPr>
      <w:rFonts w:ascii="Arial" w:hAnsi="Arial"/>
      <w:szCs w:val="22"/>
      <w:lang w:val="en-US"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37FEB"/>
    <w:pPr>
      <w:keepNext/>
      <w:keepLines/>
      <w:numPr>
        <w:numId w:val="1"/>
      </w:numPr>
      <w:spacing w:before="240" w:after="120"/>
      <w:outlineLvl w:val="0"/>
    </w:pPr>
    <w:rPr>
      <w:rFonts w:eastAsia="Times New Roman"/>
      <w:b/>
      <w:bCs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F0925"/>
    <w:pPr>
      <w:keepNext/>
      <w:keepLines/>
      <w:numPr>
        <w:ilvl w:val="1"/>
        <w:numId w:val="1"/>
      </w:numPr>
      <w:spacing w:before="240" w:after="120"/>
      <w:outlineLvl w:val="1"/>
    </w:pPr>
    <w:rPr>
      <w:rFonts w:eastAsia="Times New Roman"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F0925"/>
    <w:pPr>
      <w:keepNext/>
      <w:keepLines/>
      <w:numPr>
        <w:ilvl w:val="2"/>
        <w:numId w:val="1"/>
      </w:numPr>
      <w:spacing w:before="240" w:after="120"/>
      <w:outlineLvl w:val="2"/>
    </w:pPr>
    <w:rPr>
      <w:rFonts w:eastAsia="Times New Roman"/>
      <w:bCs/>
      <w:szCs w:val="2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87388C"/>
    <w:pPr>
      <w:keepNext/>
      <w:keepLines/>
      <w:numPr>
        <w:ilvl w:val="3"/>
        <w:numId w:val="1"/>
      </w:numPr>
      <w:spacing w:before="240" w:after="60"/>
      <w:ind w:left="864"/>
      <w:outlineLvl w:val="3"/>
    </w:pPr>
    <w:rPr>
      <w:rFonts w:eastAsia="Times New Roman"/>
      <w:bCs/>
      <w:iCs/>
      <w:sz w:val="24"/>
      <w:szCs w:val="24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9D0D27"/>
    <w:pPr>
      <w:keepNext/>
      <w:keepLines/>
      <w:numPr>
        <w:ilvl w:val="4"/>
        <w:numId w:val="1"/>
      </w:numPr>
      <w:spacing w:before="240" w:after="60"/>
      <w:outlineLvl w:val="4"/>
    </w:pPr>
    <w:rPr>
      <w:rFonts w:eastAsia="Times New Roman"/>
      <w:szCs w:val="20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066A9A"/>
    <w:pPr>
      <w:keepNext/>
      <w:keepLines/>
      <w:numPr>
        <w:ilvl w:val="5"/>
        <w:numId w:val="1"/>
      </w:numPr>
      <w:outlineLvl w:val="5"/>
    </w:pPr>
    <w:rPr>
      <w:rFonts w:eastAsia="Times New Roman"/>
      <w:iCs/>
      <w:szCs w:val="20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9F0925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  <w:szCs w:val="2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F0925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F0925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837FEB"/>
    <w:rPr>
      <w:rFonts w:ascii="Arial" w:eastAsia="Times New Roman" w:hAnsi="Arial"/>
      <w:b/>
      <w:bCs/>
      <w:sz w:val="24"/>
      <w:szCs w:val="28"/>
      <w:lang w:val="en-US" w:eastAsia="en-US"/>
    </w:rPr>
  </w:style>
  <w:style w:type="character" w:customStyle="1" w:styleId="berschrift2Zchn">
    <w:name w:val="Überschrift 2 Zchn"/>
    <w:link w:val="berschrift2"/>
    <w:uiPriority w:val="9"/>
    <w:rsid w:val="009F0925"/>
    <w:rPr>
      <w:rFonts w:ascii="Arial" w:eastAsia="Times New Roman" w:hAnsi="Arial"/>
      <w:bCs/>
      <w:sz w:val="24"/>
      <w:szCs w:val="26"/>
      <w:lang w:val="en-US" w:eastAsia="en-US"/>
    </w:rPr>
  </w:style>
  <w:style w:type="character" w:customStyle="1" w:styleId="berschrift3Zchn">
    <w:name w:val="Überschrift 3 Zchn"/>
    <w:link w:val="berschrift3"/>
    <w:uiPriority w:val="9"/>
    <w:rsid w:val="009F0925"/>
    <w:rPr>
      <w:rFonts w:ascii="Arial" w:eastAsia="Times New Roman" w:hAnsi="Arial"/>
      <w:bCs/>
      <w:lang w:val="en-US" w:eastAsia="en-US"/>
    </w:rPr>
  </w:style>
  <w:style w:type="character" w:customStyle="1" w:styleId="berschrift4Zchn">
    <w:name w:val="Überschrift 4 Zchn"/>
    <w:link w:val="berschrift4"/>
    <w:uiPriority w:val="9"/>
    <w:rsid w:val="0087388C"/>
    <w:rPr>
      <w:rFonts w:ascii="Arial" w:eastAsia="Times New Roman" w:hAnsi="Arial"/>
      <w:bCs/>
      <w:iCs/>
      <w:sz w:val="24"/>
      <w:szCs w:val="24"/>
      <w:lang w:val="en-US" w:eastAsia="en-US"/>
    </w:rPr>
  </w:style>
  <w:style w:type="character" w:customStyle="1" w:styleId="berschrift5Zchn">
    <w:name w:val="Überschrift 5 Zchn"/>
    <w:link w:val="berschrift5"/>
    <w:uiPriority w:val="9"/>
    <w:rsid w:val="009D0D27"/>
    <w:rPr>
      <w:rFonts w:ascii="Arial" w:eastAsia="Times New Roman" w:hAnsi="Arial"/>
      <w:lang w:val="en-US" w:eastAsia="en-US"/>
    </w:rPr>
  </w:style>
  <w:style w:type="character" w:customStyle="1" w:styleId="berschrift6Zchn">
    <w:name w:val="Überschrift 6 Zchn"/>
    <w:link w:val="berschrift6"/>
    <w:uiPriority w:val="9"/>
    <w:rsid w:val="00066A9A"/>
    <w:rPr>
      <w:rFonts w:ascii="Arial" w:eastAsia="Times New Roman" w:hAnsi="Arial"/>
      <w:iCs/>
      <w:lang w:val="en-US" w:eastAsia="en-US"/>
    </w:rPr>
  </w:style>
  <w:style w:type="character" w:customStyle="1" w:styleId="berschrift7Zchn">
    <w:name w:val="Überschrift 7 Zchn"/>
    <w:link w:val="berschrift7"/>
    <w:uiPriority w:val="9"/>
    <w:rsid w:val="009F0925"/>
    <w:rPr>
      <w:rFonts w:ascii="Cambria" w:eastAsia="Times New Roman" w:hAnsi="Cambria"/>
      <w:i/>
      <w:iCs/>
      <w:color w:val="404040"/>
      <w:lang w:val="en-US" w:eastAsia="en-US"/>
    </w:rPr>
  </w:style>
  <w:style w:type="character" w:customStyle="1" w:styleId="berschrift8Zchn">
    <w:name w:val="Überschrift 8 Zchn"/>
    <w:link w:val="berschrift8"/>
    <w:uiPriority w:val="9"/>
    <w:semiHidden/>
    <w:rsid w:val="009F0925"/>
    <w:rPr>
      <w:rFonts w:ascii="Cambria" w:eastAsia="Times New Roman" w:hAnsi="Cambria"/>
      <w:color w:val="404040"/>
      <w:lang w:val="en-US" w:eastAsia="en-US"/>
    </w:rPr>
  </w:style>
  <w:style w:type="character" w:customStyle="1" w:styleId="berschrift9Zchn">
    <w:name w:val="Überschrift 9 Zchn"/>
    <w:link w:val="berschrift9"/>
    <w:uiPriority w:val="9"/>
    <w:semiHidden/>
    <w:rsid w:val="009F0925"/>
    <w:rPr>
      <w:rFonts w:ascii="Cambria" w:eastAsia="Times New Roman" w:hAnsi="Cambria"/>
      <w:i/>
      <w:iCs/>
      <w:color w:val="404040"/>
      <w:lang w:val="en-US" w:eastAsia="en-US"/>
    </w:rPr>
  </w:style>
  <w:style w:type="paragraph" w:styleId="Kopfzeile">
    <w:name w:val="header"/>
    <w:basedOn w:val="Standard"/>
    <w:link w:val="KopfzeileZchn"/>
    <w:unhideWhenUsed/>
    <w:rsid w:val="009020CE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020CE"/>
  </w:style>
  <w:style w:type="paragraph" w:styleId="Fuzeile">
    <w:name w:val="footer"/>
    <w:basedOn w:val="Standard"/>
    <w:link w:val="FuzeileZchn"/>
    <w:uiPriority w:val="99"/>
    <w:unhideWhenUsed/>
    <w:qFormat/>
    <w:rsid w:val="00066A9A"/>
    <w:pPr>
      <w:tabs>
        <w:tab w:val="center" w:pos="4536"/>
        <w:tab w:val="right" w:pos="9072"/>
      </w:tabs>
      <w:spacing w:line="240" w:lineRule="auto"/>
    </w:pPr>
    <w:rPr>
      <w:sz w:val="16"/>
      <w:szCs w:val="20"/>
    </w:rPr>
  </w:style>
  <w:style w:type="character" w:customStyle="1" w:styleId="FuzeileZchn">
    <w:name w:val="Fußzeile Zchn"/>
    <w:link w:val="Fuzeile"/>
    <w:uiPriority w:val="99"/>
    <w:rsid w:val="00066A9A"/>
    <w:rPr>
      <w:rFonts w:ascii="Arial" w:hAnsi="Arial"/>
      <w:sz w:val="16"/>
    </w:rPr>
  </w:style>
  <w:style w:type="paragraph" w:styleId="KeinLeerraum">
    <w:name w:val="No Spacing"/>
    <w:uiPriority w:val="1"/>
    <w:rsid w:val="009020CE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C228A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3C228A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E77F84"/>
    <w:pPr>
      <w:ind w:left="720"/>
      <w:contextualSpacing/>
    </w:pPr>
  </w:style>
  <w:style w:type="table" w:styleId="Tabellenraster">
    <w:name w:val="Table Grid"/>
    <w:basedOn w:val="NormaleTabelle"/>
    <w:uiPriority w:val="59"/>
    <w:rsid w:val="00454E0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elberschrift">
    <w:name w:val="TitelÜberschrift"/>
    <w:basedOn w:val="Standard"/>
    <w:next w:val="Standard"/>
    <w:autoRedefine/>
    <w:qFormat/>
    <w:rsid w:val="00455A35"/>
    <w:pPr>
      <w:spacing w:before="240" w:after="240"/>
      <w:ind w:left="720" w:hanging="720"/>
      <w:contextualSpacing/>
    </w:pPr>
    <w:rPr>
      <w:rFonts w:cs="Arial"/>
      <w:b/>
      <w:sz w:val="24"/>
      <w:szCs w:val="28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F75405"/>
    <w:pPr>
      <w:tabs>
        <w:tab w:val="left" w:pos="851"/>
        <w:tab w:val="right" w:leader="dot" w:pos="9344"/>
      </w:tabs>
      <w:spacing w:after="100"/>
      <w:ind w:left="851" w:hanging="851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6B18F2"/>
    <w:pPr>
      <w:tabs>
        <w:tab w:val="left" w:pos="880"/>
        <w:tab w:val="right" w:leader="dot" w:pos="9344"/>
      </w:tabs>
      <w:spacing w:after="100"/>
      <w:ind w:left="851" w:hanging="851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F75405"/>
    <w:pPr>
      <w:tabs>
        <w:tab w:val="left" w:pos="851"/>
        <w:tab w:val="right" w:leader="dot" w:pos="9344"/>
      </w:tabs>
      <w:spacing w:after="100"/>
      <w:ind w:left="851" w:hanging="851"/>
    </w:pPr>
  </w:style>
  <w:style w:type="paragraph" w:styleId="Verzeichnis4">
    <w:name w:val="toc 4"/>
    <w:basedOn w:val="Standard"/>
    <w:next w:val="Standard"/>
    <w:autoRedefine/>
    <w:uiPriority w:val="39"/>
    <w:unhideWhenUsed/>
    <w:qFormat/>
    <w:rsid w:val="006B18F2"/>
    <w:pPr>
      <w:tabs>
        <w:tab w:val="left" w:pos="851"/>
        <w:tab w:val="right" w:leader="dot" w:pos="9344"/>
      </w:tabs>
      <w:spacing w:after="100"/>
      <w:ind w:left="851" w:hanging="851"/>
    </w:pPr>
  </w:style>
  <w:style w:type="character" w:styleId="Hyperlink">
    <w:name w:val="Hyperlink"/>
    <w:uiPriority w:val="99"/>
    <w:unhideWhenUsed/>
    <w:rsid w:val="00455A35"/>
    <w:rPr>
      <w:color w:val="0000FF"/>
      <w:u w:val="single"/>
    </w:rPr>
  </w:style>
  <w:style w:type="paragraph" w:styleId="Beschriftung">
    <w:name w:val="caption"/>
    <w:basedOn w:val="Standard"/>
    <w:next w:val="Standard"/>
    <w:uiPriority w:val="35"/>
    <w:unhideWhenUsed/>
    <w:qFormat/>
    <w:rsid w:val="00127B70"/>
    <w:pPr>
      <w:spacing w:before="120" w:after="240" w:line="240" w:lineRule="auto"/>
    </w:pPr>
    <w:rPr>
      <w:bCs/>
      <w:sz w:val="18"/>
      <w:szCs w:val="18"/>
    </w:rPr>
  </w:style>
  <w:style w:type="paragraph" w:styleId="Abbildungsverzeichnis">
    <w:name w:val="table of figures"/>
    <w:basedOn w:val="Standard"/>
    <w:next w:val="Standard"/>
    <w:uiPriority w:val="99"/>
    <w:unhideWhenUsed/>
    <w:qFormat/>
    <w:rsid w:val="0017245E"/>
  </w:style>
  <w:style w:type="paragraph" w:styleId="Titel">
    <w:name w:val="Title"/>
    <w:basedOn w:val="Standard"/>
    <w:next w:val="Standard"/>
    <w:link w:val="TitelZchn"/>
    <w:uiPriority w:val="10"/>
    <w:rsid w:val="00DC7D95"/>
    <w:pPr>
      <w:spacing w:before="120" w:after="120"/>
      <w:contextualSpacing/>
    </w:pPr>
    <w:rPr>
      <w:rFonts w:eastAsia="Times New Roman"/>
      <w:b/>
      <w:spacing w:val="5"/>
      <w:kern w:val="28"/>
      <w:sz w:val="28"/>
      <w:szCs w:val="52"/>
    </w:rPr>
  </w:style>
  <w:style w:type="character" w:customStyle="1" w:styleId="TitelZchn">
    <w:name w:val="Titel Zchn"/>
    <w:link w:val="Titel"/>
    <w:uiPriority w:val="10"/>
    <w:rsid w:val="00DC7D95"/>
    <w:rPr>
      <w:rFonts w:ascii="Arial" w:eastAsia="Times New Roman" w:hAnsi="Arial" w:cs="Times New Roman"/>
      <w:b/>
      <w:spacing w:val="5"/>
      <w:kern w:val="28"/>
      <w:sz w:val="28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rsid w:val="00DC7D95"/>
    <w:pPr>
      <w:numPr>
        <w:ilvl w:val="1"/>
      </w:numPr>
    </w:pPr>
    <w:rPr>
      <w:rFonts w:eastAsia="Times New Roman"/>
      <w:iCs/>
      <w:spacing w:val="15"/>
      <w:sz w:val="24"/>
      <w:szCs w:val="24"/>
    </w:rPr>
  </w:style>
  <w:style w:type="character" w:customStyle="1" w:styleId="UntertitelZchn">
    <w:name w:val="Untertitel Zchn"/>
    <w:link w:val="Untertitel"/>
    <w:uiPriority w:val="11"/>
    <w:rsid w:val="00DC7D95"/>
    <w:rPr>
      <w:rFonts w:ascii="Arial" w:eastAsia="Times New Roman" w:hAnsi="Arial" w:cs="Times New Roman"/>
      <w:iCs/>
      <w:spacing w:val="15"/>
      <w:sz w:val="24"/>
      <w:szCs w:val="24"/>
    </w:rPr>
  </w:style>
  <w:style w:type="paragraph" w:customStyle="1" w:styleId="Titelberschrift0">
    <w:name w:val="Titel Überschrift"/>
    <w:basedOn w:val="Standard"/>
    <w:rsid w:val="00BF4455"/>
    <w:pPr>
      <w:tabs>
        <w:tab w:val="left" w:pos="425"/>
        <w:tab w:val="left" w:pos="8494"/>
      </w:tabs>
      <w:spacing w:before="80" w:after="240" w:line="25" w:lineRule="atLeast"/>
      <w:jc w:val="both"/>
    </w:pPr>
    <w:rPr>
      <w:rFonts w:ascii="LTSyntax Regular" w:eastAsia="Times New Roman" w:hAnsi="LTSyntax Regular"/>
      <w:b/>
      <w:bCs/>
      <w:sz w:val="28"/>
      <w:szCs w:val="20"/>
      <w:lang w:eastAsia="de-DE"/>
    </w:rPr>
  </w:style>
  <w:style w:type="character" w:styleId="Kommentarzeichen">
    <w:name w:val="annotation reference"/>
    <w:semiHidden/>
    <w:rsid w:val="0015448C"/>
    <w:rPr>
      <w:sz w:val="16"/>
      <w:szCs w:val="16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41AE4"/>
    <w:pPr>
      <w:keepLines w:val="0"/>
      <w:numPr>
        <w:numId w:val="0"/>
      </w:numPr>
      <w:spacing w:after="60"/>
      <w:outlineLvl w:val="9"/>
    </w:pPr>
    <w:rPr>
      <w:rFonts w:ascii="Cambria" w:hAnsi="Cambria"/>
      <w:kern w:val="32"/>
      <w:sz w:val="32"/>
      <w:szCs w:val="32"/>
    </w:rPr>
  </w:style>
  <w:style w:type="paragraph" w:styleId="Textkrper2">
    <w:name w:val="Body Text 2"/>
    <w:basedOn w:val="Standard"/>
    <w:link w:val="Textkrper2Zchn"/>
    <w:semiHidden/>
    <w:rsid w:val="00A41AE4"/>
    <w:pPr>
      <w:spacing w:after="240" w:line="240" w:lineRule="auto"/>
      <w:jc w:val="both"/>
    </w:pPr>
    <w:rPr>
      <w:rFonts w:eastAsia="Times New Roman"/>
      <w:sz w:val="24"/>
      <w:szCs w:val="24"/>
    </w:rPr>
  </w:style>
  <w:style w:type="character" w:customStyle="1" w:styleId="Textkrper2Zchn">
    <w:name w:val="Textkörper 2 Zchn"/>
    <w:link w:val="Textkrper2"/>
    <w:semiHidden/>
    <w:rsid w:val="00A41AE4"/>
    <w:rPr>
      <w:rFonts w:ascii="Arial" w:eastAsia="Times New Roman" w:hAnsi="Arial" w:cs="Arial"/>
      <w:sz w:val="24"/>
      <w:szCs w:val="24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D2AF2"/>
    <w:rPr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8D2AF2"/>
    <w:rPr>
      <w:rFonts w:ascii="Arial" w:hAnsi="Arial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D2AF2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8D2AF2"/>
    <w:rPr>
      <w:rFonts w:ascii="Arial" w:hAnsi="Arial"/>
      <w:b/>
      <w:bCs/>
      <w:lang w:val="en-US" w:eastAsia="en-US"/>
    </w:rPr>
  </w:style>
  <w:style w:type="paragraph" w:styleId="StandardWeb">
    <w:name w:val="Normal (Web)"/>
    <w:basedOn w:val="Standard"/>
    <w:uiPriority w:val="99"/>
    <w:semiHidden/>
    <w:unhideWhenUsed/>
    <w:rsid w:val="00A07F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de-DE" w:eastAsia="de-D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5D541C"/>
    <w:rPr>
      <w:color w:val="800080"/>
      <w:u w:val="single"/>
    </w:rPr>
  </w:style>
  <w:style w:type="paragraph" w:styleId="Verzeichnis5">
    <w:name w:val="toc 5"/>
    <w:basedOn w:val="Standard"/>
    <w:next w:val="Standard"/>
    <w:autoRedefine/>
    <w:uiPriority w:val="39"/>
    <w:unhideWhenUsed/>
    <w:rsid w:val="009F06B7"/>
    <w:pPr>
      <w:spacing w:after="100"/>
      <w:ind w:left="800"/>
    </w:pPr>
  </w:style>
  <w:style w:type="paragraph" w:styleId="Verzeichnis6">
    <w:name w:val="toc 6"/>
    <w:basedOn w:val="Standard"/>
    <w:next w:val="Standard"/>
    <w:autoRedefine/>
    <w:uiPriority w:val="39"/>
    <w:unhideWhenUsed/>
    <w:rsid w:val="00AE5B28"/>
    <w:pPr>
      <w:spacing w:after="100"/>
      <w:ind w:left="1100"/>
    </w:pPr>
    <w:rPr>
      <w:rFonts w:asciiTheme="minorHAnsi" w:eastAsiaTheme="minorEastAsia" w:hAnsiTheme="minorHAnsi" w:cstheme="minorBidi"/>
      <w:sz w:val="22"/>
      <w:lang w:val="de-DE"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AE5B28"/>
    <w:pPr>
      <w:spacing w:after="100"/>
      <w:ind w:left="1320"/>
    </w:pPr>
    <w:rPr>
      <w:rFonts w:asciiTheme="minorHAnsi" w:eastAsiaTheme="minorEastAsia" w:hAnsiTheme="minorHAnsi" w:cstheme="minorBidi"/>
      <w:sz w:val="22"/>
      <w:lang w:val="de-DE"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AE5B28"/>
    <w:pPr>
      <w:spacing w:after="100"/>
      <w:ind w:left="1540"/>
    </w:pPr>
    <w:rPr>
      <w:rFonts w:asciiTheme="minorHAnsi" w:eastAsiaTheme="minorEastAsia" w:hAnsiTheme="minorHAnsi" w:cstheme="minorBidi"/>
      <w:sz w:val="22"/>
      <w:lang w:val="de-DE"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AE5B28"/>
    <w:pPr>
      <w:spacing w:after="100"/>
      <w:ind w:left="1760"/>
    </w:pPr>
    <w:rPr>
      <w:rFonts w:asciiTheme="minorHAnsi" w:eastAsiaTheme="minorEastAsia" w:hAnsiTheme="minorHAnsi" w:cstheme="minorBidi"/>
      <w:sz w:val="22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upplyon.com/supplyon_download_area_m2m_guidelines.html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oleObject" Target="embeddings/Microsoft_Excel_97-2003_Worksheet1.xls"/><Relationship Id="rId23" Type="http://schemas.openxmlformats.org/officeDocument/2006/relationships/customXml" Target="../customXml/item6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14" Type="http://schemas.openxmlformats.org/officeDocument/2006/relationships/image" Target="media/image2.emf"/><Relationship Id="rId9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bazt\Local%20Settings\Temporary%20Internet%20Files\Content.Outlook\10WWC4WH\Word_Template_EN_complex_final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Category xmlns="f25064ed-26ee-4058-a6a6-5c707d18a2ab">Boost</Category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ON-CPF-Document" ma:contentTypeID="0x0101003221E859F9B066408685947288C049D30100DD8898B9DD765841A28296C790840F59" ma:contentTypeVersion="4" ma:contentTypeDescription="Create a new document." ma:contentTypeScope="" ma:versionID="3e04affcfd632fedc3ca5196d370b3bb">
  <xsd:schema xmlns:xsd="http://www.w3.org/2001/XMLSchema" xmlns:xs="http://www.w3.org/2001/XMLSchema" xmlns:p="http://schemas.microsoft.com/office/2006/metadata/properties" xmlns:ns2="89b65995-c96f-4ac4-933c-d88b6cec795c" targetNamespace="http://schemas.microsoft.com/office/2006/metadata/properties" ma:root="true" ma:fieldsID="df12afca7823e2520a03c2f921be38fa" ns2:_="">
    <xsd:import namespace="89b65995-c96f-4ac4-933c-d88b6cec795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o88de2d771f94888af9ae54a31c6d4db" minOccurs="0"/>
                <xsd:element ref="ns2:TaxCatchAll" minOccurs="0"/>
                <xsd:element ref="ns2:TaxCatchAllLabel" minOccurs="0"/>
                <xsd:element ref="ns2:o6292d19d544427d9c3e258df34ad0c6" minOccurs="0"/>
                <xsd:element ref="ns2:n44e59a40bd6469b8045969415d6bc06" minOccurs="0"/>
                <xsd:element ref="ns2:c100bfc8d9464412928f178fa1059f7e" minOccurs="0"/>
                <xsd:element ref="ns2:d1fb652183e34be98c12ad1eb66747a5" minOccurs="0"/>
                <xsd:element ref="ns2:o2ef14f090c94a40964fcce5d16e0d43" minOccurs="0"/>
                <xsd:element ref="ns2:SON-Location" minOccurs="0"/>
                <xsd:element ref="ns2:iddc419f152440949b3002f81e1cd0f4" minOccurs="0"/>
                <xsd:element ref="ns2:ba7b2fe54b524222b353613476550dd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b65995-c96f-4ac4-933c-d88b6cec795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o88de2d771f94888af9ae54a31c6d4db" ma:index="11" nillable="true" ma:taxonomy="true" ma:internalName="o88de2d771f94888af9ae54a31c6d4db" ma:taxonomyFieldName="SON_x002d_Document_x002d_Type" ma:displayName="SON-Document-Type" ma:readOnly="false" ma:default="" ma:fieldId="{888de2d7-71f9-4888-af9a-e54a31c6d4db}" ma:sspId="fdb52a19-35be-4028-9875-a8c3fcd36273" ma:termSetId="20526c27-1ccf-47bf-adca-f6e5496ce7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ba6d7327-9b5d-47b2-b83f-069ee87d679e}" ma:internalName="TaxCatchAll" ma:showField="CatchAllData" ma:web="84f71b16-9a9a-4c9c-862f-9a21867745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ba6d7327-9b5d-47b2-b83f-069ee87d679e}" ma:internalName="TaxCatchAllLabel" ma:readOnly="true" ma:showField="CatchAllDataLabel" ma:web="84f71b16-9a9a-4c9c-862f-9a21867745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6292d19d544427d9c3e258df34ad0c6" ma:index="15" nillable="true" ma:taxonomy="true" ma:internalName="o6292d19d544427d9c3e258df34ad0c6" ma:taxonomyFieldName="SON_x002d_Services" ma:displayName="SON-Services" ma:readOnly="false" ma:default="" ma:fieldId="{86292d19-d544-427d-9c3e-258df34ad0c6}" ma:taxonomyMulti="true" ma:sspId="fdb52a19-35be-4028-9875-a8c3fcd36273" ma:termSetId="76a021dd-f793-4d75-820b-06d7e0086d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44e59a40bd6469b8045969415d6bc06" ma:index="17" nillable="true" ma:taxonomy="true" ma:internalName="n44e59a40bd6469b8045969415d6bc06" ma:taxonomyFieldName="SON_x002d_Classification" ma:displayName="SON-Classification" ma:readOnly="false" ma:default="" ma:fieldId="{744e59a4-0bd6-469b-8045-969415d6bc06}" ma:sspId="fdb52a19-35be-4028-9875-a8c3fcd36273" ma:termSetId="253fdd10-74ff-4609-aacf-641a97ea6c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100bfc8d9464412928f178fa1059f7e" ma:index="19" nillable="true" ma:taxonomy="true" ma:internalName="c100bfc8d9464412928f178fa1059f7e" ma:taxonomyFieldName="SON_x002d_Language" ma:displayName="SON-Language" ma:readOnly="false" ma:default="" ma:fieldId="{c100bfc8-d946-4412-928f-178fa1059f7e}" ma:sspId="fdb52a19-35be-4028-9875-a8c3fcd36273" ma:termSetId="78d1f20e-673d-46eb-b8f3-bf7b6017fd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1fb652183e34be98c12ad1eb66747a5" ma:index="21" nillable="true" ma:taxonomy="true" ma:internalName="d1fb652183e34be98c12ad1eb66747a5" ma:taxonomyFieldName="SON_x002d_CPF_x002d_Structure" ma:displayName="SON-Structure" ma:readOnly="false" ma:default="" ma:fieldId="{d1fb6521-83e3-4be9-8c12-ad1eb66747a5}" ma:sspId="fdb52a19-35be-4028-9875-a8c3fcd36273" ma:termSetId="f5b61006-318e-4cff-8b9e-402f655d67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2ef14f090c94a40964fcce5d16e0d43" ma:index="23" nillable="true" ma:taxonomy="true" ma:internalName="o2ef14f090c94a40964fcce5d16e0d43" ma:taxonomyFieldName="SON_x002d_CPF_x002d_Categories" ma:displayName="SON-Categories" ma:readOnly="false" ma:default="" ma:fieldId="{82ef14f0-90c9-4a40-964f-cce5d16e0d43}" ma:sspId="fdb52a19-35be-4028-9875-a8c3fcd36273" ma:termSetId="6f96ae7e-2260-4686-9bcc-b56bb614c01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ON-Location" ma:index="25" nillable="true" ma:displayName="SON-Location" ma:default="Shared" ma:hidden="true" ma:internalName="SON_x002d_Location" ma:readOnly="false">
      <xsd:simpleType>
        <xsd:restriction base="dms:Choice">
          <xsd:enumeration value="Internal"/>
          <xsd:enumeration value="Shared"/>
          <xsd:enumeration value="Partners"/>
          <xsd:enumeration value="Customers"/>
          <xsd:enumeration value="Internal"/>
          <xsd:enumeration value="Shared"/>
          <xsd:enumeration value="Partners"/>
          <xsd:enumeration value="Customers"/>
          <xsd:enumeration value="Internal"/>
          <xsd:enumeration value="Shared"/>
          <xsd:enumeration value="Partners"/>
          <xsd:enumeration value="Customers"/>
        </xsd:restriction>
      </xsd:simpleType>
    </xsd:element>
    <xsd:element name="iddc419f152440949b3002f81e1cd0f4" ma:index="26" nillable="true" ma:taxonomy="true" ma:internalName="iddc419f152440949b3002f81e1cd0f4" ma:taxonomyFieldName="SON_x002d_Partners" ma:displayName="SON-Partners" ma:readOnly="false" ma:default="" ma:fieldId="{2ddc419f-1524-4094-9b30-02f81e1cd0f4}" ma:taxonomyMulti="true" ma:sspId="fdb52a19-35be-4028-9875-a8c3fcd36273" ma:termSetId="30f5814a-e7a9-4a20-b8af-96b38a95e2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7b2fe54b524222b353613476550dd0" ma:index="28" nillable="true" ma:taxonomy="true" ma:internalName="ba7b2fe54b524222b353613476550dd0" ma:taxonomyFieldName="SON_x002d_Customers" ma:displayName="SON-Customers" ma:readOnly="false" ma:default="" ma:fieldId="{ba7b2fe5-4b52-4222-b353-613476550dd0}" ma:sspId="fdb52a19-35be-4028-9875-a8c3fcd36273" ma:termSetId="256856a3-00d3-41a3-9e72-68166fa3770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1B57F5D38324ABDB679D381192B6A" ma:contentTypeVersion="1" ma:contentTypeDescription="Create a new document." ma:contentTypeScope="" ma:versionID="400c4ef373055d17af35adb096f2b0e0">
  <xsd:schema xmlns:xsd="http://www.w3.org/2001/XMLSchema" xmlns:xs="http://www.w3.org/2001/XMLSchema" xmlns:p="http://schemas.microsoft.com/office/2006/metadata/properties" xmlns:ns2="f25064ed-26ee-4058-a6a6-5c707d18a2ab" targetNamespace="http://schemas.microsoft.com/office/2006/metadata/properties" ma:root="true" ma:fieldsID="a7f568d9c762ebeda20ab58fc0b33c87" ns2:_="">
    <xsd:import namespace="f25064ed-26ee-4058-a6a6-5c707d18a2ab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064ed-26ee-4058-a6a6-5c707d18a2ab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ternalName="Category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8D5177-2F19-442B-889D-68B0FE8490BB}"/>
</file>

<file path=customXml/itemProps2.xml><?xml version="1.0" encoding="utf-8"?>
<ds:datastoreItem xmlns:ds="http://schemas.openxmlformats.org/officeDocument/2006/customXml" ds:itemID="{0D1A7471-DBC6-4BB3-AACA-22CAEE56C04C}"/>
</file>

<file path=customXml/itemProps3.xml><?xml version="1.0" encoding="utf-8"?>
<ds:datastoreItem xmlns:ds="http://schemas.openxmlformats.org/officeDocument/2006/customXml" ds:itemID="{957E5D7E-5721-4848-8DD1-26CC6E49CF36}"/>
</file>

<file path=customXml/itemProps4.xml><?xml version="1.0" encoding="utf-8"?>
<ds:datastoreItem xmlns:ds="http://schemas.openxmlformats.org/officeDocument/2006/customXml" ds:itemID="{0E354D7C-2915-4409-9159-643C6409915C}"/>
</file>

<file path=customXml/itemProps5.xml><?xml version="1.0" encoding="utf-8"?>
<ds:datastoreItem xmlns:ds="http://schemas.openxmlformats.org/officeDocument/2006/customXml" ds:itemID="{16C8DFF8-FB0E-47BA-BB0A-61F3FA7BEC37}"/>
</file>

<file path=customXml/itemProps6.xml><?xml version="1.0" encoding="utf-8"?>
<ds:datastoreItem xmlns:ds="http://schemas.openxmlformats.org/officeDocument/2006/customXml" ds:itemID="{DA3313F0-3532-4158-9545-87D12C101923}"/>
</file>

<file path=docProps/app.xml><?xml version="1.0" encoding="utf-8"?>
<Properties xmlns="http://schemas.openxmlformats.org/officeDocument/2006/extended-properties" xmlns:vt="http://schemas.openxmlformats.org/officeDocument/2006/docPropsVTypes">
  <Template>Word_Template_EN_complex_final.dotx</Template>
  <TotalTime>0</TotalTime>
  <Pages>65</Pages>
  <Words>6834</Words>
  <Characters>38954</Characters>
  <Application>Microsoft Office Word</Application>
  <DocSecurity>0</DocSecurity>
  <Lines>324</Lines>
  <Paragraphs>91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SupplyOn AirSupply Supplier EDI_M2M Interface BoostAero XML V2.10 SELF BILLING</vt:lpstr>
      <vt:lpstr/>
    </vt:vector>
  </TitlesOfParts>
  <Company>SupplyOn AG</Company>
  <LinksUpToDate>false</LinksUpToDate>
  <CharactersWithSpaces>45697</CharactersWithSpaces>
  <SharedDoc>false</SharedDoc>
  <HLinks>
    <vt:vector size="600" baseType="variant">
      <vt:variant>
        <vt:i4>917628</vt:i4>
      </vt:variant>
      <vt:variant>
        <vt:i4>471</vt:i4>
      </vt:variant>
      <vt:variant>
        <vt:i4>0</vt:i4>
      </vt:variant>
      <vt:variant>
        <vt:i4>5</vt:i4>
      </vt:variant>
      <vt:variant>
        <vt:lpwstr/>
      </vt:variant>
      <vt:variant>
        <vt:lpwstr>_asram:UltimateShipToCITradeParty</vt:lpwstr>
      </vt:variant>
      <vt:variant>
        <vt:i4>1441917</vt:i4>
      </vt:variant>
      <vt:variant>
        <vt:i4>468</vt:i4>
      </vt:variant>
      <vt:variant>
        <vt:i4>0</vt:i4>
      </vt:variant>
      <vt:variant>
        <vt:i4>5</vt:i4>
      </vt:variant>
      <vt:variant>
        <vt:lpwstr/>
      </vt:variant>
      <vt:variant>
        <vt:lpwstr>_asram:ShipToCITradeParty</vt:lpwstr>
      </vt:variant>
      <vt:variant>
        <vt:i4>7012365</vt:i4>
      </vt:variant>
      <vt:variant>
        <vt:i4>465</vt:i4>
      </vt:variant>
      <vt:variant>
        <vt:i4>0</vt:i4>
      </vt:variant>
      <vt:variant>
        <vt:i4>5</vt:i4>
      </vt:variant>
      <vt:variant>
        <vt:lpwstr/>
      </vt:variant>
      <vt:variant>
        <vt:lpwstr>_asram:ShipFromCITradeParty</vt:lpwstr>
      </vt:variant>
      <vt:variant>
        <vt:i4>983164</vt:i4>
      </vt:variant>
      <vt:variant>
        <vt:i4>462</vt:i4>
      </vt:variant>
      <vt:variant>
        <vt:i4>0</vt:i4>
      </vt:variant>
      <vt:variant>
        <vt:i4>5</vt:i4>
      </vt:variant>
      <vt:variant>
        <vt:lpwstr/>
      </vt:variant>
      <vt:variant>
        <vt:lpwstr>_asram:ReceivingCISupplyChainSchedul</vt:lpwstr>
      </vt:variant>
      <vt:variant>
        <vt:i4>2031721</vt:i4>
      </vt:variant>
      <vt:variant>
        <vt:i4>459</vt:i4>
      </vt:variant>
      <vt:variant>
        <vt:i4>0</vt:i4>
      </vt:variant>
      <vt:variant>
        <vt:i4>5</vt:i4>
      </vt:variant>
      <vt:variant>
        <vt:lpwstr/>
      </vt:variant>
      <vt:variant>
        <vt:lpwstr>_asram:OrderingCISupplyChainSchedule</vt:lpwstr>
      </vt:variant>
      <vt:variant>
        <vt:i4>917622</vt:i4>
      </vt:variant>
      <vt:variant>
        <vt:i4>456</vt:i4>
      </vt:variant>
      <vt:variant>
        <vt:i4>0</vt:i4>
      </vt:variant>
      <vt:variant>
        <vt:i4>5</vt:i4>
      </vt:variant>
      <vt:variant>
        <vt:lpwstr/>
      </vt:variant>
      <vt:variant>
        <vt:lpwstr>_asram:DespatchingCISupplyChainSched</vt:lpwstr>
      </vt:variant>
      <vt:variant>
        <vt:i4>3604518</vt:i4>
      </vt:variant>
      <vt:variant>
        <vt:i4>453</vt:i4>
      </vt:variant>
      <vt:variant>
        <vt:i4>0</vt:i4>
      </vt:variant>
      <vt:variant>
        <vt:i4>5</vt:i4>
      </vt:variant>
      <vt:variant>
        <vt:lpwstr/>
      </vt:variant>
      <vt:variant>
        <vt:lpwstr>_asram:InformationCINote_1</vt:lpwstr>
      </vt:variant>
      <vt:variant>
        <vt:i4>65651</vt:i4>
      </vt:variant>
      <vt:variant>
        <vt:i4>450</vt:i4>
      </vt:variant>
      <vt:variant>
        <vt:i4>0</vt:i4>
      </vt:variant>
      <vt:variant>
        <vt:i4>5</vt:i4>
      </vt:variant>
      <vt:variant>
        <vt:lpwstr/>
      </vt:variant>
      <vt:variant>
        <vt:lpwstr>_asram:SpecifiedCIDeliveryAdjustment</vt:lpwstr>
      </vt:variant>
      <vt:variant>
        <vt:i4>6815769</vt:i4>
      </vt:variant>
      <vt:variant>
        <vt:i4>447</vt:i4>
      </vt:variant>
      <vt:variant>
        <vt:i4>0</vt:i4>
      </vt:variant>
      <vt:variant>
        <vt:i4>5</vt:i4>
      </vt:variant>
      <vt:variant>
        <vt:lpwstr/>
      </vt:variant>
      <vt:variant>
        <vt:lpwstr>_asram:NetPriceProductCITradePrice</vt:lpwstr>
      </vt:variant>
      <vt:variant>
        <vt:i4>589949</vt:i4>
      </vt:variant>
      <vt:variant>
        <vt:i4>444</vt:i4>
      </vt:variant>
      <vt:variant>
        <vt:i4>0</vt:i4>
      </vt:variant>
      <vt:variant>
        <vt:i4>5</vt:i4>
      </vt:variant>
      <vt:variant>
        <vt:lpwstr/>
      </vt:variant>
      <vt:variant>
        <vt:lpwstr>_asram:GrossPriceProductCITradePrice</vt:lpwstr>
      </vt:variant>
      <vt:variant>
        <vt:i4>1507446</vt:i4>
      </vt:variant>
      <vt:variant>
        <vt:i4>441</vt:i4>
      </vt:variant>
      <vt:variant>
        <vt:i4>0</vt:i4>
      </vt:variant>
      <vt:variant>
        <vt:i4>5</vt:i4>
      </vt:variant>
      <vt:variant>
        <vt:lpwstr/>
      </vt:variant>
      <vt:variant>
        <vt:lpwstr>_asram:CurrentPriceProductCITradePri</vt:lpwstr>
      </vt:variant>
      <vt:variant>
        <vt:i4>196728</vt:i4>
      </vt:variant>
      <vt:variant>
        <vt:i4>438</vt:i4>
      </vt:variant>
      <vt:variant>
        <vt:i4>0</vt:i4>
      </vt:variant>
      <vt:variant>
        <vt:i4>5</vt:i4>
      </vt:variant>
      <vt:variant>
        <vt:lpwstr/>
      </vt:variant>
      <vt:variant>
        <vt:lpwstr>_asram:AgreedPriceProductCITradePric</vt:lpwstr>
      </vt:variant>
      <vt:variant>
        <vt:i4>6094856</vt:i4>
      </vt:variant>
      <vt:variant>
        <vt:i4>435</vt:i4>
      </vt:variant>
      <vt:variant>
        <vt:i4>0</vt:i4>
      </vt:variant>
      <vt:variant>
        <vt:i4>5</vt:i4>
      </vt:variant>
      <vt:variant>
        <vt:lpwstr/>
      </vt:variant>
      <vt:variant>
        <vt:lpwstr>_asram:SellerCITradeParty_1</vt:lpwstr>
      </vt:variant>
      <vt:variant>
        <vt:i4>1245281</vt:i4>
      </vt:variant>
      <vt:variant>
        <vt:i4>432</vt:i4>
      </vt:variant>
      <vt:variant>
        <vt:i4>0</vt:i4>
      </vt:variant>
      <vt:variant>
        <vt:i4>5</vt:i4>
      </vt:variant>
      <vt:variant>
        <vt:lpwstr/>
      </vt:variant>
      <vt:variant>
        <vt:lpwstr>_asram:BuyerCITradeParty</vt:lpwstr>
      </vt:variant>
      <vt:variant>
        <vt:i4>7864338</vt:i4>
      </vt:variant>
      <vt:variant>
        <vt:i4>429</vt:i4>
      </vt:variant>
      <vt:variant>
        <vt:i4>0</vt:i4>
      </vt:variant>
      <vt:variant>
        <vt:i4>5</vt:i4>
      </vt:variant>
      <vt:variant>
        <vt:lpwstr/>
      </vt:variant>
      <vt:variant>
        <vt:lpwstr>_asram:SpecifiedCITradeBusinessFlag</vt:lpwstr>
      </vt:variant>
      <vt:variant>
        <vt:i4>131181</vt:i4>
      </vt:variant>
      <vt:variant>
        <vt:i4>426</vt:i4>
      </vt:variant>
      <vt:variant>
        <vt:i4>0</vt:i4>
      </vt:variant>
      <vt:variant>
        <vt:i4>5</vt:i4>
      </vt:variant>
      <vt:variant>
        <vt:lpwstr/>
      </vt:variant>
      <vt:variant>
        <vt:lpwstr>_asram:OriginalOrderReferencedCIRefe</vt:lpwstr>
      </vt:variant>
      <vt:variant>
        <vt:i4>3145771</vt:i4>
      </vt:variant>
      <vt:variant>
        <vt:i4>423</vt:i4>
      </vt:variant>
      <vt:variant>
        <vt:i4>0</vt:i4>
      </vt:variant>
      <vt:variant>
        <vt:i4>5</vt:i4>
      </vt:variant>
      <vt:variant>
        <vt:lpwstr/>
      </vt:variant>
      <vt:variant>
        <vt:lpwstr>_asram:ContractReferencedCIReference_1</vt:lpwstr>
      </vt:variant>
      <vt:variant>
        <vt:i4>720997</vt:i4>
      </vt:variant>
      <vt:variant>
        <vt:i4>420</vt:i4>
      </vt:variant>
      <vt:variant>
        <vt:i4>0</vt:i4>
      </vt:variant>
      <vt:variant>
        <vt:i4>5</vt:i4>
      </vt:variant>
      <vt:variant>
        <vt:lpwstr/>
      </vt:variant>
      <vt:variant>
        <vt:lpwstr>_asram:AdditionalCIReferencedDocumen</vt:lpwstr>
      </vt:variant>
      <vt:variant>
        <vt:i4>1966182</vt:i4>
      </vt:variant>
      <vt:variant>
        <vt:i4>417</vt:i4>
      </vt:variant>
      <vt:variant>
        <vt:i4>0</vt:i4>
      </vt:variant>
      <vt:variant>
        <vt:i4>5</vt:i4>
      </vt:variant>
      <vt:variant>
        <vt:lpwstr/>
      </vt:variant>
      <vt:variant>
        <vt:lpwstr>_asram:SpecifiedCIMissionProject</vt:lpwstr>
      </vt:variant>
      <vt:variant>
        <vt:i4>8323080</vt:i4>
      </vt:variant>
      <vt:variant>
        <vt:i4>414</vt:i4>
      </vt:variant>
      <vt:variant>
        <vt:i4>0</vt:i4>
      </vt:variant>
      <vt:variant>
        <vt:i4>5</vt:i4>
      </vt:variant>
      <vt:variant>
        <vt:lpwstr/>
      </vt:variant>
      <vt:variant>
        <vt:lpwstr>_asram:ProgrammCIMissionProject</vt:lpwstr>
      </vt:variant>
      <vt:variant>
        <vt:i4>7208971</vt:i4>
      </vt:variant>
      <vt:variant>
        <vt:i4>411</vt:i4>
      </vt:variant>
      <vt:variant>
        <vt:i4>0</vt:i4>
      </vt:variant>
      <vt:variant>
        <vt:i4>5</vt:i4>
      </vt:variant>
      <vt:variant>
        <vt:lpwstr/>
      </vt:variant>
      <vt:variant>
        <vt:lpwstr>_asram:ManufacturerCITradeParty</vt:lpwstr>
      </vt:variant>
      <vt:variant>
        <vt:i4>1441914</vt:i4>
      </vt:variant>
      <vt:variant>
        <vt:i4>408</vt:i4>
      </vt:variant>
      <vt:variant>
        <vt:i4>0</vt:i4>
      </vt:variant>
      <vt:variant>
        <vt:i4>5</vt:i4>
      </vt:variant>
      <vt:variant>
        <vt:lpwstr/>
      </vt:variant>
      <vt:variant>
        <vt:lpwstr>_asram:CertificationEvidenceReferenc</vt:lpwstr>
      </vt:variant>
      <vt:variant>
        <vt:i4>589933</vt:i4>
      </vt:variant>
      <vt:variant>
        <vt:i4>405</vt:i4>
      </vt:variant>
      <vt:variant>
        <vt:i4>0</vt:i4>
      </vt:variant>
      <vt:variant>
        <vt:i4>5</vt:i4>
      </vt:variant>
      <vt:variant>
        <vt:lpwstr/>
      </vt:variant>
      <vt:variant>
        <vt:lpwstr>_asram:DesignatedCIProductClassifica</vt:lpwstr>
      </vt:variant>
      <vt:variant>
        <vt:i4>393337</vt:i4>
      </vt:variant>
      <vt:variant>
        <vt:i4>402</vt:i4>
      </vt:variant>
      <vt:variant>
        <vt:i4>0</vt:i4>
      </vt:variant>
      <vt:variant>
        <vt:i4>5</vt:i4>
      </vt:variant>
      <vt:variant>
        <vt:lpwstr/>
      </vt:variant>
      <vt:variant>
        <vt:lpwstr>_asram:InformationCINote</vt:lpwstr>
      </vt:variant>
      <vt:variant>
        <vt:i4>2949167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_asram:SpecifiedCIPOLSupplyChainTrad_2</vt:lpwstr>
      </vt:variant>
      <vt:variant>
        <vt:i4>3014703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_asram:SpecifiedCIPOLSupplyChainTrad_1</vt:lpwstr>
      </vt:variant>
      <vt:variant>
        <vt:i4>2031728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_asram:SpecifiedCIPOLSupplyChainTrad</vt:lpwstr>
      </vt:variant>
      <vt:variant>
        <vt:i4>7143425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_asram:SpecifiedCITradeProduct</vt:lpwstr>
      </vt:variant>
      <vt:variant>
        <vt:i4>262246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_asram:AssociatedCIDocumentLineDocum</vt:lpwstr>
      </vt:variant>
      <vt:variant>
        <vt:i4>6488080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_asram:SpecifiedCITradePaymentTerms</vt:lpwstr>
      </vt:variant>
      <vt:variant>
        <vt:i4>7012365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_asram:InvoiceeCITradeParty</vt:lpwstr>
      </vt:variant>
      <vt:variant>
        <vt:i4>131185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_asram:SellerCITradeParty</vt:lpwstr>
      </vt:variant>
      <vt:variant>
        <vt:i4>524397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_asram:ApplicableCITradeCommercialTe</vt:lpwstr>
      </vt:variant>
      <vt:variant>
        <vt:i4>721003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_asram:QuotationReferencedCIReferenc</vt:lpwstr>
      </vt:variant>
      <vt:variant>
        <vt:i4>65652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_asram:ContractReferencedCIReference</vt:lpwstr>
      </vt:variant>
      <vt:variant>
        <vt:i4>1441894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_asram:IncludedCIPOLSupplyChainTrade</vt:lpwstr>
      </vt:variant>
      <vt:variant>
        <vt:i4>2687015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_asram:ApplicableCIPOHSupplyChainTra_1</vt:lpwstr>
      </vt:variant>
      <vt:variant>
        <vt:i4>1572984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_asram:ApplicableCIPOHSupplyChainTra</vt:lpwstr>
      </vt:variant>
      <vt:variant>
        <vt:i4>458878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_asram:IssuerCITradeParty</vt:lpwstr>
      </vt:variant>
      <vt:variant>
        <vt:i4>1900659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_asram:IncludedCINote</vt:lpwstr>
      </vt:variant>
      <vt:variant>
        <vt:i4>3539014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_as:CIPOSupplyChainTradeTransaction</vt:lpwstr>
      </vt:variant>
      <vt:variant>
        <vt:i4>6094911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_as:CIOExchangedDocument</vt:lpwstr>
      </vt:variant>
      <vt:variant>
        <vt:i4>3211331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_as:CIExchangedDocumentContext</vt:lpwstr>
      </vt:variant>
      <vt:variant>
        <vt:i4>1769529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_Toc285792716</vt:lpwstr>
      </vt:variant>
      <vt:variant>
        <vt:i4>1769529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_Toc285792715</vt:lpwstr>
      </vt:variant>
      <vt:variant>
        <vt:i4>1769529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_Toc285792714</vt:lpwstr>
      </vt:variant>
      <vt:variant>
        <vt:i4>1769529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_Toc285792713</vt:lpwstr>
      </vt:variant>
      <vt:variant>
        <vt:i4>1769529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_Toc285792712</vt:lpwstr>
      </vt:variant>
      <vt:variant>
        <vt:i4>1769529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_Toc285792711</vt:lpwstr>
      </vt:variant>
      <vt:variant>
        <vt:i4>1769529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_Toc285792710</vt:lpwstr>
      </vt:variant>
      <vt:variant>
        <vt:i4>1703993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_Toc285792709</vt:lpwstr>
      </vt:variant>
      <vt:variant>
        <vt:i4>1703993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_Toc285792708</vt:lpwstr>
      </vt:variant>
      <vt:variant>
        <vt:i4>1703993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_Toc285792707</vt:lpwstr>
      </vt:variant>
      <vt:variant>
        <vt:i4>1703993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_Toc285792706</vt:lpwstr>
      </vt:variant>
      <vt:variant>
        <vt:i4>1703993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_Toc285792705</vt:lpwstr>
      </vt:variant>
      <vt:variant>
        <vt:i4>1703993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_Toc285792704</vt:lpwstr>
      </vt:variant>
      <vt:variant>
        <vt:i4>1703993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_Toc285792703</vt:lpwstr>
      </vt:variant>
      <vt:variant>
        <vt:i4>1703993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_Toc285792702</vt:lpwstr>
      </vt:variant>
      <vt:variant>
        <vt:i4>1703993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_Toc285792701</vt:lpwstr>
      </vt:variant>
      <vt:variant>
        <vt:i4>1703993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_Toc285792700</vt:lpwstr>
      </vt:variant>
      <vt:variant>
        <vt:i4>1245240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_Toc285792699</vt:lpwstr>
      </vt:variant>
      <vt:variant>
        <vt:i4>1245240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_Toc285792698</vt:lpwstr>
      </vt:variant>
      <vt:variant>
        <vt:i4>1245240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_Toc285792697</vt:lpwstr>
      </vt:variant>
      <vt:variant>
        <vt:i4>1245240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_Toc285792696</vt:lpwstr>
      </vt:variant>
      <vt:variant>
        <vt:i4>1245240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_Toc285792695</vt:lpwstr>
      </vt:variant>
      <vt:variant>
        <vt:i4>1245240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_Toc285792694</vt:lpwstr>
      </vt:variant>
      <vt:variant>
        <vt:i4>1245240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_Toc285792693</vt:lpwstr>
      </vt:variant>
      <vt:variant>
        <vt:i4>1245240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_Toc285792692</vt:lpwstr>
      </vt:variant>
      <vt:variant>
        <vt:i4>1245240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_Toc285792691</vt:lpwstr>
      </vt:variant>
      <vt:variant>
        <vt:i4>1245240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_Toc285792690</vt:lpwstr>
      </vt:variant>
      <vt:variant>
        <vt:i4>1179704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_Toc285792689</vt:lpwstr>
      </vt:variant>
      <vt:variant>
        <vt:i4>1179704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_Toc285792688</vt:lpwstr>
      </vt:variant>
      <vt:variant>
        <vt:i4>1179704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_Toc285792687</vt:lpwstr>
      </vt:variant>
      <vt:variant>
        <vt:i4>1179704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_Toc285792686</vt:lpwstr>
      </vt:variant>
      <vt:variant>
        <vt:i4>1179704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_Toc285792685</vt:lpwstr>
      </vt:variant>
      <vt:variant>
        <vt:i4>1179704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_Toc285792684</vt:lpwstr>
      </vt:variant>
      <vt:variant>
        <vt:i4>1179704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_Toc285792683</vt:lpwstr>
      </vt:variant>
      <vt:variant>
        <vt:i4>1179704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_Toc285792682</vt:lpwstr>
      </vt:variant>
      <vt:variant>
        <vt:i4>1179704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_Toc285792681</vt:lpwstr>
      </vt:variant>
      <vt:variant>
        <vt:i4>1179704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_Toc285792680</vt:lpwstr>
      </vt:variant>
      <vt:variant>
        <vt:i4>1900600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_Toc285792679</vt:lpwstr>
      </vt:variant>
      <vt:variant>
        <vt:i4>1900600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_Toc285792678</vt:lpwstr>
      </vt:variant>
      <vt:variant>
        <vt:i4>1900600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_Toc285792677</vt:lpwstr>
      </vt:variant>
      <vt:variant>
        <vt:i4>1900600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_Toc285792676</vt:lpwstr>
      </vt:variant>
      <vt:variant>
        <vt:i4>1900600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_Toc285792675</vt:lpwstr>
      </vt:variant>
      <vt:variant>
        <vt:i4>1900600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_Toc285792674</vt:lpwstr>
      </vt:variant>
      <vt:variant>
        <vt:i4>1900600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_Toc285792673</vt:lpwstr>
      </vt:variant>
      <vt:variant>
        <vt:i4>1900600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_Toc285792672</vt:lpwstr>
      </vt:variant>
      <vt:variant>
        <vt:i4>1900600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_Toc285792671</vt:lpwstr>
      </vt:variant>
      <vt:variant>
        <vt:i4>1900600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_Toc285792670</vt:lpwstr>
      </vt:variant>
      <vt:variant>
        <vt:i4>1835064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_Toc285792669</vt:lpwstr>
      </vt:variant>
      <vt:variant>
        <vt:i4>1835064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_Toc285792668</vt:lpwstr>
      </vt:variant>
      <vt:variant>
        <vt:i4>1835064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_Toc285792667</vt:lpwstr>
      </vt:variant>
      <vt:variant>
        <vt:i4>1835064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_Toc285792666</vt:lpwstr>
      </vt:variant>
      <vt:variant>
        <vt:i4>1835064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_Toc285792665</vt:lpwstr>
      </vt:variant>
      <vt:variant>
        <vt:i4>1835064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_Toc285792664</vt:lpwstr>
      </vt:variant>
      <vt:variant>
        <vt:i4>1835064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_Toc285792663</vt:lpwstr>
      </vt:variant>
      <vt:variant>
        <vt:i4>1835064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_Toc285792662</vt:lpwstr>
      </vt:variant>
      <vt:variant>
        <vt:i4>1835064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_Toc285792661</vt:lpwstr>
      </vt:variant>
      <vt:variant>
        <vt:i4>1835064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_Toc285792660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SupplyOn AirSupply Supplier EDI_M2M Interface BoostAero XML V2.10 SELF BILLING</dc:title>
  <dc:creator>Badur</dc:creator>
  <cp:lastModifiedBy>Nils GROSS</cp:lastModifiedBy>
  <cp:revision>3</cp:revision>
  <cp:lastPrinted>2011-02-17T10:22:00Z</cp:lastPrinted>
  <dcterms:created xsi:type="dcterms:W3CDTF">2013-02-20T13:11:00Z</dcterms:created>
  <dcterms:modified xsi:type="dcterms:W3CDTF">2013-02-20T13:13:00Z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upplyOnCategorizer">
    <vt:lpwstr>1</vt:lpwstr>
  </property>
  <property fmtid="{D5CDD505-2E9C-101B-9397-08002B2CF9AE}" pid="3" name="SupplyOnCategorizerCategoryText">
    <vt:lpwstr>SupplyOn Intern</vt:lpwstr>
  </property>
  <property fmtid="{D5CDD505-2E9C-101B-9397-08002B2CF9AE}" pid="4" name="SupplyOnCategorizerCategoryName">
    <vt:lpwstr>SupplyOn Intern</vt:lpwstr>
  </property>
  <property fmtid="{D5CDD505-2E9C-101B-9397-08002B2CF9AE}" pid="5" name="ContentTypeId">
    <vt:lpwstr>0x010100B821B57F5D38324ABDB679D381192B6A</vt:lpwstr>
  </property>
  <property fmtid="{D5CDD505-2E9C-101B-9397-08002B2CF9AE}" pid="6" name="SON-Customers">
    <vt:lpwstr/>
  </property>
  <property fmtid="{D5CDD505-2E9C-101B-9397-08002B2CF9AE}" pid="7" name="SON-Partners">
    <vt:lpwstr/>
  </property>
  <property fmtid="{D5CDD505-2E9C-101B-9397-08002B2CF9AE}" pid="8" name="SON-CPF-Categories">
    <vt:lpwstr/>
  </property>
  <property fmtid="{D5CDD505-2E9C-101B-9397-08002B2CF9AE}" pid="9" name="SON-Services">
    <vt:lpwstr>1;#AirSupply|7bf93b2a-9b45-43ff-ab35-417ac0d29c68</vt:lpwstr>
  </property>
  <property fmtid="{D5CDD505-2E9C-101B-9397-08002B2CF9AE}" pid="10" name="SON-Document-Type">
    <vt:lpwstr/>
  </property>
  <property fmtid="{D5CDD505-2E9C-101B-9397-08002B2CF9AE}" pid="11" name="SON_x002d_Language">
    <vt:lpwstr/>
  </property>
  <property fmtid="{D5CDD505-2E9C-101B-9397-08002B2CF9AE}" pid="12" name="SON_x002d_Classification">
    <vt:lpwstr/>
  </property>
  <property fmtid="{D5CDD505-2E9C-101B-9397-08002B2CF9AE}" pid="13" name="SON_x002d_CPF_x002d_Structure">
    <vt:lpwstr/>
  </property>
  <property fmtid="{D5CDD505-2E9C-101B-9397-08002B2CF9AE}" pid="14" name="SON-CPF-Structure">
    <vt:lpwstr/>
  </property>
  <property fmtid="{D5CDD505-2E9C-101B-9397-08002B2CF9AE}" pid="15" name="SON-Language">
    <vt:lpwstr/>
  </property>
  <property fmtid="{D5CDD505-2E9C-101B-9397-08002B2CF9AE}" pid="16" name="SON-Classification">
    <vt:lpwstr/>
  </property>
  <property fmtid="{D5CDD505-2E9C-101B-9397-08002B2CF9AE}" pid="17" name="Category">
    <vt:lpwstr>Boost</vt:lpwstr>
  </property>
  <property fmtid="{D5CDD505-2E9C-101B-9397-08002B2CF9AE}" pid="24" name="TaxCatchAll">
    <vt:lpwstr>1;#</vt:lpwstr>
  </property>
  <property fmtid="{D5CDD505-2E9C-101B-9397-08002B2CF9AE}" pid="25" name="SON-Location">
    <vt:lpwstr>Internal</vt:lpwstr>
  </property>
  <property fmtid="{D5CDD505-2E9C-101B-9397-08002B2CF9AE}" pid="26" name="o6292d19d544427d9c3e258df34ad0c6">
    <vt:lpwstr>AirSupply|7bf93b2a-9b45-43ff-ab35-417ac0d29c68</vt:lpwstr>
  </property>
</Properties>
</file>